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0d6d" w14:paraId="0360d6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3850F2">
        <w:rPr>
          <w:b/>
          <w:lang w:val="hr-HR"/>
        </w:rPr>
        <w:t>89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850F2">
        <w:rPr>
          <w:lang w:val="hr-HR"/>
        </w:rPr>
        <w:t>MATE d.o.o. Split, Velebitska 51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850F2">
        <w:rPr>
          <w:lang w:val="hr-HR"/>
        </w:rPr>
        <w:t>57021763543</w:t>
      </w:r>
      <w:r w:rsidR="000467BE">
        <w:rPr>
          <w:lang w:val="hr-HR"/>
        </w:rPr>
        <w:t xml:space="preserve">, MBS: </w:t>
      </w:r>
      <w:r w:rsidR="003850F2">
        <w:rPr>
          <w:lang w:val="hr-HR"/>
        </w:rPr>
        <w:t>060089072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27F1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850F2">
        <w:rPr>
          <w:lang w:val="hr-HR"/>
        </w:rPr>
        <w:t>MATE d.o.o. Split, Velebitska 51, OIB: 57021763543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850F2">
        <w:rPr>
          <w:lang w:val="hr-HR"/>
        </w:rPr>
        <w:t>92.512,68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27F1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27F1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0F2"/>
    <w:rsid w:val="003855E7"/>
    <w:rsid w:val="00386062"/>
    <w:rsid w:val="003929B4"/>
    <w:rsid w:val="00403F01"/>
    <w:rsid w:val="004171BE"/>
    <w:rsid w:val="00473132"/>
    <w:rsid w:val="004777B1"/>
    <w:rsid w:val="004A6CA0"/>
    <w:rsid w:val="0050312E"/>
    <w:rsid w:val="00605AFA"/>
    <w:rsid w:val="00627F19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1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1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1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1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St-2589/2015</izvorni_sadrzaj>
    <derivirana_varijabla naziv="DomainObject.Predmet.OznakaBroj_1">St-2589/2015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MATE, društvo s ograničenom odgovornošću za građevinarstvo, konzalting, inženjering i trgovinu</izvorni_sadrzaj>
    <derivirana_varijabla naziv="DomainObject.Predmet.ProtustrankaFormated_1">  MATE, društvo s ograničenom odgovornošću za građevinarstvo, konzalting, inženjering i trgovinu</derivirana_varijabla>
  </DomainObject.Predmet.ProtustrankaFormated>
  <DomainObject.Predmet.ProtustrankaFormatedOIB>
    <izvorni_sadrzaj>  MATE, društvo s ograničenom odgovornošću za građevinarstvo, konzalting, inženjering i trgovinu, OIB 57021763543</izvorni_sadrzaj>
    <derivirana_varijabla naziv="DomainObject.Predmet.ProtustrankaFormatedOIB_1">  MATE, društvo s ograničenom odgovornošću za građevinarstvo, konzalting, inženjering i trgovinu, OIB 57021763543</derivirana_varijabla>
  </DomainObject.Predmet.ProtustrankaFormatedOIB>
  <DomainObject.Predmet.ProtustrankaFormatedWithAdress>
    <izvorni_sadrzaj> MATE, društvo s ograničenom odgovornošću za građevinarstvo, konzalting, inženjering i trgovinu, Velebitska 51, 21000 Split</izvorni_sadrzaj>
    <derivirana_varijabla naziv="DomainObject.Predmet.ProtustrankaFormatedWithAdress_1"> MATE, društvo s ograničenom odgovornošću za građevinarstvo, konzalting, inženjering i trgovinu, Velebitska 51, 21000 Split</derivirana_varijabla>
  </DomainObject.Predmet.ProtustrankaFormatedWithAdress>
  <DomainObject.Predmet.ProtustrankaFormatedWithAdressOIB>
    <izvorni_sadrzaj> MATE, društvo s ograničenom odgovornošću za građevinarstvo, konzalting, inženjering i trgovinu, OIB 57021763543, Velebitska 51, 21000 Split</izvorni_sadrzaj>
    <derivirana_varijabla naziv="DomainObject.Predmet.ProtustrankaFormatedWithAdressOIB_1"> MATE, društvo s ograničenom odgovornošću za građevinarstvo, konzalting, inženjering i trgovinu, OIB 57021763543, Velebitska 51, 21000 Split</derivirana_varijabla>
  </DomainObject.Predmet.ProtustrankaFormatedWithAdressOIB>
  <DomainObject.Predmet.ProtustrankaWithAdress>
    <izvorni_sadrzaj>MATE, društvo s ograničenom odgovornošću za građevinarstvo, konzalting, inženjering i trgovinu Velebitska 51, 21000 Split</izvorni_sadrzaj>
    <derivirana_varijabla naziv="DomainObject.Predmet.ProtustrankaWithAdress_1">MATE, društvo s ograničenom odgovornošću za građevinarstvo, konzalting, inženjering i trgovinu Velebitska 51, 21000 Split</derivirana_varijabla>
  </DomainObject.Predmet.ProtustrankaWithAdress>
  <DomainObject.Predmet.ProtustrankaWithAdressOIB>
    <izvorni_sadrzaj>MATE, društvo s ograničenom odgovornošću za građevinarstvo, konzalting, inženjering i trgovinu, OIB 57021763543, Velebitska 51, 21000 Split</izvorni_sadrzaj>
    <derivirana_varijabla naziv="DomainObject.Predmet.ProtustrankaWithAdressOIB_1">MATE, društvo s ograničenom odgovornošću za građevinarstvo, konzalting, inženjering i trgovinu, OIB 57021763543, Velebitska 51, 21000 Split</derivirana_varijabla>
  </DomainObject.Predmet.ProtustrankaWithAdressOIB>
  <DomainObject.Predmet.ProtustrankaNazivFormated>
    <izvorni_sadrzaj>MATE, društvo s ograničenom odgovornošću za građevinarstvo, konzalting, inženjering i trgovinu</izvorni_sadrzaj>
    <derivirana_varijabla naziv="DomainObject.Predmet.ProtustrankaNazivFormated_1">MATE, društvo s ograničenom odgovornošću za građevinarstvo, konzalting, inženjering i trgovinu</derivirana_varijabla>
  </DomainObject.Predmet.ProtustrankaNazivFormated>
  <DomainObject.Predmet.ProtustrankaNazivFormatedOIB>
    <izvorni_sadrzaj>MATE, društvo s ograničenom odgovornošću za građevinarstvo, konzalting, inženjering i trgovinu, OIB 57021763543</izvorni_sadrzaj>
    <derivirana_varijabla naziv="DomainObject.Predmet.ProtustrankaNazivFormatedOIB_1">MATE, društvo s ograničenom odgovornošću za građevinarstvo, konzalting, inženjering i trgovinu, OIB 57021763543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92512.68</izvorni_sadrzaj>
    <derivirana_varijabla naziv="DomainObject.Predmet.TrenutnaVrijednost_1">92512.68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MATE, društvo s ograničenom odgovornošću za građevinarstvo, konzalting, inženjering i trgovinu</item>
    </izvorni_sadrzaj>
    <derivirana_varijabla naziv="DomainObject.Predmet.ProtuStrankaListFormated_1">
      <item>MATE, društvo s ograničenom odgovornošću za građevinarstvo, konzalting, inženjering i trgovinu</item>
    </derivirana_varijabla>
  </DomainObject.Predmet.ProtuStrankaListFormated>
  <DomainObject.Predmet.ProtuStrankaListFormatedOIB>
    <izvorni_sadrzaj>
      <item>MATE, društvo s ograničenom odgovornošću za građevinarstvo, konzalting, inženjering i trgovinu, OIB 57021763543</item>
    </izvorni_sadrzaj>
    <derivirana_varijabla naziv="DomainObject.Predmet.ProtuStrankaListFormatedOIB_1">
      <item>MATE, društvo s ograničenom odgovornošću za građevinarstvo, konzalting, inženjering i trgovinu, OIB 57021763543</item>
    </derivirana_varijabla>
  </DomainObject.Predmet.ProtuStrankaListFormatedOIB>
  <DomainObject.Predmet.ProtuStrankaListFormatedWithAdress>
    <izvorni_sadrzaj>
      <item>MATE, društvo s ograničenom odgovornošću za građevinarstvo, konzalting, inženjering i trgovinu, Velebitska 51, 21000 Split</item>
    </izvorni_sadrzaj>
    <derivirana_varijabla naziv="DomainObject.Predmet.ProtuStrankaListFormatedWithAdress_1">
      <item>MATE, društvo s ograničenom odgovornošću za građevinarstvo, konzalting, inženjering i trgovinu, Velebitska 51, 21000 Split</item>
    </derivirana_varijabla>
  </DomainObject.Predmet.ProtuStrankaListFormatedWithAdress>
  <DomainObject.Predmet.ProtuStrankaListFormatedWithAdressOIB>
    <izvorni_sadrzaj>
      <item>MATE, društvo s ograničenom odgovornošću za građevinarstvo, konzalting, inženjering i trgovinu, OIB 57021763543, Velebitska 51, 21000 Split</item>
    </izvorni_sadrzaj>
    <derivirana_varijabla naziv="DomainObject.Predmet.ProtuStrankaListFormatedWithAdressOIB_1">
      <item>MATE, društvo s ograničenom odgovornošću za građevinarstvo, konzalting, inženjering i trgovinu, OIB 57021763543, Velebitska 51, 21000 Split</item>
    </derivirana_varijabla>
  </DomainObject.Predmet.ProtuStrankaListFormatedWithAdressOIB>
  <DomainObject.Predmet.ProtuStrankaListNazivFormated>
    <izvorni_sadrzaj>
      <item>MATE, društvo s ograničenom odgovornošću za građevinarstvo, konzalting, inženjering i trgovinu</item>
    </izvorni_sadrzaj>
    <derivirana_varijabla naziv="DomainObject.Predmet.ProtuStrankaListNazivFormated_1">
      <item>MATE, društvo s ograničenom odgovornošću za građevinarstvo, konzalting, inženjering i trgovinu</item>
    </derivirana_varijabla>
  </DomainObject.Predmet.ProtuStrankaListNazivFormated>
  <DomainObject.Predmet.ProtuStrankaListNazivFormatedOIB>
    <izvorni_sadrzaj>
      <item>MATE, društvo s ograničenom odgovornošću za građevinarstvo, konzalting, inženjering i trgovinu, OIB 57021763543</item>
    </izvorni_sadrzaj>
    <derivirana_varijabla naziv="DomainObject.Predmet.ProtuStrankaListNazivFormatedOIB_1">
      <item>MATE, društvo s ograničenom odgovornošću za građevinarstvo, konzalting, inženjering i trgovinu, OIB 57021763543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MATE, društvo s ograničenom odgovornošću za građevinarstvo, konzalting, inženjering i trgovinu</izvorni_sadrzaj>
    <derivirana_varijabla naziv="DomainObject.Predmet.ProtustrankaIDrugi_1">MATE, društvo s ograničenom odgovornošću za građevinarstvo, konzalting, inženjering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MATE, društvo s ograničenom odgovornošću za građevinarstvo, konzalting, inženjering i trgovinu, OIB 57021763543, Velebitska 51, 21000 Split</izvorni_sadrzaj>
    <derivirana_varijabla naziv="DomainObject.Predmet.ProtustrankaIDrugiAdressOIB_1">MATE, društvo s ograničenom odgovornošću za građevinarstvo, konzalting, inženjering i trgovinu, OIB 57021763543,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MATE, društvo s ograničenom odgovornošću za građevinarstvo, konzalting, inženjering i trgovinu</item>
      <item>FINANCIJSKA AGENCIJA, RC SPLIT</item>
    </izvorni_sadrzaj>
    <derivirana_varijabla naziv="DomainObject.Predmet.SudioniciListNaziv_1">
      <item>MATE, društvo s ograničenom odgovornošću za građevinarstvo, konzalting, inženjering i trgovinu</item>
      <item>FINANCIJSKA AGENCIJA, RC SPLIT</item>
    </derivirana_varijabla>
  </DomainObject.Predmet.SudioniciListNaziv>
  <DomainObject.Predmet.SudioniciListAdressOIB>
    <izvorni_sadrzaj>
      <item>MATE, društvo s ograničenom odgovornošću za građevinarstvo, konzalting, inženjering i trgovinu, OIB 57021763543, Velebitska 51,21000 Split</item>
      <item>FINANCIJSKA AGENCIJA, RC SPLIT, OIB 85821130368, Mažuranićevo šetalište 24 b,21000 Split</item>
    </izvorni_sadrzaj>
    <derivirana_varijabla naziv="DomainObject.Predmet.SudioniciListAdressOIB_1">
      <item>MATE, društvo s ograničenom odgovornošću za građevinarstvo, konzalting, inženjering i trgovinu, OIB 57021763543, Velebitska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57021763543</item>
      <item>, OIB 85821130368</item>
    </izvorni_sadrzaj>
    <derivirana_varijabla naziv="DomainObject.Predmet.SudioniciListNazivOIB_1">
      <item>, OIB 57021763543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94CC9-E82A-46FA-BC16-3FA30FF2E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1732</properties:Characters>
  <properties:Lines>49</properties:Lines>
  <properties:Paragraphs>16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2016-02-01T10:49:00Z</cp:lastPrinted>
  <dcterms:modified xmlns:xsi="http://www.w3.org/2001/XMLSchema-instance" xsi:type="dcterms:W3CDTF">2016-02-01T10:49:00Z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