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e350" w14:paraId="ee4e350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8E1793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C51485" w:rsidRPr="00C51485">
        <w:t>LIST-MART d.o.o.</w:t>
      </w:r>
      <w:r w:rsidRPr="00C66265">
        <w:t xml:space="preserve">, </w:t>
      </w:r>
      <w:proofErr w:type="spellStart"/>
      <w:r w:rsidR="00C51485" w:rsidRPr="00C51485">
        <w:t>Jakovlje</w:t>
      </w:r>
      <w:proofErr w:type="spellEnd"/>
      <w:r w:rsidR="00EB6853" w:rsidRPr="00EB6853">
        <w:t xml:space="preserve">, </w:t>
      </w:r>
      <w:r w:rsidR="00C51485" w:rsidRPr="00C51485">
        <w:t>Toplička 66</w:t>
      </w:r>
      <w:r w:rsidRPr="00C66265">
        <w:t xml:space="preserve">, </w:t>
      </w:r>
      <w:r w:rsidR="00C51485">
        <w:t xml:space="preserve">MBS: </w:t>
      </w:r>
      <w:r w:rsidR="00C51485" w:rsidRPr="00C51485">
        <w:t>080239157</w:t>
      </w:r>
      <w:r w:rsidRPr="00C66265">
        <w:t xml:space="preserve">, </w:t>
      </w:r>
      <w:r w:rsidR="00C51485">
        <w:t>OIB</w:t>
      </w:r>
      <w:r w:rsidR="00EB6853" w:rsidRPr="00EB6853">
        <w:t xml:space="preserve">: </w:t>
      </w:r>
      <w:r w:rsidR="00C51485" w:rsidRPr="00C51485">
        <w:t>19018414396</w:t>
      </w:r>
      <w:r w:rsidRPr="00C66265">
        <w:t xml:space="preserve">, dana </w:t>
      </w:r>
      <w:r w:rsidR="00EB6853">
        <w:t>3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94C25" w:rsidR="00894C25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AE5755" w:rsidRPr="00C51485">
        <w:t>LIST-MART d.o.o.</w:t>
      </w:r>
      <w:r w:rsidR="00AE5755" w:rsidRPr="00C66265">
        <w:t xml:space="preserve">, </w:t>
      </w:r>
      <w:proofErr w:type="spellStart"/>
      <w:r w:rsidR="00AE5755" w:rsidRPr="00C51485">
        <w:t>Jakovlje</w:t>
      </w:r>
      <w:proofErr w:type="spellEnd"/>
      <w:r w:rsidR="00AE5755" w:rsidRPr="00EB6853">
        <w:t xml:space="preserve">, </w:t>
      </w:r>
      <w:r w:rsidR="00AE5755" w:rsidRPr="00C51485">
        <w:t>Toplička 66</w:t>
      </w:r>
      <w:r w:rsidR="00AE5755" w:rsidRPr="00C66265">
        <w:t xml:space="preserve">, </w:t>
      </w:r>
      <w:r w:rsidR="00AE5755">
        <w:t xml:space="preserve">MBS: </w:t>
      </w:r>
      <w:r w:rsidR="00AE5755" w:rsidRPr="00C51485">
        <w:t>080239157</w:t>
      </w:r>
      <w:r w:rsidR="00AE5755" w:rsidRPr="00C66265">
        <w:t xml:space="preserve">, </w:t>
      </w:r>
      <w:r w:rsidR="00AE5755">
        <w:t>OIB</w:t>
      </w:r>
      <w:r w:rsidR="00AE5755" w:rsidRPr="00EB6853">
        <w:t xml:space="preserve">: </w:t>
      </w:r>
      <w:r w:rsidR="00AE5755" w:rsidRPr="00C51485">
        <w:t>19018414396</w:t>
      </w:r>
      <w:r w:rsidRPr="00C66265">
        <w:t>.</w:t>
      </w:r>
    </w:p>
    <w:p w:rsidRDefault="00894C25" w:rsidP="00894C25" w:rsidR="00894C25">
      <w:pPr>
        <w:pStyle w:val="Odlomakpopisa"/>
        <w:ind w:left="2160"/>
        <w:jc w:val="both"/>
      </w:pPr>
    </w:p>
    <w:p w:rsidRDefault="00E56A51" w:rsidP="00894C25" w:rsidR="00EF421A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EF421A">
        <w:t>Mlad</w:t>
      </w:r>
      <w:r w:rsidR="00D418F5">
        <w:t xml:space="preserve">en </w:t>
      </w:r>
      <w:proofErr w:type="spellStart"/>
      <w:r w:rsidR="00D418F5">
        <w:t>Beljo</w:t>
      </w:r>
      <w:proofErr w:type="spellEnd"/>
      <w:r w:rsidR="00D418F5">
        <w:t>, Vinkovci, Antuna Miha</w:t>
      </w:r>
      <w:r w:rsidR="00EF421A">
        <w:t>novića 1, OIB: 76591147167.</w:t>
      </w:r>
    </w:p>
    <w:p w:rsidRDefault="00085ECC" w:rsidP="00894C25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AE5755" w:rsidRPr="00C51485">
        <w:t>LIST-MART d.o.o.</w:t>
      </w:r>
      <w:r w:rsidR="00AE5755" w:rsidRPr="00C66265">
        <w:t xml:space="preserve">, </w:t>
      </w:r>
      <w:proofErr w:type="spellStart"/>
      <w:r w:rsidR="00AE5755" w:rsidRPr="00C51485">
        <w:t>Jakovlje</w:t>
      </w:r>
      <w:proofErr w:type="spellEnd"/>
      <w:r w:rsidR="00AE5755" w:rsidRPr="00EB6853">
        <w:t xml:space="preserve">, </w:t>
      </w:r>
      <w:r w:rsidR="00AE5755" w:rsidRPr="00C51485">
        <w:t>Toplička 66</w:t>
      </w:r>
      <w:r w:rsidR="00AE5755" w:rsidRPr="00C66265">
        <w:t xml:space="preserve">, </w:t>
      </w:r>
      <w:r w:rsidR="00AE5755">
        <w:t xml:space="preserve">MBS: </w:t>
      </w:r>
      <w:r w:rsidR="00AE5755" w:rsidRPr="00C51485">
        <w:t>080239157</w:t>
      </w:r>
      <w:r w:rsidR="00AE5755" w:rsidRPr="00C66265">
        <w:t xml:space="preserve">, </w:t>
      </w:r>
      <w:r w:rsidR="00AE5755">
        <w:t>OIB</w:t>
      </w:r>
      <w:r w:rsidR="00AE5755" w:rsidRPr="00EB6853">
        <w:t xml:space="preserve">: </w:t>
      </w:r>
      <w:r w:rsidR="00AE5755" w:rsidRPr="00C51485">
        <w:t>19018414396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6A01C6">
        <w:t>31</w:t>
      </w:r>
      <w:r w:rsidR="00963119">
        <w:t xml:space="preserve">. </w:t>
      </w:r>
      <w:r w:rsidR="006A01C6">
        <w:t>kolovoza</w:t>
      </w:r>
      <w:r w:rsidR="00963119">
        <w:t xml:space="preserve"> </w:t>
      </w:r>
      <w:r>
        <w:t xml:space="preserve">2016. godine Trgovačkom sudu u Zagrebu zahtjev za provedbu skraćenog stečajnog postupka nad dužnikom </w:t>
      </w:r>
      <w:r w:rsidR="006A01C6">
        <w:t xml:space="preserve">LIST-MART d.o.o., </w:t>
      </w:r>
      <w:proofErr w:type="spellStart"/>
      <w:r w:rsidR="006A01C6">
        <w:t>Jakovlje</w:t>
      </w:r>
      <w:proofErr w:type="spellEnd"/>
      <w:r w:rsidR="006A01C6">
        <w:t>, Toplička 66, MBS: 080239157, OIB: 19018414396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lastRenderedPageBreak/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predmetima Trgovačkog suda u Zagrebu 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C47291">
        <w:t>2407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2830E2">
        <w:rPr>
          <w:sz w:val="24"/>
        </w:rPr>
        <w:t>3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4AC" w:rsidR="00E444AC">
      <w:r>
        <w:separator/>
      </w:r>
    </w:p>
  </w:endnote>
  <w:endnote w:id="0" w:type="continuationSeparator">
    <w:p w:rsidRDefault="00E444AC" w:rsidR="00E44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4AC" w:rsidR="00E444AC">
      <w:r>
        <w:separator/>
      </w:r>
    </w:p>
  </w:footnote>
  <w:footnote w:id="0" w:type="continuationSeparator">
    <w:p w:rsidRDefault="00E444AC" w:rsidR="00E444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5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74219" w:rsidR="0097421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974219">
      <w:t>7 St-2407/16-4</w:t>
    </w:r>
  </w:p>
  <w:p w:rsidRDefault="001435CA" w:rsidP="001435CA" w:rsidR="001435CA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435CA">
      <w:t>24</w:t>
    </w:r>
    <w:r w:rsidR="00974219">
      <w:t>0</w:t>
    </w:r>
    <w:r w:rsidR="001435CA">
      <w:t>7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1509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44AC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35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15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15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15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5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5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35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15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15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15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5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5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St-2407/2016</izvorni_sadrzaj>
    <derivirana_varijabla naziv="DomainObject.Predmet.OznakaBroj_1">St-2407/2016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LIST-MART d.o.o.</izvorni_sadrzaj>
    <derivirana_varijabla naziv="DomainObject.Predmet.ProtustrankaFormated_1">  LIST-MART d.o.o.</derivirana_varijabla>
  </DomainObject.Predmet.ProtustrankaFormated>
  <DomainObject.Predmet.ProtustrankaFormatedOIB>
    <izvorni_sadrzaj>  LIST-MART d.o.o., OIB 19018414396</izvorni_sadrzaj>
    <derivirana_varijabla naziv="DomainObject.Predmet.ProtustrankaFormatedOIB_1">  LIST-MART d.o.o., OIB 19018414396</derivirana_varijabla>
  </DomainObject.Predmet.ProtustrankaFormatedOIB>
  <DomainObject.Predmet.ProtustrankaFormatedWithAdress>
    <izvorni_sadrzaj> LIST-MART d.o.o., Toplička 66, 10297 Jakovlje</izvorni_sadrzaj>
    <derivirana_varijabla naziv="DomainObject.Predmet.ProtustrankaFormatedWithAdress_1"> LIST-MART d.o.o., Toplička 66, 10297 Jakovlje</derivirana_varijabla>
  </DomainObject.Predmet.ProtustrankaFormatedWithAdress>
  <DomainObject.Predmet.ProtustrankaFormatedWithAdressOIB>
    <izvorni_sadrzaj> LIST-MART d.o.o., OIB 19018414396, Toplička 66, 10297 Jakovlje</izvorni_sadrzaj>
    <derivirana_varijabla naziv="DomainObject.Predmet.ProtustrankaFormatedWithAdressOIB_1"> LIST-MART d.o.o., OIB 19018414396, Toplička 66, 10297 Jakovlje</derivirana_varijabla>
  </DomainObject.Predmet.ProtustrankaFormatedWithAdressOIB>
  <DomainObject.Predmet.ProtustrankaWithAdress>
    <izvorni_sadrzaj>LIST-MART d.o.o. Toplička 66, 10297 Jakovlje</izvorni_sadrzaj>
    <derivirana_varijabla naziv="DomainObject.Predmet.ProtustrankaWithAdress_1">LIST-MART d.o.o. Toplička 66, 10297 Jakovlje</derivirana_varijabla>
  </DomainObject.Predmet.ProtustrankaWithAdress>
  <DomainObject.Predmet.ProtustrankaWithAdressOIB>
    <izvorni_sadrzaj>LIST-MART d.o.o., OIB 19018414396, Toplička 66, 10297 Jakovlje</izvorni_sadrzaj>
    <derivirana_varijabla naziv="DomainObject.Predmet.ProtustrankaWithAdressOIB_1">LIST-MART d.o.o., OIB 19018414396, Toplička 66, 10297 Jakovlje</derivirana_varijabla>
  </DomainObject.Predmet.ProtustrankaWithAdressOIB>
  <DomainObject.Predmet.ProtustrankaNazivFormated>
    <izvorni_sadrzaj>LIST-MART d.o.o.</izvorni_sadrzaj>
    <derivirana_varijabla naziv="DomainObject.Predmet.ProtustrankaNazivFormated_1">LIST-MART d.o.o.</derivirana_varijabla>
  </DomainObject.Predmet.ProtustrankaNazivFormated>
  <DomainObject.Predmet.ProtustrankaNazivFormatedOIB>
    <izvorni_sadrzaj>LIST-MART d.o.o., OIB 19018414396</izvorni_sadrzaj>
    <derivirana_varijabla naziv="DomainObject.Predmet.ProtustrankaNazivFormatedOIB_1">LIST-MART d.o.o., OIB 19018414396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LIST-MART d.o.o.</item>
    </izvorni_sadrzaj>
    <derivirana_varijabla naziv="DomainObject.Predmet.ProtuStrankaListFormated_1">
      <item>LIST-MART d.o.o.</item>
    </derivirana_varijabla>
  </DomainObject.Predmet.ProtuStrankaListFormated>
  <DomainObject.Predmet.ProtuStrankaListFormatedOIB>
    <izvorni_sadrzaj>
      <item>LIST-MART d.o.o., OIB 19018414396</item>
    </izvorni_sadrzaj>
    <derivirana_varijabla naziv="DomainObject.Predmet.ProtuStrankaListFormatedOIB_1">
      <item>LIST-MART d.o.o., OIB 19018414396</item>
    </derivirana_varijabla>
  </DomainObject.Predmet.ProtuStrankaListFormatedOIB>
  <DomainObject.Predmet.ProtuStrankaListFormatedWithAdress>
    <izvorni_sadrzaj>
      <item>LIST-MART d.o.o., Toplička 66, 10297 Jakovlje</item>
    </izvorni_sadrzaj>
    <derivirana_varijabla naziv="DomainObject.Predmet.ProtuStrankaListFormatedWithAdress_1">
      <item>LIST-MART d.o.o., Toplička 66, 10297 Jakovlje</item>
    </derivirana_varijabla>
  </DomainObject.Predmet.ProtuStrankaListFormatedWithAdress>
  <DomainObject.Predmet.ProtuStrankaListFormatedWithAdressOIB>
    <izvorni_sadrzaj>
      <item>LIST-MART d.o.o., OIB 19018414396, Toplička 66, 10297 Jakovlje</item>
    </izvorni_sadrzaj>
    <derivirana_varijabla naziv="DomainObject.Predmet.ProtuStrankaListFormatedWithAdressOIB_1">
      <item>LIST-MART d.o.o., OIB 19018414396, Toplička 66, 10297 Jakovlje</item>
    </derivirana_varijabla>
  </DomainObject.Predmet.ProtuStrankaListFormatedWithAdressOIB>
  <DomainObject.Predmet.ProtuStrankaListNazivFormated>
    <izvorni_sadrzaj>
      <item>LIST-MART d.o.o.</item>
    </izvorni_sadrzaj>
    <derivirana_varijabla naziv="DomainObject.Predmet.ProtuStrankaListNazivFormated_1">
      <item>LIST-MART d.o.o.</item>
    </derivirana_varijabla>
  </DomainObject.Predmet.ProtuStrankaListNazivFormated>
  <DomainObject.Predmet.ProtuStrankaListNazivFormatedOIB>
    <izvorni_sadrzaj>
      <item>LIST-MART d.o.o., OIB 19018414396</item>
    </izvorni_sadrzaj>
    <derivirana_varijabla naziv="DomainObject.Predmet.ProtuStrankaListNazivFormatedOIB_1">
      <item>LIST-MART d.o.o., OIB 19018414396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LIST-MART d.o.o.</izvorni_sadrzaj>
    <derivirana_varijabla naziv="DomainObject.Predmet.ProtustrankaIDrugi_1">LIST-MART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LIST-MART d.o.o., OIB 19018414396, Toplička 66, 10297 Jakovlje</izvorni_sadrzaj>
    <derivirana_varijabla naziv="DomainObject.Predmet.ProtustrankaIDrugiAdressOIB_1">LIST-MART d.o.o., OIB 19018414396, Toplička 66,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LIST-MART d.o.o.</item>
      <item>FINA Regionalni centar Zagreb</item>
    </izvorni_sadrzaj>
    <derivirana_varijabla naziv="DomainObject.Predmet.SudioniciListNaziv_1">
      <item>LIST-MART d.o.o.</item>
      <item>FINA Regionalni centar Zagreb</item>
    </derivirana_varijabla>
  </DomainObject.Predmet.SudioniciListNaziv>
  <DomainObject.Predmet.SudioniciListAdressOIB>
    <izvorni_sadrzaj>
      <item>LIST-MART d.o.o., OIB 19018414396, Toplička 66,10297 Jakovlje</item>
      <item>FINA Regionalni centar Zagreb, OIB 85821130368, Trg svibanjskih žrtava 1995. br. 1,10000 Zagreb</item>
    </izvorni_sadrzaj>
    <derivirana_varijabla naziv="DomainObject.Predmet.SudioniciListAdressOIB_1">
      <item>LIST-MART d.o.o., OIB 19018414396, Toplička 66,10297 Jakovlje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19018414396</item>
      <item>, OIB 85821130368</item>
    </izvorni_sadrzaj>
    <derivirana_varijabla naziv="DomainObject.Predmet.SudioniciListNazivOIB_1">
      <item>, OIB 19018414396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180C9-9CAF-4D71-90E1-B698D19DC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457</properties:Words>
  <properties:Characters>2453</properties:Characters>
  <properties:Lines>160</properties:Lines>
  <properties:Paragraphs>29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2017-02-03T09:54:00Z</dcterms:modified>
  <cp:revision>378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