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E66AA9">
                    <w:rPr>
                      <w:sz w:val="22"/>
                      <w:szCs w:val="22"/>
                    </w:rPr>
                    <w:t>St-1268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739006" w14:paraId="d73900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C3199A">
        <w:t>ULTRA FORTIS jednostavno</w:t>
      </w:r>
      <w:r w:rsidR="00E66AA9">
        <w:t xml:space="preserve"> društvo s ograničenom odgovornošću za trgovinu i usluge, Vinkovci, </w:t>
      </w:r>
      <w:proofErr w:type="spellStart"/>
      <w:r w:rsidR="00E66AA9">
        <w:t>Lapovačka</w:t>
      </w:r>
      <w:proofErr w:type="spellEnd"/>
      <w:r w:rsidR="00E66AA9">
        <w:t xml:space="preserve"> 14, MBS 081106177, OIB 51383122043</w:t>
      </w:r>
      <w:r>
        <w:t xml:space="preserve">,  temeljem članka 430. Stečajnog zakona (NN 71/15, dalje: SZ), dana </w:t>
      </w:r>
      <w:r w:rsidR="00E66AA9">
        <w:t>20. studenoga</w:t>
      </w:r>
      <w:r w:rsidR="00615369">
        <w:t xml:space="preserve">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3199A">
        <w:t>ULTRA FORTIS jednostavno</w:t>
      </w:r>
      <w:r w:rsidR="00E66AA9">
        <w:t xml:space="preserve"> društvo s ograničenom odgovornošću za trgovinu i usluge, Vinkovci, </w:t>
      </w:r>
      <w:proofErr w:type="spellStart"/>
      <w:r w:rsidR="00E66AA9">
        <w:t>Lapovačka</w:t>
      </w:r>
      <w:proofErr w:type="spellEnd"/>
      <w:r w:rsidR="00E66AA9">
        <w:t xml:space="preserve"> 14, MBS 081106177, OIB 51383122043</w:t>
      </w:r>
      <w:r>
        <w:t xml:space="preserve">, na temelju neizvršenih osnova za plaćanje iznosi </w:t>
      </w:r>
      <w:r w:rsidR="00E66AA9">
        <w:t>7.009,35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66AA9">
        <w:t xml:space="preserve">Dejan Adam, OIB 95586560050, Vinkovci, </w:t>
      </w:r>
      <w:proofErr w:type="spellStart"/>
      <w:r w:rsidR="00E66AA9">
        <w:t>Lapovačka</w:t>
      </w:r>
      <w:proofErr w:type="spellEnd"/>
      <w:r w:rsidR="00E66AA9">
        <w:t xml:space="preserve"> 14</w:t>
      </w:r>
      <w:r>
        <w:t>,</w:t>
      </w:r>
      <w:r w:rsidR="00E66AA9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66AA9">
        <w:t>1268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E66AA9" w:rsidP="00E63D95" w:rsidR="00E63D95">
      <w:pPr>
        <w:ind w:left="708"/>
        <w:jc w:val="center"/>
      </w:pPr>
      <w:r>
        <w:t>U Osijeku 20</w:t>
      </w:r>
      <w:r w:rsidR="00E63D95">
        <w:t>.</w:t>
      </w:r>
      <w:r>
        <w:t xml:space="preserve">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66AA9">
        <w:t>11</w:t>
      </w:r>
      <w:r>
        <w:t>.</w:t>
      </w:r>
      <w:r w:rsidR="00615369">
        <w:t>1</w:t>
      </w:r>
      <w:r w:rsidR="00E66AA9">
        <w:t>.2019</w:t>
      </w:r>
      <w:r>
        <w:t>.</w:t>
      </w:r>
    </w:p>
    <w:p w:rsidRDefault="00F1122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E4421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55A74"/>
    <w:rsid w:val="00A958D2"/>
    <w:rsid w:val="00AB536E"/>
    <w:rsid w:val="00AD67F8"/>
    <w:rsid w:val="00B6125C"/>
    <w:rsid w:val="00C13E72"/>
    <w:rsid w:val="00C3199A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66AA9"/>
    <w:rsid w:val="00E958F4"/>
    <w:rsid w:val="00EF1A85"/>
    <w:rsid w:val="00F1122D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St-1268/2018</izvorni_sadrzaj>
    <derivirana_varijabla naziv="DomainObject.Predmet.OznakaBroj_1">St-1268/2018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FORTIS jednostavno društvo s ograničenom odgovornošću za trgovinu i usluge</izvorni_sadrzaj>
    <derivirana_varijabla naziv="DomainObject.Predmet.ProtustrankaFormated_1">  ULTRA FORTIS jednostavno društvo s ograničenom odgovornošću za trgovinu i usluge</derivirana_varijabla>
  </DomainObject.Predmet.ProtustrankaFormated>
  <DomainObject.Predmet.ProtustrankaFormatedOIB>
    <izvorni_sadrzaj>  ULTRA FORTIS jednostavno društvo s ograničenom odgovornošću za trgovinu i usluge, OIB 51383122043</izvorni_sadrzaj>
    <derivirana_varijabla naziv="DomainObject.Predmet.ProtustrankaFormatedOIB_1">  ULTRA FORTIS jednostavno društvo s ograničenom odgovornošću za trgovinu i usluge, OIB 51383122043</derivirana_varijabla>
  </DomainObject.Predmet.ProtustrankaFormatedOIB>
  <DomainObject.Predmet.ProtustrankaFormatedWithAdress>
    <izvorni_sadrzaj> ULTRA FORTIS jednostavno društvo s ograničenom odgovornošću za trgovinu i usluge, Lapovačka 14, 32100 Vinkovci</izvorni_sadrzaj>
    <derivirana_varijabla naziv="DomainObject.Predmet.ProtustrankaFormatedWithAdress_1"> ULTRA FORTIS jednostavno društvo s ograničenom odgovornošću za trgovinu i usluge, Lapovačka 14, 32100 Vinkovci</derivirana_varijabla>
  </DomainObject.Predmet.ProtustrankaFormatedWithAdress>
  <DomainObject.Predmet.ProtustrankaFormatedWithAdressOIB>
    <izvorni_sadrzaj> ULTRA FORTIS jednostavno društvo s ograničenom odgovornošću za trgovinu i usluge, OIB 51383122043, Lapovačka 14, 32100 Vinkovci</izvorni_sadrzaj>
    <derivirana_varijabla naziv="DomainObject.Predmet.ProtustrankaFormatedWithAdressOIB_1"> ULTRA FORTIS jednostavno društvo s ograničenom odgovornošću za trgovinu i usluge, OIB 51383122043, Lapovačka 14, 32100 Vinkovci</derivirana_varijabla>
  </DomainObject.Predmet.ProtustrankaFormatedWithAdressOIB>
  <DomainObject.Predmet.ProtustrankaWithAdress>
    <izvorni_sadrzaj>ULTRA FORTIS jednostavno društvo s ograničenom odgovornošću za trgovinu i usluge Lapovačka 14, 32100 Vinkovci</izvorni_sadrzaj>
    <derivirana_varijabla naziv="DomainObject.Predmet.ProtustrankaWithAdress_1">ULTRA FORTIS jednostavno društvo s ograničenom odgovornošću za trgovinu i usluge Lapovačka 14, 32100 Vinkovci</derivirana_varijabla>
  </DomainObject.Predmet.ProtustrankaWithAdress>
  <DomainObject.Predmet.ProtustrankaWithAdressOIB>
    <izvorni_sadrzaj>ULTRA FORTIS jednostavno društvo s ograničenom odgovornošću za trgovinu i usluge, OIB 51383122043, Lapovačka 14, 32100 Vinkovci</izvorni_sadrzaj>
    <derivirana_varijabla naziv="DomainObject.Predmet.ProtustrankaWithAdressOIB_1">ULTRA FORTIS jednostavno društvo s ograničenom odgovornošću za trgovinu i usluge, OIB 51383122043, Lapovačka 14, 32100 Vinkovci</derivirana_varijabla>
  </DomainObject.Predmet.ProtustrankaWithAdressOIB>
  <DomainObject.Predmet.ProtustrankaNazivFormated>
    <izvorni_sadrzaj>ULTRA FORTIS jednostavno društvo s ograničenom odgovornošću za trgovinu i usluge</izvorni_sadrzaj>
    <derivirana_varijabla naziv="DomainObject.Predmet.ProtustrankaNazivFormated_1">ULTRA FORTIS jednostavno društvo s ograničenom odgovornošću za trgovinu i usluge</derivirana_varijabla>
  </DomainObject.Predmet.ProtustrankaNazivFormated>
  <DomainObject.Predmet.ProtustrankaNazivFormatedOIB>
    <izvorni_sadrzaj>ULTRA FORTIS jednostavno društvo s ograničenom odgovornošću za trgovinu i usluge, OIB 51383122043</izvorni_sadrzaj>
    <derivirana_varijabla naziv="DomainObject.Predmet.ProtustrankaNazivFormatedOIB_1">ULTRA FORTIS jednostavno društvo s ograničenom odgovornošću za trgovinu i usluge, OIB 51383122043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ULTRA FORTIS jednostavno društvo s ograničenom odgovornošću za trgovinu i usluge</item>
    </izvorni_sadrzaj>
    <derivirana_varijabla naziv="DomainObject.Predmet.ProtuStrankaListFormated_1">
      <item>ULTRA FORTIS jednostavno društvo s ograničenom odgovornošću za trgovinu i usluge</item>
    </derivirana_varijabla>
  </DomainObject.Predmet.ProtuStrankaListFormated>
  <DomainObject.Predmet.ProtuStrankaListFormatedOIB>
    <izvorni_sadrzaj>
      <item>ULTRA FORTIS jednostavno društvo s ograničenom odgovornošću za trgovinu i usluge, OIB 51383122043</item>
    </izvorni_sadrzaj>
    <derivirana_varijabla naziv="DomainObject.Predmet.ProtuStrankaListFormatedOIB_1">
      <item>ULTRA FORTIS jednostavno društvo s ograničenom odgovornošću za trgovinu i usluge, OIB 51383122043</item>
    </derivirana_varijabla>
  </DomainObject.Predmet.ProtuStrankaListFormatedOIB>
  <DomainObject.Predmet.ProtuStrankaListFormatedWithAdress>
    <izvorni_sadrzaj>
      <item>ULTRA FORTIS jednostavno društvo s ograničenom odgovornošću za trgovinu i usluge, Lapovačka 14, 32100 Vinkovci</item>
    </izvorni_sadrzaj>
    <derivirana_varijabla naziv="DomainObject.Predmet.ProtuStrankaListFormatedWithAdress_1">
      <item>ULTRA FORTIS jednostavno društvo s ograničenom odgovornošću za trgovinu i usluge, Lapovačka 14, 32100 Vinkovci</item>
    </derivirana_varijabla>
  </DomainObject.Predmet.ProtuStrankaListFormatedWithAdress>
  <DomainObject.Predmet.ProtuStrankaListFormatedWithAdressOIB>
    <izvorni_sadrzaj>
      <item>ULTRA FORTIS jednostavno društvo s ograničenom odgovornošću za trgovinu i usluge, OIB 51383122043, Lapovačka 14, 32100 Vinkovci</item>
    </izvorni_sadrzaj>
    <derivirana_varijabla naziv="DomainObject.Predmet.ProtuStrankaListFormatedWithAdressOIB_1">
      <item>ULTRA FORTIS jednostavno društvo s ograničenom odgovornošću za trgovinu i usluge, OIB 51383122043, Lapovačka 14, 32100 Vinkovci</item>
    </derivirana_varijabla>
  </DomainObject.Predmet.ProtuStrankaListFormatedWithAdressOIB>
  <DomainObject.Predmet.ProtuStrankaListNazivFormated>
    <izvorni_sadrzaj>
      <item>ULTRA FORTIS jednostavno društvo s ograničenom odgovornošću za trgovinu i usluge</item>
    </izvorni_sadrzaj>
    <derivirana_varijabla naziv="DomainObject.Predmet.ProtuStrankaListNazivFormated_1">
      <item>ULTRA FORTIS jednostavno društvo s ograničenom odgovornošću za trgovinu i usluge</item>
    </derivirana_varijabla>
  </DomainObject.Predmet.ProtuStrankaListNazivFormated>
  <DomainObject.Predmet.ProtuStrankaListNazivFormatedOIB>
    <izvorni_sadrzaj>
      <item>ULTRA FORTIS jednostavno društvo s ograničenom odgovornošću za trgovinu i usluge, OIB 51383122043</item>
    </izvorni_sadrzaj>
    <derivirana_varijabla naziv="DomainObject.Predmet.ProtuStrankaListNazivFormatedOIB_1">
      <item>ULTRA FORTIS jednostavno društvo s ograničenom odgovornošću za trgovinu i usluge, OIB 51383122043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ULTRA FORTIS jednostavno društvo s ograničenom odgovornošću za trgovinu i usluge</izvorni_sadrzaj>
    <derivirana_varijabla naziv="DomainObject.Predmet.ProtustrankaIDrugi_1">ULTRA FORTIS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ULTRA FORTIS jednostavno društvo s ograničenom odgovornošću za trgovinu i usluge, OIB 51383122043, Lapovačka 14, 32100 Vinkovci</izvorni_sadrzaj>
    <derivirana_varijabla naziv="DomainObject.Predmet.ProtustrankaIDrugiAdressOIB_1">ULTRA FORTIS jednostavno društvo s ograničenom odgovornošću za trgovinu i usluge, OIB 51383122043, Lapovačka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ULTRA FORTIS jednostavno društvo s ograničenom odgovornošću za trgovinu i usluge</item>
    </izvorni_sadrzaj>
    <derivirana_varijabla naziv="DomainObject.Predmet.SudioniciListNaziv_1">
      <item>FINA RC OSIJEK</item>
      <item>ULTRA FORTIS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ULTRA FORTIS jednostavno društvo s ograničenom odgovornošću za trgovinu i usluge, OIB 51383122043, Lapovačka 14,32100 Vinkovci</item>
    </izvorni_sadrzaj>
    <derivirana_varijabla naziv="DomainObject.Predmet.SudioniciListAdressOIB_1">
      <item>FINA RC OSIJEK, OIB 85821130368</item>
      <item>ULTRA FORTIS jednostavno društvo s ograničenom odgovornošću za trgovinu i usluge, OIB 51383122043, Lapovačka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51383122043</item>
    </izvorni_sadrzaj>
    <derivirana_varijabla naziv="DomainObject.Predmet.SudioniciListNazivOIB_1">
      <item>, OIB 85821130368</item>
      <item>, OIB 51383122043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2186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2018-11-20T07:16:00Z</dcterms:created>
  <dc:creator>Snježana Andrijanić</dc:creator>
  <cp:lastModifiedBy>Gordana Harc</cp:lastModifiedBy>
  <cp:lastPrinted>2018-09-28T05:59:00Z</cp:lastPrinted>
  <dcterms:modified xmlns:xsi="http://www.w3.org/2001/XMLSchema-instance" xsi:type="dcterms:W3CDTF">2018-11-20T07:22:00Z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- 1268-18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