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9c58" w14:paraId="2a49c5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2B46AD">
        <w:t>2</w:t>
      </w:r>
      <w:r w:rsidR="00482895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482895" w:rsidRPr="00482895">
        <w:t>ENING</w:t>
      </w:r>
      <w:proofErr w:type="spellEnd"/>
      <w:r w:rsidR="00482895" w:rsidRPr="00482895">
        <w:t>, društvo s ograničenom odgovornošću za izgradnju energetskih objekata i promet proizvoda</w:t>
      </w:r>
      <w:r w:rsidR="00482895">
        <w:t xml:space="preserve"> Zagreb, Ulica Hrvatskog proljeća 28/II, </w:t>
      </w:r>
      <w:proofErr w:type="spellStart"/>
      <w:r w:rsidR="00482895">
        <w:t>OIB</w:t>
      </w:r>
      <w:proofErr w:type="spellEnd"/>
      <w:r w:rsidR="00482895">
        <w:t xml:space="preserve">: </w:t>
      </w:r>
      <w:r w:rsidR="00482895" w:rsidRPr="00482895">
        <w:t>36726646049</w:t>
      </w:r>
      <w:r w:rsidR="0048289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993C24">
        <w:t xml:space="preserve">29.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82895">
        <w:rPr>
          <w:bCs/>
        </w:rPr>
        <w:t xml:space="preserve"> </w:t>
      </w:r>
      <w:proofErr w:type="spellStart"/>
      <w:r w:rsidR="00482895" w:rsidRPr="00482895">
        <w:t>ENING</w:t>
      </w:r>
      <w:proofErr w:type="spellEnd"/>
      <w:r w:rsidR="00482895" w:rsidRPr="00482895">
        <w:t>, društvo s ograničenom odgovornošću za izgradnju energetskih objekata i promet proizvoda</w:t>
      </w:r>
      <w:r w:rsidR="00482895">
        <w:t xml:space="preserve"> Zagreb, Ulica Hrvatskog proljeća 28/II, </w:t>
      </w:r>
      <w:proofErr w:type="spellStart"/>
      <w:r w:rsidR="00482895">
        <w:t>OIB</w:t>
      </w:r>
      <w:proofErr w:type="spellEnd"/>
      <w:r w:rsidR="00482895">
        <w:t xml:space="preserve">: </w:t>
      </w:r>
      <w:r w:rsidR="00482895" w:rsidRPr="00482895">
        <w:t>36726646049</w:t>
      </w:r>
      <w:r w:rsidR="00482895">
        <w:t xml:space="preserve">, iznosi 6.350,00 kn.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</w:t>
      </w:r>
      <w:r w:rsidR="00482895">
        <w:t xml:space="preserve">Martina Horvat i Boris </w:t>
      </w:r>
      <w:proofErr w:type="spellStart"/>
      <w:r w:rsidR="00482895">
        <w:t>Sterger</w:t>
      </w:r>
      <w:proofErr w:type="spellEnd"/>
      <w:r w:rsidR="00482895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2B46AD">
        <w:t>2</w:t>
      </w:r>
      <w:r w:rsidR="00482895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993C24">
        <w:t>29.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24FE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24F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24F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4F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4F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24F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24F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4F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4F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ENING, društvo s ograničenom odgovornošću za izgradnju energetskih objekata i promet proizvoda</izvorni_sadrzaj>
    <derivirana_varijabla naziv="DomainObject.Predmet.ProtustrankaFormated_1">  ENING, društvo s ograničenom odgovornošću za izgradnju energetskih objekata i promet proizvoda</derivirana_varijabla>
  </DomainObject.Predmet.ProtustrankaFormated>
  <DomainObject.Predmet.ProtustrankaFormatedOIB>
    <izvorni_sadrzaj>  ENING, društvo s ograničenom odgovornošću za izgradnju energetskih objekata i promet proizvoda, OIB 36726646049</izvorni_sadrzaj>
    <derivirana_varijabla naziv="DomainObject.Predmet.ProtustrankaFormatedOIB_1">  ENING, društvo s ograničenom odgovornošću za izgradnju energetskih objekata i promet proizvoda, OIB 36726646049</derivirana_varijabla>
  </DomainObject.Predmet.ProtustrankaFormatedOIB>
  <DomainObject.Predmet.ProtustrankaFormatedWithAdress>
    <izvorni_sadrzaj> ENING, društvo s ograničenom odgovornošću za izgradnju energetskih objekata i promet proizvoda, Ulica Hrvatskog proljeća 28/II, 10000 Zagreb</izvorni_sadrzaj>
    <derivirana_varijabla naziv="DomainObject.Predmet.ProtustrankaFormatedWithAdress_1"> ENING, društvo s ograničenom odgovornošću za izgradnju energetskih objekata i promet proizvoda, Ulica Hrvatskog proljeća 28/II, 10000 Zagreb</derivirana_varijabla>
  </DomainObject.Predmet.ProtustrankaFormatedWithAdress>
  <DomainObject.Predmet.ProtustrankaFormatedWithAdressOIB>
    <izvorni_sadrzaj> ENING, društvo s ograničenom odgovornošću za izgradnju energetskih objekata i promet proizvoda, OIB 36726646049, Ulica Hrvatskog proljeća 28/II, 10000 Zagreb</izvorni_sadrzaj>
    <derivirana_varijabla naziv="DomainObject.Predmet.ProtustrankaFormatedWithAdressOIB_1"> ENING, društvo s ograničenom odgovornošću za izgradnju energetskih objekata i promet proizvoda, OIB 36726646049, Ulica Hrvatskog proljeća 28/II, 10000 Zagreb</derivirana_varijabla>
  </DomainObject.Predmet.ProtustrankaFormatedWithAdressOIB>
  <DomainObject.Predmet.ProtustrankaWithAdress>
    <izvorni_sadrzaj>ENING, društvo s ograničenom odgovornošću za izgradnju energetskih objekata i promet proizvoda Ulica Hrvatskog proljeća 28/II, 10000 Zagreb</izvorni_sadrzaj>
    <derivirana_varijabla naziv="DomainObject.Predmet.ProtustrankaWithAdress_1">ENING, društvo s ograničenom odgovornošću za izgradnju energetskih objekata i promet proizvoda Ulica Hrvatskog proljeća 28/II, 10000 Zagreb</derivirana_varijabla>
  </DomainObject.Predmet.ProtustrankaWithAdress>
  <DomainObject.Predmet.ProtustrankaWithAdressOIB>
    <izvorni_sadrzaj>ENING, društvo s ograničenom odgovornošću za izgradnju energetskih objekata i promet proizvoda, OIB 36726646049, Ulica Hrvatskog proljeća 28/II, 10000 Zagreb</izvorni_sadrzaj>
    <derivirana_varijabla naziv="DomainObject.Predmet.ProtustrankaWithAdressOIB_1">ENING, društvo s ograničenom odgovornošću za izgradnju energetskih objekata i promet proizvoda, OIB 36726646049, Ulica Hrvatskog proljeća 28/II, 10000 Zagreb</derivirana_varijabla>
  </DomainObject.Predmet.ProtustrankaWithAdressOIB>
  <DomainObject.Predmet.ProtustrankaNazivFormated>
    <izvorni_sadrzaj>ENING, društvo s ograničenom odgovornošću za izgradnju energetskih objekata i promet proizvoda</izvorni_sadrzaj>
    <derivirana_varijabla naziv="DomainObject.Predmet.ProtustrankaNazivFormated_1">ENING, društvo s ograničenom odgovornošću za izgradnju energetskih objekata i promet proizvoda</derivirana_varijabla>
  </DomainObject.Predmet.ProtustrankaNazivFormated>
  <DomainObject.Predmet.ProtustrankaNazivFormatedOIB>
    <izvorni_sadrzaj>ENING, društvo s ograničenom odgovornošću za izgradnju energetskih objekata i promet proizvoda, OIB 36726646049</izvorni_sadrzaj>
    <derivirana_varijabla naziv="DomainObject.Predmet.ProtustrankaNazivFormatedOIB_1">ENING, društvo s ograničenom odgovornošću za izgradnju energetskih objekata i promet proizvoda, OIB 36726646049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ENING, društvo s ograničenom odgovornošću za izgradnju energetskih objekata i promet proizvoda</item>
    </izvorni_sadrzaj>
    <derivirana_varijabla naziv="DomainObject.Predmet.ProtuStrankaListFormated_1">
      <item>ENING, društvo s ograničenom odgovornošću za izgradnju energetskih objekata i promet proizvoda</item>
    </derivirana_varijabla>
  </DomainObject.Predmet.ProtuStrankaListFormated>
  <DomainObject.Predmet.ProtuStrankaListFormatedOIB>
    <izvorni_sadrzaj>
      <item>ENING, društvo s ograničenom odgovornošću za izgradnju energetskih objekata i promet proizvoda, OIB 36726646049</item>
    </izvorni_sadrzaj>
    <derivirana_varijabla naziv="DomainObject.Predmet.ProtuStrankaListFormatedOIB_1">
      <item>ENING, društvo s ograničenom odgovornošću za izgradnju energetskih objekata i promet proizvoda, OIB 36726646049</item>
    </derivirana_varijabla>
  </DomainObject.Predmet.ProtuStrankaListFormatedOIB>
  <DomainObject.Predmet.ProtuStrankaListFormatedWithAdress>
    <izvorni_sadrzaj>
      <item>ENING, društvo s ograničenom odgovornošću za izgradnju energetskih objekata i promet proizvoda, Ulica Hrvatskog proljeća 28/II, 10000 Zagreb</item>
    </izvorni_sadrzaj>
    <derivirana_varijabla naziv="DomainObject.Predmet.ProtuStrankaListFormatedWithAdress_1">
      <item>ENING, društvo s ograničenom odgovornošću za izgradnju energetskih objekata i promet proizvoda, Ulica Hrvatskog proljeća 28/II, 10000 Zagreb</item>
    </derivirana_varijabla>
  </DomainObject.Predmet.ProtuStrankaListFormatedWithAdress>
  <DomainObject.Predmet.ProtuStrankaListFormatedWithAdressOIB>
    <izvorni_sadrzaj>
      <item>ENING, društvo s ograničenom odgovornošću za izgradnju energetskih objekata i promet proizvoda, OIB 36726646049, Ulica Hrvatskog proljeća 28/II, 10000 Zagreb</item>
    </izvorni_sadrzaj>
    <derivirana_varijabla naziv="DomainObject.Predmet.ProtuStrankaListFormatedWithAdressOIB_1">
      <item>ENING, društvo s ograničenom odgovornošću za izgradnju energetskih objekata i promet proizvoda, OIB 36726646049, Ulica Hrvatskog proljeća 28/II, 10000 Zagreb</item>
    </derivirana_varijabla>
  </DomainObject.Predmet.ProtuStrankaListFormatedWithAdressOIB>
  <DomainObject.Predmet.ProtuStrankaListNazivFormated>
    <izvorni_sadrzaj>
      <item>ENING, društvo s ograničenom odgovornošću za izgradnju energetskih objekata i promet proizvoda</item>
    </izvorni_sadrzaj>
    <derivirana_varijabla naziv="DomainObject.Predmet.ProtuStrankaListNazivFormated_1">
      <item>ENING, društvo s ograničenom odgovornošću za izgradnju energetskih objekata i promet proizvoda</item>
    </derivirana_varijabla>
  </DomainObject.Predmet.ProtuStrankaListNazivFormated>
  <DomainObject.Predmet.ProtuStrankaListNazivFormatedOIB>
    <izvorni_sadrzaj>
      <item>ENING, društvo s ograničenom odgovornošću za izgradnju energetskih objekata i promet proizvoda, OIB 36726646049</item>
    </izvorni_sadrzaj>
    <derivirana_varijabla naziv="DomainObject.Predmet.ProtuStrankaListNazivFormatedOIB_1">
      <item>ENING, društvo s ograničenom odgovornošću za izgradnju energetskih objekata i promet proizvoda, OIB 36726646049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ENING, društvo s ograničenom odgovornošću za izgradnju energetskih objekata i promet proizvoda</izvorni_sadrzaj>
    <derivirana_varijabla naziv="DomainObject.Predmet.ProtustrankaIDrugi_1">ENING, društvo s ograničenom odgovornošću za izgradnju energetskih objekata i promet proizvoda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ENING, društvo s ograničenom odgovornošću za izgradnju energetskih objekata i promet proizvoda, OIB 36726646049, Ulica Hrvatskog proljeća 28/II, 10000 Zagreb</izvorni_sadrzaj>
    <derivirana_varijabla naziv="DomainObject.Predmet.ProtustrankaIDrugiAdressOIB_1">ENING, društvo s ograničenom odgovornošću za izgradnju energetskih objekata i promet proizvoda, OIB 36726646049, Ulica Hrvatskog proljeća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ENING, društvo s ograničenom odgovornošću za izgradnju energetskih objekata i promet proizvoda</item>
      <item>FINA Regionalni centar Zagreb</item>
    </izvorni_sadrzaj>
    <derivirana_varijabla naziv="DomainObject.Predmet.SudioniciListNaziv_1">
      <item>ENING, društvo s ograničenom odgovornošću za izgradnju energetskih objekata i promet proizvoda</item>
      <item>FINA Regionalni centar Zagreb</item>
    </derivirana_varijabla>
  </DomainObject.Predmet.SudioniciListNaziv>
  <DomainObject.Predmet.SudioniciListAdressOIB>
    <izvorni_sadrzaj>
      <item>ENING, društvo s ograničenom odgovornošću za izgradnju energetskih objekata i promet proizvoda, OIB 36726646049, Ulica Hrvatskog proljeća 28/II,10000 Zagreb</item>
      <item>FINA Regionalni centar Zagreb, OIB 85821130368, Trg svibanjskih žrtava 1995. 1,10000 Zagreb</item>
    </izvorni_sadrzaj>
    <derivirana_varijabla naziv="DomainObject.Predmet.SudioniciListAdressOIB_1">
      <item>ENING, društvo s ograničenom odgovornošću za izgradnju energetskih objekata i promet proizvoda, OIB 36726646049, Ulica Hrvatskog proljeća 28/II,10000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36726646049</item>
      <item>, OIB 85821130368</item>
    </izvorni_sadrzaj>
    <derivirana_varijabla naziv="DomainObject.Predmet.SudioniciListNazivOIB_1">
      <item>, OIB 36726646049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2057</properties:Characters>
  <properties:Lines>47</properties:Lines>
  <properties:Paragraphs>15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2018-08-29T07:49:00Z</cp:lastPrinted>
  <dcterms:modified xmlns:xsi="http://www.w3.org/2001/XMLSchema-instance" xsi:type="dcterms:W3CDTF">2018-08-29T07:50:00Z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