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ab6678" w14:paraId="cab667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A2A25">
        <w:rPr>
          <w:rFonts w:hAnsi="Times New Roman" w:ascii="Times New Roman"/>
          <w:b/>
          <w:sz w:val="24"/>
          <w:szCs w:val="24"/>
        </w:rPr>
        <w:t>1617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1A2A25">
        <w:rPr>
          <w:rFonts w:hAnsi="Times New Roman" w:ascii="Times New Roman"/>
          <w:sz w:val="24"/>
          <w:szCs w:val="24"/>
        </w:rPr>
        <w:t>1617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A2A25" w:rsidRPr="001A2A25">
        <w:rPr>
          <w:rFonts w:hAnsi="Times New Roman" w:ascii="Times New Roman"/>
          <w:sz w:val="24"/>
          <w:szCs w:val="24"/>
        </w:rPr>
        <w:t>ŽENSKI INFORMACIJSKO-DOKUMENTACIJSKI CENTAR</w:t>
      </w:r>
      <w:r w:rsidR="001A2A2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623AF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A2A25" w:rsidRPr="001A2A25">
        <w:rPr>
          <w:rFonts w:hAnsi="Times New Roman" w:ascii="Times New Roman"/>
          <w:sz w:val="24"/>
          <w:szCs w:val="24"/>
        </w:rPr>
        <w:t>81053022354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0AA8"/>
    <w:rsid w:val="007B421E"/>
    <w:rsid w:val="007B68D7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B6811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68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68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68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6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68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6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6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St-1617/2015-3</izvorni_sadrzaj>
    <derivirana_varijabla naziv="DomainObject.Oznaka_1">St-1617/2015-3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St-1617/2015</izvorni_sadrzaj>
    <derivirana_varijabla naziv="DomainObject.Predmet.OznakaBroj_1">St-1617/2015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INFORMACIJSKO-DOKUMENTACIJSKI CENTAR</izvorni_sadrzaj>
    <derivirana_varijabla naziv="DomainObject.Predmet.ProtustrankaFormated_1">  ŽENSKI INFORMACIJSKO-DOKUMENTACIJSKI CENTAR</derivirana_varijabla>
  </DomainObject.Predmet.ProtustrankaFormated>
  <DomainObject.Predmet.ProtustrankaFormatedOIB>
    <izvorni_sadrzaj>  ŽENSKI INFORMACIJSKO-DOKUMENTACIJSKI CENTAR, OIB 81053022354</izvorni_sadrzaj>
    <derivirana_varijabla naziv="DomainObject.Predmet.ProtustrankaFormatedOIB_1">  ŽENSKI INFORMACIJSKO-DOKUMENTACIJSKI CENTAR, OIB 81053022354</derivirana_varijabla>
  </DomainObject.Predmet.ProtustrankaFormatedOIB>
  <DomainObject.Predmet.ProtustrankaFormatedWithAdress>
    <izvorni_sadrzaj> ŽENSKI INFORMACIJSKO-DOKUMENTACIJSKI CENTAR, BERISLAVIĆEVA 14, 10000 Zagreb</izvorni_sadrzaj>
    <derivirana_varijabla naziv="DomainObject.Predmet.ProtustrankaFormatedWithAdress_1"> ŽENSKI INFORMACIJSKO-DOKUMENTACIJSKI CENTAR, BERISLAVIĆEVA 14, 10000 Zagreb</derivirana_varijabla>
  </DomainObject.Predmet.ProtustrankaFormatedWithAdress>
  <DomainObject.Predmet.ProtustrankaFormatedWithAdressOIB>
    <izvorni_sadrzaj> ŽENSKI INFORMACIJSKO-DOKUMENTACIJSKI CENTAR, OIB 81053022354, BERISLAVIĆEVA 14, 10000 Zagreb</izvorni_sadrzaj>
    <derivirana_varijabla naziv="DomainObject.Predmet.ProtustrankaFormatedWithAdressOIB_1"> ŽENSKI INFORMACIJSKO-DOKUMENTACIJSKI CENTAR, OIB 81053022354, BERISLAVIĆEVA 14, 10000 Zagreb</derivirana_varijabla>
  </DomainObject.Predmet.ProtustrankaFormatedWithAdressOIB>
  <DomainObject.Predmet.ProtustrankaWithAdress>
    <izvorni_sadrzaj>ŽENSKI INFORMACIJSKO-DOKUMENTACIJSKI CENTAR BERISLAVIĆEVA 14, 10000 Zagreb</izvorni_sadrzaj>
    <derivirana_varijabla naziv="DomainObject.Predmet.ProtustrankaWithAdress_1">ŽENSKI INFORMACIJSKO-DOKUMENTACIJSKI CENTAR BERISLAVIĆEVA 14, 10000 Zagreb</derivirana_varijabla>
  </DomainObject.Predmet.ProtustrankaWithAdress>
  <DomainObject.Predmet.ProtustrankaWithAdressOIB>
    <izvorni_sadrzaj>ŽENSKI INFORMACIJSKO-DOKUMENTACIJSKI CENTAR, OIB 81053022354, BERISLAVIĆEVA 14, 10000 Zagreb</izvorni_sadrzaj>
    <derivirana_varijabla naziv="DomainObject.Predmet.ProtustrankaWithAdressOIB_1">ŽENSKI INFORMACIJSKO-DOKUMENTACIJSKI CENTAR, OIB 81053022354, BERISLAVIĆEVA 14, 10000 Zagreb</derivirana_varijabla>
  </DomainObject.Predmet.ProtustrankaWithAdressOIB>
  <DomainObject.Predmet.ProtustrankaNazivFormated>
    <izvorni_sadrzaj>ŽENSKI INFORMACIJSKO-DOKUMENTACIJSKI CENTAR</izvorni_sadrzaj>
    <derivirana_varijabla naziv="DomainObject.Predmet.ProtustrankaNazivFormated_1">ŽENSKI INFORMACIJSKO-DOKUMENTACIJSKI CENTAR</derivirana_varijabla>
  </DomainObject.Predmet.ProtustrankaNazivFormated>
  <DomainObject.Predmet.ProtustrankaNazivFormatedOIB>
    <izvorni_sadrzaj>ŽENSKI INFORMACIJSKO-DOKUMENTACIJSKI CENTAR, OIB 81053022354</izvorni_sadrzaj>
    <derivirana_varijabla naziv="DomainObject.Predmet.ProtustrankaNazivFormatedOIB_1">ŽENSKI INFORMACIJSKO-DOKUMENTACIJSKI CENTAR, OIB 81053022354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INFORMACIJSKO-DOKUMENTACIJSKI CENTAR</item>
    </izvorni_sadrzaj>
    <derivirana_varijabla naziv="DomainObject.Predmet.ProtuStrankaListFormated_1">
      <item>ŽENSKI INFORMACIJSKO-DOKUMENTACIJSKI CENTAR</item>
    </derivirana_varijabla>
  </DomainObject.Predmet.ProtuStrankaListFormated>
  <DomainObject.Predmet.ProtuStrankaListFormatedOIB>
    <izvorni_sadrzaj>
      <item>ŽENSKI INFORMACIJSKO-DOKUMENTACIJSKI CENTAR, OIB 81053022354</item>
    </izvorni_sadrzaj>
    <derivirana_varijabla naziv="DomainObject.Predmet.ProtuStrankaListFormatedOIB_1">
      <item>ŽENSKI INFORMACIJSKO-DOKUMENTACIJSKI CENTAR, OIB 81053022354</item>
    </derivirana_varijabla>
  </DomainObject.Predmet.ProtuStrankaListFormatedOIB>
  <DomainObject.Predmet.ProtuStrankaListFormatedWithAdress>
    <izvorni_sadrzaj>
      <item>ŽENSKI INFORMACIJSKO-DOKUMENTACIJSKI CENTAR, BERISLAVIĆEVA 14, 10000 Zagreb</item>
    </izvorni_sadrzaj>
    <derivirana_varijabla naziv="DomainObject.Predmet.ProtuStrankaListFormatedWithAdress_1">
      <item>ŽENSKI INFORMACIJSKO-DOKUMENTACIJSKI CENTAR, BERISLAVIĆEVA 14, 10000 Zagreb</item>
    </derivirana_varijabla>
  </DomainObject.Predmet.ProtuStrankaListFormatedWithAdress>
  <DomainObject.Predmet.ProtuStrankaListFormatedWithAdressOIB>
    <izvorni_sadrzaj>
      <item>ŽENSKI INFORMACIJSKO-DOKUMENTACIJSKI CENTAR, OIB 81053022354, BERISLAVIĆEVA 14, 10000 Zagreb</item>
    </izvorni_sadrzaj>
    <derivirana_varijabla naziv="DomainObject.Predmet.ProtuStrankaListFormatedWithAdressOIB_1">
      <item>ŽENSKI INFORMACIJSKO-DOKUMENTACIJSKI CENTAR, OIB 81053022354, BERISLAVIĆEVA 14, 10000 Zagreb</item>
    </derivirana_varijabla>
  </DomainObject.Predmet.ProtuStrankaListFormatedWithAdressOIB>
  <DomainObject.Predmet.ProtuStrankaListNazivFormated>
    <izvorni_sadrzaj>
      <item>ŽENSKI INFORMACIJSKO-DOKUMENTACIJSKI CENTAR</item>
    </izvorni_sadrzaj>
    <derivirana_varijabla naziv="DomainObject.Predmet.ProtuStrankaListNazivFormated_1">
      <item>ŽENSKI INFORMACIJSKO-DOKUMENTACIJSKI CENTAR</item>
    </derivirana_varijabla>
  </DomainObject.Predmet.ProtuStrankaListNazivFormated>
  <DomainObject.Predmet.ProtuStrankaListNazivFormatedOIB>
    <izvorni_sadrzaj>
      <item>ŽENSKI INFORMACIJSKO-DOKUMENTACIJSKI CENTAR, OIB 81053022354</item>
    </izvorni_sadrzaj>
    <derivirana_varijabla naziv="DomainObject.Predmet.ProtuStrankaListNazivFormatedOIB_1">
      <item>ŽENSKI INFORMACIJSKO-DOKUMENTACIJSKI CENTAR, OIB 81053022354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St-1617/2015-3</izvorni_sadrzaj>
    <derivirana_varijabla naziv="DomainObject.PoslovniBrojDokumenta_1">St-1617/2015-3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INFORMACIJSKO-DOKUMENTACIJSKI CENTAR</izvorni_sadrzaj>
    <derivirana_varijabla naziv="DomainObject.Predmet.ProtustrankaIDrugi_1">ŽENSKI INFORMACIJSKO-DOKUMENTACIJSKI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INFORMACIJSKO-DOKUMENTACIJSKI CENTAR, OIB 81053022354, BERISLAVIĆEVA 14, 10000 Zagreb</izvorni_sadrzaj>
    <derivirana_varijabla naziv="DomainObject.Predmet.ProtustrankaIDrugiAdressOIB_1">ŽENSKI INFORMACIJSKO-DOKUMENTACIJSKI CENTAR, OIB 81053022354, BERISLAVIĆEVA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INFORMACIJSKO-DOKUMENTACIJSKI CENTAR</item>
    </izvorni_sadrzaj>
    <derivirana_varijabla naziv="DomainObject.Predmet.SudioniciListNaziv_1">
      <item>FINA Regionalni centar Zagreb</item>
      <item>ŽENSKI INFORMACIJSKO-DOKUMENTACIJSKI CENTAR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INFORMACIJSKO-DOKUMENTACIJSKI CENTAR, OIB 81053022354, BERISLAVIĆEVA 14,10000 Zagreb</item>
    </izvorni_sadrzaj>
    <derivirana_varijabla naziv="DomainObject.Predmet.SudioniciListAdressOIB_1">
      <item>FINA Regionalni centar Zagreb, OIB 85821130368, TRG SVIBANJSKIH ŽRTAVA 1995. 1,10000 Zagreb</item>
      <item>ŽENSKI INFORMACIJSKO-DOKUMENTACIJSKI CENTAR, OIB 81053022354, BERISLAVIĆEVA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81053022354</item>
    </izvorni_sadrzaj>
    <derivirana_varijabla naziv="DomainObject.Predmet.SudioniciListNazivOIB_1">
      <item>, OIB 85821130368</item>
      <item>, OIB 81053022354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805</properties:Characters>
  <properties:Lines>45</properties:Lines>
  <properties:Paragraphs>21</properties:Paragraphs>
  <properties:TotalTime>702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2016-04-19T06:33:00Z</cp:lastPrinted>
  <dcterms:modified xmlns:xsi="http://www.w3.org/2001/XMLSchema-instance" xsi:type="dcterms:W3CDTF">2016-04-19T06:35:00Z</dcterms:modified>
  <cp:revision>300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St-1617/2015-3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