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f458f" w14:paraId="2ef458f" w:rsidRDefault="000F460F" w:rsidP="00910611" w:rsidR="000F460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F460F" w:rsidP="00910611" w:rsidR="000F460F">
      <w:r>
        <w:rPr>
          <w:rFonts w:eastAsia="MS Mincho"/>
        </w:rPr>
        <w:t xml:space="preserve">   REPUBLIKA HRVATSKA</w:t>
      </w:r>
    </w:p>
    <w:p w:rsidRDefault="000F460F" w:rsidP="00910611" w:rsidR="000F460F">
      <w:r>
        <w:rPr>
          <w:rFonts w:eastAsia="MS Mincho"/>
        </w:rPr>
        <w:t>TRGOVAČKI SUD U RIJECI</w:t>
      </w:r>
    </w:p>
    <w:p w:rsidRDefault="000F460F" w:rsidR="000F460F" w:rsidRPr="00910611">
      <w:pPr>
        <w:rPr>
          <w:rFonts w:eastAsia="MS Mincho"/>
        </w:rPr>
      </w:pPr>
      <w:r>
        <w:rPr>
          <w:rFonts w:eastAsia="MS Mincho"/>
        </w:rPr>
        <w:t xml:space="preserve">       Rijeka, Zadarska 1 i 3</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0D359F" w:rsidRPr="000D359F">
        <w:t>KOŠUTIĆ jednostavno društvo s ograničenom odgovornošću za prijevoz i usluge, Jošani (Općina Udbina), Jošan 35, OIB 29592008615</w:t>
      </w:r>
      <w:r w:rsidR="00405479" w:rsidRPr="00405479">
        <w:t xml:space="preserve">, dana </w:t>
      </w:r>
      <w:r w:rsidR="00A03D5A">
        <w:t>17</w:t>
      </w:r>
      <w:r w:rsidR="00A045A1">
        <w:t>. listopada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A045A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0D359F" w:rsidRPr="000D359F">
        <w:t>KOŠUTIĆ jednostavno društvo s ograničenom odgovornošću za prijevoz i usluge, Jošani (Općina Udbina), Jošan 35, OIB 29592008615</w:t>
      </w:r>
      <w:r w:rsidR="007A72BF" w:rsidRPr="00A045A1">
        <w:t>.</w:t>
      </w:r>
    </w:p>
    <w:p w:rsidRDefault="007A72BF" w:rsidP="007A72BF" w:rsidR="007A72BF" w:rsidRPr="00990266">
      <w:pPr>
        <w:pStyle w:val="Bezproreda"/>
        <w:ind w:left="1080"/>
        <w:jc w:val="both"/>
      </w:pPr>
    </w:p>
    <w:p w:rsidRDefault="00BE5CEB" w:rsidP="00BE5CEB" w:rsidR="006B2A66" w:rsidRPr="00A03D5A">
      <w:pPr>
        <w:pStyle w:val="Bezproreda"/>
        <w:jc w:val="both"/>
      </w:pPr>
      <w:r>
        <w:t>II.</w:t>
      </w:r>
      <w:r>
        <w:tab/>
      </w:r>
      <w:r w:rsidR="00321306" w:rsidRPr="00990266">
        <w:t xml:space="preserve">Za stečajnog upravitelja imenuje </w:t>
      </w:r>
      <w:r w:rsidR="005D62DF">
        <w:t>se</w:t>
      </w:r>
      <w:r w:rsidR="00F132F7">
        <w:t xml:space="preserve"> </w:t>
      </w:r>
      <w:r w:rsidR="000F460F">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0F460F">
        <w:rPr>
          <w:bCs/>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03D5A" w:rsidP="00FF44B3" w:rsidR="00A03D5A" w:rsidRPr="00492587">
                  <w:pPr>
                    <w:jc w:val="center"/>
                    <w:rPr>
                      <w:color w:val="C0504D"/>
                    </w:rPr>
                  </w:pPr>
                </w:p>
              </w:txbxContent>
            </v:textbox>
            <w10:wrap anchory="margin" anchorx="margin"/>
          </v:rect>
        </w:pict>
      </w:r>
      <w:r w:rsidR="000D359F" w:rsidRPr="000D359F">
        <w:rPr>
          <w:bCs/>
          <w:noProof/>
        </w:rPr>
        <w:t>Marija Ružić, Čavle, Vrh Čavje 9, OIB 72695335756</w:t>
      </w:r>
      <w:r w:rsidR="00A03D5A" w:rsidRPr="00A03D5A">
        <w:rPr>
          <w:bCs/>
          <w:noProof/>
        </w:rPr>
        <w:t>.</w:t>
      </w:r>
    </w:p>
    <w:p w:rsidRDefault="00BE5CEB" w:rsidP="00BE5CEB" w:rsidR="00BE5CEB" w:rsidRPr="00FA7CB6">
      <w:pPr>
        <w:pStyle w:val="Bezproreda"/>
        <w:jc w:val="both"/>
      </w:pPr>
    </w:p>
    <w:p w:rsidRDefault="00321306" w:rsidP="00EC7A98" w:rsidR="00EC7A98" w:rsidRPr="00A045A1">
      <w:pPr>
        <w:pStyle w:val="Bezproreda"/>
        <w:numPr>
          <w:ilvl w:val="0"/>
          <w:numId w:val="6"/>
        </w:numPr>
        <w:ind w:firstLine="0" w:left="0"/>
        <w:jc w:val="both"/>
        <w:rPr>
          <w:bCs/>
        </w:rPr>
      </w:pPr>
      <w:r w:rsidRPr="00A045A1">
        <w:rPr>
          <w:bCs/>
        </w:rPr>
        <w:t>Zaključuje se stečajni postupak nad dužnik</w:t>
      </w:r>
      <w:r w:rsidR="0055287B" w:rsidRPr="00A045A1">
        <w:rPr>
          <w:bCs/>
        </w:rPr>
        <w:t xml:space="preserve">om </w:t>
      </w:r>
      <w:r w:rsidR="009E2A1E">
        <w:t xml:space="preserve">društvom </w:t>
      </w:r>
      <w:r w:rsidR="000D359F" w:rsidRPr="000D359F">
        <w:t>KOŠUTIĆ jednostavno društvo s ograničenom odgovornošću za prijevoz i usluge, Jošani (Općina Udbina), Jošan 35, OIB 29592008615</w:t>
      </w:r>
      <w:r w:rsidR="00A045A1">
        <w:t>.</w:t>
      </w:r>
    </w:p>
    <w:p w:rsidRDefault="00A045A1" w:rsidP="00BE5CEB" w:rsidR="00A045A1">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0D359F" w:rsidP="000D359F" w:rsidR="000D359F" w:rsidRPr="000D359F">
      <w:pPr>
        <w:jc w:val="both"/>
      </w:pPr>
      <w:r w:rsidRPr="000D359F">
        <w:tab/>
        <w:t xml:space="preserve">Financijska agencija, Regionalni centar Rijeka podnijela je ovome sudu 06. veljače 2018. godine prijedlog za otvaranje stečajnog postupka nad dužnikom trgovačkim društvom KOŠUTIĆ jednostavno društvo s ograničenom odgovornošću za prijevoz i usluge, Jošani (Općina Udbina), Jošan 35, OIB 29592008615 (dalje: dužnik) temeljem čl.110. st.1. Stečajnog zakona (Narodne novine, broj 104/17, dalje: SZ-a). </w:t>
      </w:r>
    </w:p>
    <w:p w:rsidRDefault="000D359F" w:rsidP="000D359F" w:rsidR="000D359F" w:rsidRPr="000D359F">
      <w:pPr>
        <w:jc w:val="both"/>
      </w:pPr>
      <w:r w:rsidRPr="000D359F">
        <w:tab/>
        <w:t>Predlagatelj je u prijedlogu naveo da dužnik na dan 02. veljače 2018. godine u Očevidniku redoslijeda osnova za plaćanje ima evidentirane neizvršene osnove za plaćanje u neprekinutom razdoblju od 120 dana u ukupnom iznosu 21.325,50 kn u koji iznos je uračunata i kamata i naknada Financijske agencije za provedbe ovrhe i da dužnik ima jednog zaposlenika.</w:t>
      </w:r>
    </w:p>
    <w:p w:rsidRDefault="000D359F" w:rsidP="000D359F" w:rsidR="000D359F" w:rsidRPr="000D359F">
      <w:pPr>
        <w:jc w:val="both"/>
      </w:pPr>
      <w:r w:rsidRPr="000D359F">
        <w:lastRenderedPageBreak/>
        <w:tab/>
        <w:t>Rješenjem poslovni broj St-99/2018-4 od 19. veljače 2018. godine pokrenut je prethodni postupak radi utvrđivanja pretpostavki za otvaranje stečajnog postupka nad dužnikom te naloženo osobi za zastupanje dužnika Dušanu Košutić, Jošani, Jošan 35,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0D359F" w:rsidP="000D359F" w:rsidR="000D359F" w:rsidRPr="000D359F">
      <w:pPr>
        <w:jc w:val="both"/>
      </w:pPr>
      <w:r w:rsidRPr="000D359F">
        <w:tab/>
        <w:t xml:space="preserve">Budući zastupnik dužnika po zakonu nije postupio po nalogu suda od 19. veljače 2018. godine, a niti je pristupio na ročište 05. lipnja 2018. godine, sud je rješenjem od 05. lipnja 2018. godine odredio mjeru osiguranja iz čl.118. st.2. 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0D359F" w:rsidP="000D359F" w:rsidR="000D359F" w:rsidRPr="000D359F">
      <w:pPr>
        <w:jc w:val="both"/>
      </w:pPr>
      <w:r w:rsidRPr="000D359F">
        <w:tab/>
        <w:t>U prethodnom postupku privremeni stečajni upravitelj je utvrdio slijedeće:</w:t>
      </w:r>
    </w:p>
    <w:p w:rsidRDefault="000D359F" w:rsidP="000D359F" w:rsidR="000D359F" w:rsidRPr="000D359F">
      <w:pPr>
        <w:jc w:val="both"/>
      </w:pPr>
      <w:r w:rsidRPr="000D359F">
        <w:tab/>
        <w:t xml:space="preserve">Prema bilanci na dan 31. prosinca 2016. godine dužnik ima iskazanu ukupnu imovinu u iznosu 21.832,00 kn. Prema bilješkama uz financijske izvještaje, imovina dužnika odnosila se na kratkotrajnu imovinu i to novac na računu. </w:t>
      </w:r>
    </w:p>
    <w:p w:rsidRDefault="000D359F" w:rsidP="000D359F" w:rsidR="000D359F" w:rsidRPr="000D359F">
      <w:pPr>
        <w:jc w:val="both"/>
      </w:pPr>
      <w:r w:rsidRPr="000D359F">
        <w:tab/>
        <w:t xml:space="preserve">Prema uvjerenju Ministarstva unutarnjih poslova, Policijske uprave Ličko - senjske, Policijske postaje Korenica od 26.7.2018. godine dužnik u vlasništvu nema vozila. </w:t>
      </w:r>
    </w:p>
    <w:p w:rsidRDefault="000D359F" w:rsidP="000D359F" w:rsidR="000D359F" w:rsidRPr="000D359F">
      <w:pPr>
        <w:jc w:val="both"/>
      </w:pPr>
      <w:r w:rsidRPr="000D359F">
        <w:tab/>
        <w:t>Do završetka prethodnog postupka kod dužnika je utvrđeno postojanje stečajnog razloga nesposobnost za plaćanje. Naime, prema potvrdi FINE od 12. srpnja 2018. godine dužnik na računima na dan 12. srpnja 2018. godine ima nepodmirene obveze za plaćanje evidentirane u Očevidniku redoslijeda osnova za plaćanje u iznosu 4.857,90 kn, a račun je u neprekidnoj blokadi 279 dana.</w:t>
      </w:r>
    </w:p>
    <w:p w:rsidRDefault="000D359F" w:rsidP="000D359F" w:rsidR="000D359F" w:rsidRPr="000D359F">
      <w:pPr>
        <w:jc w:val="both"/>
      </w:pPr>
      <w:r w:rsidRPr="000D359F">
        <w:tab/>
        <w:t xml:space="preserve">Obzirom da je u prethodnom postupku utvrđeno da imovina dužnika nije dovoljna niti za namirenje troškova prethodnog i otvorenog stečajnog postupka, privremeni stečajni upravitelj predložio je sudu pozvati osobe koje imaju pravni interes za provedbu stečajnog postupka na uplatu predujma u iznosu 20.000,00 kn, od čega naknada stečajnom upravitelju u iznosu 2.000,00 kn, osiguranje stečajnog upravitelja u iznosu 1.000,00 kn, nagrada privremenom stečajnom upravitelju u iznosu 4.000,00 kn, nagrada stečajnom upravitelju u iznosu 10.000,00 kn, troškovi izlučivanja i arhiviranja dokumentacije u iznosu 3.000,00 kn.  </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lastRenderedPageBreak/>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A03D5A">
        <w:t>13</w:t>
      </w:r>
      <w:r w:rsidR="00A730B8">
        <w:t>. rujna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0D359F">
        <w:t>20</w:t>
      </w:r>
      <w:r w:rsidR="006B6EF4">
        <w:t>.000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A03D5A">
        <w:t>13</w:t>
      </w:r>
      <w:r w:rsidR="00A730B8">
        <w:t>. rujna</w:t>
      </w:r>
      <w:r w:rsidR="00F05C01">
        <w:t xml:space="preserve"> </w:t>
      </w:r>
      <w:r w:rsidR="0002490F">
        <w:t>2018.</w:t>
      </w:r>
      <w:r w:rsidR="003E3ACD">
        <w:t xml:space="preserve"> godine</w:t>
      </w:r>
      <w:r w:rsidR="0002490F">
        <w:t xml:space="preserve"> </w:t>
      </w:r>
      <w:r w:rsidRPr="00D94E39">
        <w:t>temeljem čl.12. st.1. SZ-a.</w:t>
      </w:r>
    </w:p>
    <w:p w:rsidRDefault="00D94E39" w:rsidP="00D94E39" w:rsidR="00613766">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A03D5A">
        <w:t>13</w:t>
      </w:r>
      <w:r w:rsidR="00A730B8">
        <w:t>. rujna</w:t>
      </w:r>
      <w:r w:rsidR="009338B7">
        <w:t xml:space="preserve"> </w:t>
      </w:r>
      <w:r w:rsidR="00A8604D">
        <w:t>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w:t>
      </w:r>
      <w:r w:rsidR="00613766">
        <w:t>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A045A1">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A03D5A">
        <w:rPr>
          <w:bCs/>
        </w:rPr>
        <w:t>17</w:t>
      </w:r>
      <w:r w:rsidR="00A045A1">
        <w:rPr>
          <w:bCs/>
        </w:rPr>
        <w:t>. listopada</w:t>
      </w:r>
      <w:r w:rsidR="008C7EA8">
        <w:rPr>
          <w:bCs/>
        </w:rPr>
        <w:t xml:space="preserve"> </w:t>
      </w:r>
      <w:r w:rsidR="00405479">
        <w:rPr>
          <w:bCs/>
        </w:rPr>
        <w:t>2018</w:t>
      </w:r>
      <w:r w:rsidR="00A274AB" w:rsidRPr="001A7568">
        <w:rPr>
          <w:bCs/>
        </w:rPr>
        <w:t>.</w:t>
      </w:r>
      <w:r w:rsidR="003E3ACD">
        <w:rPr>
          <w:bCs/>
        </w:rPr>
        <w:t xml:space="preserve"> godine</w:t>
      </w:r>
    </w:p>
    <w:p w:rsidRDefault="00BD15F1" w:rsidP="003E3ACD" w:rsidR="009A7DBA">
      <w:pPr>
        <w:jc w:val="right"/>
        <w:rPr>
          <w:bCs/>
        </w:rPr>
      </w:pPr>
      <w:r>
        <w:rPr>
          <w:bCs/>
        </w:rPr>
        <w:tab/>
      </w:r>
      <w:r>
        <w:rPr>
          <w:bCs/>
        </w:rPr>
        <w:tab/>
      </w:r>
      <w:r>
        <w:rPr>
          <w:bCs/>
        </w:rPr>
        <w:tab/>
      </w:r>
      <w:r>
        <w:rPr>
          <w:bCs/>
        </w:rPr>
        <w:tab/>
      </w:r>
      <w:r>
        <w:rPr>
          <w:bCs/>
        </w:rPr>
        <w:tab/>
      </w:r>
      <w:r>
        <w:rPr>
          <w:bCs/>
        </w:rPr>
        <w:tab/>
      </w:r>
      <w:r>
        <w:rPr>
          <w:bCs/>
        </w:rPr>
        <w:tab/>
      </w:r>
      <w:r>
        <w:rPr>
          <w:bCs/>
        </w:rPr>
        <w:tab/>
      </w:r>
      <w:r>
        <w:rPr>
          <w:bCs/>
        </w:rPr>
        <w:tab/>
      </w:r>
    </w:p>
    <w:p w:rsidRDefault="000554F6" w:rsidP="003E3ACD" w:rsidR="00321306" w:rsidRPr="00C86EE1">
      <w:pPr>
        <w:jc w:val="right"/>
        <w:rPr>
          <w:bCs/>
        </w:rPr>
      </w:pPr>
      <w:r w:rsidRPr="00C86EE1">
        <w:rPr>
          <w:bCs/>
        </w:rPr>
        <w:t>S</w:t>
      </w:r>
      <w:r w:rsidR="00321306" w:rsidRPr="00C86EE1">
        <w:rPr>
          <w:bCs/>
        </w:rPr>
        <w:t xml:space="preserve">udac </w:t>
      </w:r>
    </w:p>
    <w:p w:rsidRDefault="00C30FD5" w:rsidP="00DA775B" w:rsidR="008B0102" w:rsidRPr="009338B7">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F41205">
        <w:rPr>
          <w:bCs/>
        </w:rPr>
        <w:t xml:space="preserve"> </w:t>
      </w:r>
      <w:r w:rsidR="00013071" w:rsidRPr="009338B7">
        <w:rPr>
          <w:sz w:val="28"/>
        </w:rPr>
        <w:t xml:space="preserve"> </w:t>
      </w:r>
    </w:p>
    <w:p w:rsidRDefault="000712B8" w:rsidP="001D6CD5" w:rsidR="002F6302" w:rsidRPr="001D6CD5">
      <w:pPr>
        <w:ind w:firstLine="708" w:left="1416"/>
        <w:jc w:val="right"/>
        <w:rPr>
          <w:bCs/>
          <w:sz w:val="22"/>
        </w:rPr>
      </w:pPr>
      <w:r>
        <w:rPr>
          <w:bCs/>
        </w:rPr>
        <w:t xml:space="preserve"> </w:t>
      </w:r>
      <w:r w:rsidR="00571715">
        <w:t xml:space="preserve"> </w:t>
      </w:r>
    </w:p>
    <w:p w:rsidRDefault="00B96C6F" w:rsidP="00B96C6F" w:rsidR="00B96C6F" w:rsidRPr="00F05C01">
      <w:pPr>
        <w:jc w:val="both"/>
        <w:rPr>
          <w:bCs/>
        </w:rPr>
      </w:pPr>
      <w:r w:rsidRPr="00F05C01">
        <w:rPr>
          <w:bCs/>
        </w:rPr>
        <w:t>UPUTA O PRAVNOM LIJEKU:</w:t>
      </w:r>
    </w:p>
    <w:p w:rsidRDefault="00F05C01" w:rsidP="00B96C6F" w:rsidR="00B96C6F" w:rsidRPr="00F10B10">
      <w:pPr>
        <w:jc w:val="both"/>
        <w:rPr>
          <w:bCs/>
        </w:rPr>
      </w:pPr>
      <w:r>
        <w:rPr>
          <w:bCs/>
        </w:rPr>
        <w:tab/>
      </w:r>
      <w:r w:rsidR="00B96C6F"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02490F" w:rsidR="001474D4" w:rsidRPr="0002490F">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9241A" w:rsidR="001474D4" w:rsidRPr="0002490F">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460F">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0D359F">
      <w:t>99</w:t>
    </w:r>
    <w:r w:rsidR="009338B7">
      <w:t>/18-</w:t>
    </w:r>
    <w:r w:rsidR="000D359F">
      <w:t>19</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08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3781D"/>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359F"/>
    <w:rsid w:val="000D5434"/>
    <w:rsid w:val="000E7FDB"/>
    <w:rsid w:val="000F3B44"/>
    <w:rsid w:val="000F460F"/>
    <w:rsid w:val="000F7AE3"/>
    <w:rsid w:val="00105222"/>
    <w:rsid w:val="00106A94"/>
    <w:rsid w:val="00113160"/>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75A72"/>
    <w:rsid w:val="001869F4"/>
    <w:rsid w:val="00192561"/>
    <w:rsid w:val="00195482"/>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1F65"/>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47DCA"/>
    <w:rsid w:val="00350322"/>
    <w:rsid w:val="00353158"/>
    <w:rsid w:val="003563E6"/>
    <w:rsid w:val="00357585"/>
    <w:rsid w:val="00362D57"/>
    <w:rsid w:val="003641CA"/>
    <w:rsid w:val="0037434A"/>
    <w:rsid w:val="0038053D"/>
    <w:rsid w:val="003828C9"/>
    <w:rsid w:val="00385C62"/>
    <w:rsid w:val="003955C9"/>
    <w:rsid w:val="003A72D4"/>
    <w:rsid w:val="003B540A"/>
    <w:rsid w:val="003B7BA9"/>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1C2C"/>
    <w:rsid w:val="00607EFE"/>
    <w:rsid w:val="006116FD"/>
    <w:rsid w:val="00613766"/>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338B7"/>
    <w:rsid w:val="009469A7"/>
    <w:rsid w:val="00957D2F"/>
    <w:rsid w:val="009701BB"/>
    <w:rsid w:val="00971C65"/>
    <w:rsid w:val="00973130"/>
    <w:rsid w:val="009748B4"/>
    <w:rsid w:val="009759C6"/>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3D5A"/>
    <w:rsid w:val="00A045A1"/>
    <w:rsid w:val="00A06125"/>
    <w:rsid w:val="00A2324B"/>
    <w:rsid w:val="00A274AB"/>
    <w:rsid w:val="00A32C67"/>
    <w:rsid w:val="00A33F04"/>
    <w:rsid w:val="00A35E24"/>
    <w:rsid w:val="00A410F9"/>
    <w:rsid w:val="00A55A61"/>
    <w:rsid w:val="00A56611"/>
    <w:rsid w:val="00A7168A"/>
    <w:rsid w:val="00A730B8"/>
    <w:rsid w:val="00A7352D"/>
    <w:rsid w:val="00A7372C"/>
    <w:rsid w:val="00A83D33"/>
    <w:rsid w:val="00A85472"/>
    <w:rsid w:val="00A8604D"/>
    <w:rsid w:val="00A9241A"/>
    <w:rsid w:val="00AA031A"/>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C0549F"/>
    <w:rsid w:val="00C06115"/>
    <w:rsid w:val="00C2351F"/>
    <w:rsid w:val="00C30FD5"/>
    <w:rsid w:val="00C31580"/>
    <w:rsid w:val="00C33984"/>
    <w:rsid w:val="00C34A6B"/>
    <w:rsid w:val="00C37F2A"/>
    <w:rsid w:val="00C51A93"/>
    <w:rsid w:val="00C52FE4"/>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3FEA"/>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3CF2"/>
    <w:rsid w:val="00F24CB5"/>
    <w:rsid w:val="00F4120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0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0F460F"/>
    <w:rPr>
      <w:color w:val="808080"/>
      <w:bdr w:space="0" w:sz="0" w:color="auto" w:val="none"/>
      <w:shd w:fill="auto" w:color="auto" w:val="clear"/>
    </w:rPr>
  </w:style>
  <w:style w:customStyle="true" w:styleId="eSPISCCParagraphDefaultFont" w:type="character">
    <w:name w:val="eSPIS_CC_Paragraph Default Font"/>
    <w:basedOn w:val="Zadanifontodlomka"/>
    <w:rsid w:val="000F460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F460F"/>
    <w:rPr>
      <w:b/>
      <w:bdr w:space="0" w:sz="0" w:color="auto" w:val="none"/>
      <w:shd w:fill="FFFFCC" w:color="auto" w:val="clear"/>
      <w:lang w:val="hr-HR"/>
    </w:rPr>
  </w:style>
  <w:style w:customStyle="true" w:styleId="PozadinaSvijetloCrvena" w:type="character">
    <w:name w:val="Pozadina_SvijetloCrvena"/>
    <w:basedOn w:val="eSPISCCParagraphDefaultFont"/>
    <w:rsid w:val="000F460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F460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0F460F"/>
    <w:rPr>
      <w:color w:val="808080"/>
      <w:bdr w:color="auto" w:space="0" w:sz="0" w:val="none"/>
      <w:shd w:color="auto" w:fill="auto" w:val="clear"/>
    </w:rPr>
  </w:style>
  <w:style w:customStyle="1" w:styleId="eSPISCCParagraphDefaultFont" w:type="character">
    <w:name w:val="eSPIS_CC_Paragraph Default Font"/>
    <w:basedOn w:val="Zadanifontodlomka"/>
    <w:rsid w:val="000F460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F460F"/>
    <w:rPr>
      <w:b/>
      <w:bdr w:color="auto" w:space="0" w:sz="0" w:val="none"/>
      <w:shd w:color="auto" w:fill="FFFFCC" w:val="clear"/>
      <w:lang w:val="hr-HR"/>
    </w:rPr>
  </w:style>
  <w:style w:customStyle="1" w:styleId="PozadinaSvijetloCrvena" w:type="character">
    <w:name w:val="Pozadina_SvijetloCrvena"/>
    <w:basedOn w:val="eSPISCCParagraphDefaultFont"/>
    <w:rsid w:val="000F460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F460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6796057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5628435">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250191342">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27791671">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877347317">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2018.</izvorni_sadrzaj>
    <derivirana_varijabla naziv="DomainObject.Predmet.DatumOsnivanja_1">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St-99/2018</izvorni_sadrzaj>
    <derivirana_varijabla naziv="DomainObject.Predmet.OznakaBroj_1">St-99/2018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KOŠUTIĆ j.d.o.o.</izvorni_sadrzaj>
    <derivirana_varijabla naziv="DomainObject.Predmet.ProtustrankaFormated_1">  KOŠUTIĆ j.d.o.o.</derivirana_varijabla>
  </DomainObject.Predmet.ProtustrankaFormated>
  <DomainObject.Predmet.ProtustrankaFormatedOIB>
    <izvorni_sadrzaj>  KOŠUTIĆ j.d.o.o., OIB 29592008615</izvorni_sadrzaj>
    <derivirana_varijabla naziv="DomainObject.Predmet.ProtustrankaFormatedOIB_1">  KOŠUTIĆ j.d.o.o., OIB 29592008615</derivirana_varijabla>
  </DomainObject.Predmet.ProtustrankaFormatedOIB>
  <DomainObject.Predmet.ProtustrankaFormatedWithAdress>
    <izvorni_sadrzaj> KOŠUTIĆ j.d.o.o., Jošan 35, 53234 Udbina</izvorni_sadrzaj>
    <derivirana_varijabla naziv="DomainObject.Predmet.ProtustrankaFormatedWithAdress_1"> KOŠUTIĆ j.d.o.o., Jošan 35, 53234 Udbina</derivirana_varijabla>
  </DomainObject.Predmet.ProtustrankaFormatedWithAdress>
  <DomainObject.Predmet.ProtustrankaFormatedWithAdressOIB>
    <izvorni_sadrzaj> KOŠUTIĆ j.d.o.o., OIB 29592008615, Jošan 35, 53234 Udbina</izvorni_sadrzaj>
    <derivirana_varijabla naziv="DomainObject.Predmet.ProtustrankaFormatedWithAdressOIB_1"> KOŠUTIĆ j.d.o.o., OIB 29592008615, Jošan 35, 53234 Udbina</derivirana_varijabla>
  </DomainObject.Predmet.ProtustrankaFormatedWithAdressOIB>
  <DomainObject.Predmet.ProtustrankaWithAdress>
    <izvorni_sadrzaj>KOŠUTIĆ j.d.o.o. Jošan 35, 53234 Udbina</izvorni_sadrzaj>
    <derivirana_varijabla naziv="DomainObject.Predmet.ProtustrankaWithAdress_1">KOŠUTIĆ j.d.o.o. Jošan 35, 53234 Udbina</derivirana_varijabla>
  </DomainObject.Predmet.ProtustrankaWithAdress>
  <DomainObject.Predmet.ProtustrankaWithAdressOIB>
    <izvorni_sadrzaj>KOŠUTIĆ j.d.o.o., OIB 29592008615, Jošan 35, 53234 Udbina</izvorni_sadrzaj>
    <derivirana_varijabla naziv="DomainObject.Predmet.ProtustrankaWithAdressOIB_1">KOŠUTIĆ j.d.o.o., OIB 29592008615, Jošan 35, 53234 Udbina</derivirana_varijabla>
  </DomainObject.Predmet.ProtustrankaWithAdressOIB>
  <DomainObject.Predmet.ProtustrankaNazivFormated>
    <izvorni_sadrzaj>KOŠUTIĆ j.d.o.o.</izvorni_sadrzaj>
    <derivirana_varijabla naziv="DomainObject.Predmet.ProtustrankaNazivFormated_1">KOŠUTIĆ j.d.o.o.</derivirana_varijabla>
  </DomainObject.Predmet.ProtustrankaNazivFormated>
  <DomainObject.Predmet.ProtustrankaNazivFormatedOIB>
    <izvorni_sadrzaj>KOŠUTIĆ j.d.o.o., OIB 29592008615</izvorni_sadrzaj>
    <derivirana_varijabla naziv="DomainObject.Predmet.ProtustrankaNazivFormatedOIB_1">KOŠUTIĆ j.d.o.o., OIB 29592008615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KOŠUTIĆ j.d.o.o.</item>
    </izvorni_sadrzaj>
    <derivirana_varijabla naziv="DomainObject.Predmet.ProtuStrankaListFormated_1">
      <item>KOŠUTIĆ j.d.o.o.</item>
    </derivirana_varijabla>
  </DomainObject.Predmet.ProtuStrankaListFormated>
  <DomainObject.Predmet.ProtuStrankaListFormatedOIB>
    <izvorni_sadrzaj>
      <item>KOŠUTIĆ j.d.o.o., OIB 29592008615</item>
    </izvorni_sadrzaj>
    <derivirana_varijabla naziv="DomainObject.Predmet.ProtuStrankaListFormatedOIB_1">
      <item>KOŠUTIĆ j.d.o.o., OIB 29592008615</item>
    </derivirana_varijabla>
  </DomainObject.Predmet.ProtuStrankaListFormatedOIB>
  <DomainObject.Predmet.ProtuStrankaListFormatedWithAdress>
    <izvorni_sadrzaj>
      <item>KOŠUTIĆ j.d.o.o., Jošan 35, 53234 Udbina</item>
    </izvorni_sadrzaj>
    <derivirana_varijabla naziv="DomainObject.Predmet.ProtuStrankaListFormatedWithAdress_1">
      <item>KOŠUTIĆ j.d.o.o., Jošan 35, 53234 Udbina</item>
    </derivirana_varijabla>
  </DomainObject.Predmet.ProtuStrankaListFormatedWithAdress>
  <DomainObject.Predmet.ProtuStrankaListFormatedWithAdressOIB>
    <izvorni_sadrzaj>
      <item>KOŠUTIĆ j.d.o.o., OIB 29592008615, Jošan 35, 53234 Udbina</item>
    </izvorni_sadrzaj>
    <derivirana_varijabla naziv="DomainObject.Predmet.ProtuStrankaListFormatedWithAdressOIB_1">
      <item>KOŠUTIĆ j.d.o.o., OIB 29592008615, Jošan 35, 53234 Udbina</item>
    </derivirana_varijabla>
  </DomainObject.Predmet.ProtuStrankaListFormatedWithAdressOIB>
  <DomainObject.Predmet.ProtuStrankaListNazivFormated>
    <izvorni_sadrzaj>
      <item>KOŠUTIĆ j.d.o.o.</item>
    </izvorni_sadrzaj>
    <derivirana_varijabla naziv="DomainObject.Predmet.ProtuStrankaListNazivFormated_1">
      <item>KOŠUTIĆ j.d.o.o.</item>
    </derivirana_varijabla>
  </DomainObject.Predmet.ProtuStrankaListNazivFormated>
  <DomainObject.Predmet.ProtuStrankaListNazivFormatedOIB>
    <izvorni_sadrzaj>
      <item>KOŠUTIĆ j.d.o.o., OIB 29592008615</item>
    </izvorni_sadrzaj>
    <derivirana_varijabla naziv="DomainObject.Predmet.ProtuStrankaListNazivFormatedOIB_1">
      <item>KOŠUTIĆ j.d.o.o., OIB 29592008615</item>
    </derivirana_varijabla>
  </DomainObject.Predmet.ProtuStrankaListNazivFormatedOIB>
  <DomainObject.Predmet.OstaliListFormated>
    <izvorni_sadrzaj>
      <item>Dušan Košutić</item>
    </izvorni_sadrzaj>
    <derivirana_varijabla naziv="DomainObject.Predmet.OstaliListFormated_1">
      <item>Dušan Košutić</item>
    </derivirana_varijabla>
  </DomainObject.Predmet.OstaliListFormated>
  <DomainObject.Predmet.OstaliListFormatedOIB>
    <izvorni_sadrzaj>
      <item>Dušan Košutić, OIB 75788175537</item>
    </izvorni_sadrzaj>
    <derivirana_varijabla naziv="DomainObject.Predmet.OstaliListFormatedOIB_1">
      <item>Dušan Košutić, OIB 75788175537</item>
    </derivirana_varijabla>
  </DomainObject.Predmet.OstaliListFormatedOIB>
  <DomainObject.Predmet.OstaliListFormatedWithAdress>
    <izvorni_sadrzaj>
      <item>Dušan Košutić, Jošan 35, 53234 Jošan</item>
    </izvorni_sadrzaj>
    <derivirana_varijabla naziv="DomainObject.Predmet.OstaliListFormatedWithAdress_1">
      <item>Dušan Košutić, Jošan 35, 53234 Jošan</item>
    </derivirana_varijabla>
  </DomainObject.Predmet.OstaliListFormatedWithAdress>
  <DomainObject.Predmet.OstaliListFormatedWithAdressOIB>
    <izvorni_sadrzaj>
      <item>Dušan Košutić, OIB 75788175537, Jošan 35, 53234 Jošan</item>
    </izvorni_sadrzaj>
    <derivirana_varijabla naziv="DomainObject.Predmet.OstaliListFormatedWithAdressOIB_1">
      <item>Dušan Košutić, OIB 75788175537, Jošan 35, 53234 Jošan</item>
    </derivirana_varijabla>
  </DomainObject.Predmet.OstaliListFormatedWithAdressOIB>
  <DomainObject.Predmet.OstaliListNazivFormated>
    <izvorni_sadrzaj>
      <item>Dušan Košutić</item>
    </izvorni_sadrzaj>
    <derivirana_varijabla naziv="DomainObject.Predmet.OstaliListNazivFormated_1">
      <item>Dušan Košutić</item>
    </derivirana_varijabla>
  </DomainObject.Predmet.OstaliListNazivFormated>
  <DomainObject.Predmet.OstaliListNazivFormatedOIB>
    <izvorni_sadrzaj>
      <item>Dušan Košutić, OIB 75788175537</item>
    </izvorni_sadrzaj>
    <derivirana_varijabla naziv="DomainObject.Predmet.OstaliListNazivFormatedOIB_1">
      <item>Dušan Košutić, OIB 75788175537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KOŠUTIĆ j.d.o.o.</izvorni_sadrzaj>
    <derivirana_varijabla naziv="DomainObject.Predmet.ProtustrankaIDrugi_1">KOŠUTIĆ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KOŠUTIĆ j.d.o.o., OIB 29592008615, Jošan 35, 53234 Udbina</izvorni_sadrzaj>
    <derivirana_varijabla naziv="DomainObject.Predmet.ProtustrankaIDrugiAdressOIB_1">KOŠUTIĆ j.d.o.o., OIB 29592008615, Jošan 35, 53234 Udbina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KOŠUTIĆ j.d.o.o.</item>
      <item>Dušan Košutić</item>
    </izvorni_sadrzaj>
    <derivirana_varijabla naziv="DomainObject.Predmet.SudioniciListNaziv_1">
      <item>FINA  Rijeka</item>
      <item>KOŠUTIĆ j.d.o.o.</item>
      <item>Dušan Košutić</item>
    </derivirana_varijabla>
  </DomainObject.Predmet.SudioniciListNaziv>
  <DomainObject.Predmet.SudioniciListAdressOIB>
    <izvorni_sadrzaj>
      <item>FINA  Rijeka, OIB 85821130368, Frana Kurelca 8,51000 Rijeka</item>
      <item>KOŠUTIĆ j.d.o.o., OIB 29592008615, Jošan 35,53234 Udbina</item>
      <item>Dušan Košutić, OIB 75788175537, Jošan 35,53234 Jošan</item>
    </izvorni_sadrzaj>
    <derivirana_varijabla naziv="DomainObject.Predmet.SudioniciListAdressOIB_1">
      <item>FINA  Rijeka, OIB 85821130368, Frana Kurelca 8,51000 Rijeka</item>
      <item>KOŠUTIĆ j.d.o.o., OIB 29592008615, Jošan 35,53234 Udbina</item>
      <item>Dušan Košutić, OIB 75788175537, Jošan 35,53234 Jošan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29592008615</item>
      <item>, OIB 75788175537</item>
    </izvorni_sadrzaj>
    <derivirana_varijabla naziv="DomainObject.Predmet.SudioniciListNazivOIB_1">
      <item>, OIB 85821130368</item>
      <item>, OIB 29592008615</item>
      <item>, OIB 75788175537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kolovoza 2018.</izvorni_sadrzaj>
    <derivirana_varijabla naziv="DomainObject.Predmet.DatumZadnjeOdrzaneSudskeRadnje_1">29. kolovoza 2018.</derivirana_varijabla>
  </DomainObject.Predmet.DatumZadnjeOdrzaneSudskeRadnje>
  <DomainObject.PredzadnjaOdlukaIzPredmeta.DatumDonosenjaOdluke>
    <izvorni_sadrzaj>6. lipnja 2018.</izvorni_sadrzaj>
    <derivirana_varijabla naziv="DomainObject.PredzadnjaOdlukaIzPredmeta.DatumDonosenjaOdluke_1">6. lipnja 2018.</derivirana_varijabla>
  </DomainObject.PredzadnjaOdlukaIzPredmeta.DatumDonosenjaOdluke>
  <DomainObject.PredzadnjaOdlukaIzPredmeta.Oznaka>
    <izvorni_sadrzaj>St-99/2018-13</izvorni_sadrzaj>
    <derivirana_varijabla naziv="DomainObject.PredzadnjaOdlukaIzPredmeta.Oznaka_1">St-99/2018-13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E209F9-B166-4679-8AF8-BDE6089E44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1080</properties:Words>
  <properties:Characters>6146</properties:Characters>
  <properties:Lines>119</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2018-10-17T09:00:00Z</dcterms:created>
  <dc:creator>dcmelik</dc:creator>
  <cp:lastModifiedBy>Jasna Radulović</cp:lastModifiedBy>
  <cp:lastPrinted>2018-10-17T08:57:00Z</cp:lastPrinted>
  <dcterms:modified xmlns:xsi="http://www.w3.org/2001/XMLSchema-instance" xsi:type="dcterms:W3CDTF">2018-10-17T09:02:00Z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(99-18 NOVO SZ-15. ČL.132.docx)</vt:lpwstr>
  </prop:property>
  <prop:property name="CC_coloring" pid="4" fmtid="{D5CDD505-2E9C-101B-9397-08002B2CF9AE}">
    <vt:bool>false</vt:bool>
  </prop:property>
  <prop:property name="BrojStranica" pid="5" fmtid="{D5CDD505-2E9C-101B-9397-08002B2CF9AE}">
    <vt:i4>3</vt:i4>
  </prop:property>
</prop:Properties>
</file>