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9f40" w14:paraId="2599f4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71BCE">
        <w:t>1161/2018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052410">
        <w:t>30</w:t>
      </w:r>
      <w:proofErr w:type="spellEnd"/>
      <w:r w:rsidR="00AC4528">
        <w:t>.</w:t>
      </w:r>
      <w:r w:rsidR="007F12D4">
        <w:t xml:space="preserve"> </w:t>
      </w:r>
      <w:r w:rsidR="00052410">
        <w:t>kolovoza</w:t>
      </w:r>
      <w:r w:rsidR="00F67997">
        <w:t xml:space="preserve"> </w:t>
      </w:r>
      <w:proofErr w:type="spellStart"/>
      <w:r w:rsidR="00052410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01E9F">
        <w:t xml:space="preserve">LIMARIJA </w:t>
      </w:r>
      <w:proofErr w:type="spellStart"/>
      <w:r w:rsidR="00301E9F">
        <w:t>PUŠKARIĆ</w:t>
      </w:r>
      <w:proofErr w:type="spellEnd"/>
      <w:r w:rsidR="00CB0338">
        <w:t xml:space="preserve"> </w:t>
      </w:r>
      <w:r w:rsidR="00301E9F">
        <w:t>j.</w:t>
      </w:r>
      <w:r w:rsidR="00CB0338">
        <w:t xml:space="preserve">d.o.o., Zagreb, </w:t>
      </w:r>
      <w:r w:rsidR="00052410">
        <w:t>Ulica Vlade Gotovca 7</w:t>
      </w:r>
      <w:r w:rsidR="00F67997">
        <w:t xml:space="preserve"> </w:t>
      </w:r>
      <w:r w:rsidR="00AC4528">
        <w:t xml:space="preserve"> (</w:t>
      </w:r>
      <w:proofErr w:type="spellStart"/>
      <w:r w:rsidR="00AC4528">
        <w:t>OIB</w:t>
      </w:r>
      <w:proofErr w:type="spellEnd"/>
      <w:r w:rsidR="00052410">
        <w:t xml:space="preserve">: </w:t>
      </w:r>
      <w:proofErr w:type="spellStart"/>
      <w:r w:rsidR="00052410">
        <w:t>32446110500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52410">
        <w:t>10.292</w:t>
      </w:r>
      <w:proofErr w:type="spellEnd"/>
      <w:r w:rsidR="00052410">
        <w:t>,</w:t>
      </w:r>
      <w:proofErr w:type="spellStart"/>
      <w:r w:rsidR="00052410">
        <w:t>66</w:t>
      </w:r>
      <w:proofErr w:type="spellEnd"/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052410">
        <w:t>30</w:t>
      </w:r>
      <w:proofErr w:type="spellEnd"/>
      <w:r w:rsidR="008155EE">
        <w:t>.</w:t>
      </w:r>
      <w:r w:rsidR="00E5092D">
        <w:t xml:space="preserve"> </w:t>
      </w:r>
      <w:r w:rsidR="00052410">
        <w:t xml:space="preserve">kolovoza </w:t>
      </w:r>
      <w:proofErr w:type="spellStart"/>
      <w:r w:rsidR="00052410">
        <w:t>2018</w:t>
      </w:r>
      <w:proofErr w:type="spellEnd"/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F26562">
        <w:t xml:space="preserve">, v.r. </w:t>
      </w:r>
      <w:r w:rsidR="00052410">
        <w:t xml:space="preserve"> </w:t>
      </w:r>
    </w:p>
    <w:p w:rsidRDefault="00910A89" w:rsidP="00910A89" w:rsidR="00910A89"/>
    <w:p w:rsidRDefault="00F26562" w:rsidP="00910A89" w:rsidR="00F26562"/>
    <w:p w:rsidRDefault="00F26562" w:rsidP="00BF1643" w:rsidR="00F26562">
      <w:pPr>
        <w:ind w:firstLine="708" w:left="3540"/>
      </w:pPr>
      <w:r>
        <w:t xml:space="preserve">Za točnost </w:t>
      </w:r>
      <w:proofErr w:type="spellStart"/>
      <w:r>
        <w:t>otpravka</w:t>
      </w:r>
      <w:proofErr w:type="spellEnd"/>
      <w:r>
        <w:t>- ovlašteni službenik:</w:t>
      </w:r>
    </w:p>
    <w:p w:rsidRDefault="00F26562" w:rsidP="00BF1643" w:rsidR="00F26562">
      <w:pPr>
        <w:ind w:firstLine="708" w:left="4956"/>
      </w:pPr>
      <w:r>
        <w:t xml:space="preserve">Martina Trbuha </w:t>
      </w:r>
    </w:p>
    <w:p w:rsidRDefault="00F26562" w:rsidP="00910A89" w:rsidR="00F26562"/>
    <w:sectPr w:rsidSect="00CB0338" w:rsidR="00F2656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010A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26562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St-1161/2018</izvorni_sadrzaj>
    <derivirana_varijabla naziv="DomainObject.Predmet.OznakaBroj_1">St-1161/2018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LIMARIJA PUŠKARIĆ j.d.o.o. za graditeljstvo i usluge</izvorni_sadrzaj>
    <derivirana_varijabla naziv="DomainObject.Predmet.ProtustrankaFormated_1">  LIMARIJA PUŠKARIĆ j.d.o.o. za graditeljstvo i usluge</derivirana_varijabla>
  </DomainObject.Predmet.ProtustrankaFormated>
  <DomainObject.Predmet.ProtustrankaFormatedOIB>
    <izvorni_sadrzaj>  LIMARIJA PUŠKARIĆ j.d.o.o. za graditeljstvo i usluge, OIB 32446110500</izvorni_sadrzaj>
    <derivirana_varijabla naziv="DomainObject.Predmet.ProtustrankaFormatedOIB_1">  LIMARIJA PUŠKARIĆ j.d.o.o. za graditeljstvo i usluge, OIB 32446110500</derivirana_varijabla>
  </DomainObject.Predmet.ProtustrankaFormatedOIB>
  <DomainObject.Predmet.ProtustrankaFormatedWithAdress>
    <izvorni_sadrzaj> LIMARIJA PUŠKARIĆ j.d.o.o. za graditeljstvo i usluge, Ulica Vlade Gotovca 7, 10000 Zagreb</izvorni_sadrzaj>
    <derivirana_varijabla naziv="DomainObject.Predmet.ProtustrankaFormatedWithAdress_1"> LIMARIJA PUŠKARIĆ j.d.o.o. za graditeljstvo i usluge, Ulica Vlade Gotovca 7, 10000 Zagreb</derivirana_varijabla>
  </DomainObject.Predmet.ProtustrankaFormatedWithAdress>
  <DomainObject.Predmet.ProtustrankaFormatedWithAdressOIB>
    <izvorni_sadrzaj> LIMARIJA PUŠKARIĆ j.d.o.o. za graditeljstvo i usluge, OIB 32446110500, Ulica Vlade Gotovca 7, 10000 Zagreb</izvorni_sadrzaj>
    <derivirana_varijabla naziv="DomainObject.Predmet.ProtustrankaFormatedWithAdressOIB_1"> LIMARIJA PUŠKARIĆ j.d.o.o. za graditeljstvo i usluge, OIB 32446110500, Ulica Vlade Gotovca 7, 10000 Zagreb</derivirana_varijabla>
  </DomainObject.Predmet.ProtustrankaFormatedWithAdressOIB>
  <DomainObject.Predmet.ProtustrankaWithAdress>
    <izvorni_sadrzaj>LIMARIJA PUŠKARIĆ j.d.o.o. za graditeljstvo i usluge Ulica Vlade Gotovca 7, 10000 Zagreb</izvorni_sadrzaj>
    <derivirana_varijabla naziv="DomainObject.Predmet.ProtustrankaWithAdress_1">LIMARIJA PUŠKARIĆ j.d.o.o. za graditeljstvo i usluge Ulica Vlade Gotovca 7, 10000 Zagreb</derivirana_varijabla>
  </DomainObject.Predmet.ProtustrankaWithAdress>
  <DomainObject.Predmet.ProtustrankaWithAdressOIB>
    <izvorni_sadrzaj>LIMARIJA PUŠKARIĆ j.d.o.o. za graditeljstvo i usluge, OIB 32446110500, Ulica Vlade Gotovca 7, 10000 Zagreb</izvorni_sadrzaj>
    <derivirana_varijabla naziv="DomainObject.Predmet.ProtustrankaWithAdressOIB_1">LIMARIJA PUŠKARIĆ j.d.o.o. za graditeljstvo i usluge, OIB 32446110500, Ulica Vlade Gotovca 7, 10000 Zagreb</derivirana_varijabla>
  </DomainObject.Predmet.ProtustrankaWithAdressOIB>
  <DomainObject.Predmet.ProtustrankaNazivFormated>
    <izvorni_sadrzaj>LIMARIJA PUŠKARIĆ j.d.o.o. za graditeljstvo i usluge</izvorni_sadrzaj>
    <derivirana_varijabla naziv="DomainObject.Predmet.ProtustrankaNazivFormated_1">LIMARIJA PUŠKARIĆ j.d.o.o. za graditeljstvo i usluge</derivirana_varijabla>
  </DomainObject.Predmet.ProtustrankaNazivFormated>
  <DomainObject.Predmet.ProtustrankaNazivFormatedOIB>
    <izvorni_sadrzaj>LIMARIJA PUŠKARIĆ j.d.o.o. za graditeljstvo i usluge, OIB 32446110500</izvorni_sadrzaj>
    <derivirana_varijabla naziv="DomainObject.Predmet.ProtustrankaNazivFormatedOIB_1">LIMARIJA PUŠKARIĆ j.d.o.o. za graditeljstvo i usluge, OIB 32446110500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LIMARIJA PUŠKARIĆ j.d.o.o. za graditeljstvo i usluge</item>
    </izvorni_sadrzaj>
    <derivirana_varijabla naziv="DomainObject.Predmet.ProtuStrankaListFormated_1">
      <item>LIMARIJA PUŠKARIĆ j.d.o.o. za graditeljstvo i usluge</item>
    </derivirana_varijabla>
  </DomainObject.Predmet.ProtuStrankaListFormated>
  <DomainObject.Predmet.ProtuStrankaListFormatedOIB>
    <izvorni_sadrzaj>
      <item>LIMARIJA PUŠKARIĆ j.d.o.o. za graditeljstvo i usluge, OIB 32446110500</item>
    </izvorni_sadrzaj>
    <derivirana_varijabla naziv="DomainObject.Predmet.ProtuStrankaListFormatedOIB_1">
      <item>LIMARIJA PUŠKARIĆ j.d.o.o. za graditeljstvo i usluge, OIB 32446110500</item>
    </derivirana_varijabla>
  </DomainObject.Predmet.ProtuStrankaListFormatedOIB>
  <DomainObject.Predmet.ProtuStrankaListFormatedWithAdress>
    <izvorni_sadrzaj>
      <item>LIMARIJA PUŠKARIĆ j.d.o.o. za graditeljstvo i usluge, Ulica Vlade Gotovca 7, 10000 Zagreb</item>
    </izvorni_sadrzaj>
    <derivirana_varijabla naziv="DomainObject.Predmet.ProtuStrankaListFormatedWithAdress_1">
      <item>LIMARIJA PUŠKARIĆ j.d.o.o. za graditeljstvo i usluge, Ulica Vlade Gotovca 7, 10000 Zagreb</item>
    </derivirana_varijabla>
  </DomainObject.Predmet.ProtuStrankaListFormatedWithAdress>
  <DomainObject.Predmet.ProtuStrankaListFormatedWithAdressOIB>
    <izvorni_sadrzaj>
      <item>LIMARIJA PUŠKARIĆ j.d.o.o. za graditeljstvo i usluge, OIB 32446110500, Ulica Vlade Gotovca 7, 10000 Zagreb</item>
    </izvorni_sadrzaj>
    <derivirana_varijabla naziv="DomainObject.Predmet.ProtuStrankaListFormatedWithAdressOIB_1">
      <item>LIMARIJA PUŠKARIĆ j.d.o.o. za graditeljstvo i usluge, OIB 32446110500, Ulica Vlade Gotovca 7, 10000 Zagreb</item>
    </derivirana_varijabla>
  </DomainObject.Predmet.ProtuStrankaListFormatedWithAdressOIB>
  <DomainObject.Predmet.ProtuStrankaListNazivFormated>
    <izvorni_sadrzaj>
      <item>LIMARIJA PUŠKARIĆ j.d.o.o. za graditeljstvo i usluge</item>
    </izvorni_sadrzaj>
    <derivirana_varijabla naziv="DomainObject.Predmet.ProtuStrankaListNazivFormated_1">
      <item>LIMARIJA PUŠKARIĆ j.d.o.o. za graditeljstvo i usluge</item>
    </derivirana_varijabla>
  </DomainObject.Predmet.ProtuStrankaListNazivFormated>
  <DomainObject.Predmet.ProtuStrankaListNazivFormatedOIB>
    <izvorni_sadrzaj>
      <item>LIMARIJA PUŠKARIĆ j.d.o.o. za graditeljstvo i usluge, OIB 32446110500</item>
    </izvorni_sadrzaj>
    <derivirana_varijabla naziv="DomainObject.Predmet.ProtuStrankaListNazivFormatedOIB_1">
      <item>LIMARIJA PUŠKARIĆ j.d.o.o. za graditeljstvo i usluge, OIB 32446110500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LIMARIJA PUŠKARIĆ j.d.o.o. za graditeljstvo i usluge</izvorni_sadrzaj>
    <derivirana_varijabla naziv="DomainObject.Predmet.ProtustrankaIDrugi_1">LIMARIJA PUŠKARIĆ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LIMARIJA PUŠKARIĆ j.d.o.o. za graditeljstvo i usluge, OIB 32446110500, Ulica Vlade Gotovca 7, 10000 Zagreb</izvorni_sadrzaj>
    <derivirana_varijabla naziv="DomainObject.Predmet.ProtustrankaIDrugiAdressOIB_1">LIMARIJA PUŠKARIĆ j.d.o.o. za graditeljstvo i usluge, OIB 32446110500, Ulica Vlade Gotovca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LIMARIJA PUŠKARIĆ j.d.o.o. za graditeljstvo i usluge</item>
    </izvorni_sadrzaj>
    <derivirana_varijabla naziv="DomainObject.Predmet.SudioniciListNaziv_1">
      <item>FINA Regionalni centar Zagreb</item>
      <item>LIMARIJA PUŠKARIĆ j.d.o.o. za graditeljstvo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LIMARIJA PUŠKARIĆ j.d.o.o. za graditeljstvo i usluge, OIB 32446110500, Ulica Vlade Gotovca 7,10000 Zagreb</item>
    </izvorni_sadrzaj>
    <derivirana_varijabla naziv="DomainObject.Predmet.SudioniciListAdressOIB_1">
      <item>FINA Regionalni centar Zagreb, OIB 85821130368, Trg svibanjskih žrtava 1995. br. 1,10000 Zagreb</item>
      <item>LIMARIJA PUŠKARIĆ j.d.o.o. za graditeljstvo i usluge, OIB 32446110500, Ulica Vlade Gotovca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32446110500</item>
    </izvorni_sadrzaj>
    <derivirana_varijabla naziv="DomainObject.Predmet.SudioniciListNazivOIB_1">
      <item>, OIB 85821130368</item>
      <item>, OIB 32446110500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46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2018-08-30T06:10:00Z</dcterms:created>
  <dc:creator>ilukac</dc:creator>
  <cp:lastModifiedBy>Martina Trbuha</cp:lastModifiedBy>
  <cp:lastPrinted>2015-11-18T13:13:00Z</cp:lastPrinted>
  <dcterms:modified xmlns:xsi="http://www.w3.org/2001/XMLSchema-instance" xsi:type="dcterms:W3CDTF">2018-08-30T06:32:00Z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(Oglas-St-1161-2018-30-08-2018.docx)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