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2b27" w14:paraId="a0f2b27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317E46" w:rsidRPr="00317E46">
        <w:rPr>
          <w:b/>
          <w:sz w:val="24"/>
        </w:rPr>
        <w:t>STAR LINE j.d.o.o.</w:t>
      </w:r>
      <w:r w:rsidR="00842007">
        <w:rPr>
          <w:b/>
          <w:sz w:val="24"/>
        </w:rPr>
        <w:t xml:space="preserve">, </w:t>
      </w:r>
      <w:r w:rsidR="00317E46" w:rsidRPr="00317E46">
        <w:rPr>
          <w:b/>
          <w:sz w:val="24"/>
        </w:rPr>
        <w:t>Novaki Bizovački</w:t>
      </w:r>
      <w:r w:rsidRPr="009C396C">
        <w:rPr>
          <w:b/>
          <w:sz w:val="24"/>
        </w:rPr>
        <w:t xml:space="preserve">, </w:t>
      </w:r>
      <w:r w:rsidR="00317E46" w:rsidRPr="00317E46">
        <w:rPr>
          <w:b/>
          <w:sz w:val="24"/>
        </w:rPr>
        <w:t>Imotska 15</w:t>
      </w:r>
      <w:r w:rsidRPr="009C396C">
        <w:rPr>
          <w:b/>
          <w:sz w:val="24"/>
        </w:rPr>
        <w:t xml:space="preserve">, OIB: </w:t>
      </w:r>
      <w:r w:rsidR="00317E46" w:rsidRPr="00317E46">
        <w:rPr>
          <w:b/>
          <w:sz w:val="24"/>
        </w:rPr>
        <w:t>22519276813</w:t>
      </w:r>
      <w:r w:rsidRPr="009C396C">
        <w:rPr>
          <w:b/>
          <w:sz w:val="24"/>
        </w:rPr>
        <w:t xml:space="preserve">, MBS: </w:t>
      </w:r>
      <w:r w:rsidR="00317E46" w:rsidRPr="00317E46">
        <w:rPr>
          <w:b/>
          <w:sz w:val="24"/>
        </w:rPr>
        <w:t>030135850</w:t>
      </w:r>
      <w:r w:rsidRPr="009C396C">
        <w:rPr>
          <w:sz w:val="24"/>
        </w:rPr>
        <w:t xml:space="preserve">, dana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317E46" w:rsidRPr="00317E46">
        <w:t>Daniel-Bruno Buljubašić, OIB: 97855338459</w:t>
      </w:r>
      <w:r w:rsidR="00926738" w:rsidRPr="009C396C">
        <w:t xml:space="preserve">, </w:t>
      </w:r>
      <w:r w:rsidR="00317E46" w:rsidRPr="00317E46">
        <w:t>Novaki Bizovački, Imotska 15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317E46">
        <w:rPr>
          <w:b/>
        </w:rPr>
        <w:t>STAR LINE j.d.o.o., Novaki Bizovački, Imotska 15, OIB: 22519276813, MBS: 030135850</w:t>
      </w:r>
      <w:r w:rsidR="001503BB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317E46">
        <w:t>Daniel-Bruno Buljubašić, Novaki Bizovački, Imotska 15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317E46">
        <w:t>Daniel-Bruno Buljubašić, Novaki Bizovački, Imotska 15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317E46">
        <w:t>Daniel-Bruno Buljubašić, Novaki Bizovački, Imotska 15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4E569A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9C3CE7">
        <w:t>Daniel-Bruno Buljubašić, Novaki Bizovački, Imotska 15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082CCB">
        <w:t>2</w:t>
      </w:r>
      <w:r w:rsidR="00D84C2B">
        <w:t>6</w:t>
      </w:r>
      <w:r w:rsidR="00082CCB">
        <w:t>.9</w:t>
      </w:r>
      <w:r w:rsidR="00F2248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A71" w:rsidR="00D10A71">
      <w:r>
        <w:separator/>
      </w:r>
    </w:p>
  </w:endnote>
  <w:endnote w:id="0" w:type="continuationSeparator">
    <w:p w:rsidRDefault="00D10A71" w:rsidR="00D1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A71" w:rsidR="00D10A71">
      <w:r>
        <w:separator/>
      </w:r>
    </w:p>
  </w:footnote>
  <w:footnote w:id="0" w:type="continuationSeparator">
    <w:p w:rsidRDefault="00D10A71" w:rsidR="00D10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C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7520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A3371">
      <w:t>6 St-</w:t>
    </w:r>
    <w:r w:rsidR="00873573">
      <w:t>581</w:t>
    </w:r>
    <w:r w:rsidR="00AA3371">
      <w:t>/16-3</w:t>
    </w:r>
  </w:p>
  <w:p w:rsidRDefault="00BF3E59" w:rsidP="00752067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873573">
      <w:t>581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17E46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0CE0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3573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3C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0A71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C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70C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0C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CE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CE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C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70C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0C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CE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CE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LINE j.d.o.o. za prijevoz i trgovinu</izvorni_sadrzaj>
    <derivirana_varijabla naziv="DomainObject.Predmet.ProtustrankaFormated_1">  STAR LINE j.d.o.o. za prijevoz i trgovinu</derivirana_varijabla>
  </DomainObject.Predmet.ProtustrankaFormated>
  <DomainObject.Predmet.ProtustrankaFormatedOIB>
    <izvorni_sadrzaj>  STAR LINE j.d.o.o. za prijevoz i trgovinu, OIB 22519276813</izvorni_sadrzaj>
    <derivirana_varijabla naziv="DomainObject.Predmet.ProtustrankaFormatedOIB_1">  STAR LINE j.d.o.o. za prijevoz i trgovinu, OIB 22519276813</derivirana_varijabla>
  </DomainObject.Predmet.ProtustrankaFormatedOIB>
  <DomainObject.Predmet.ProtustrankaFormatedWithAdress>
    <izvorni_sadrzaj> STAR LINE j.d.o.o. za prijevoz i trgovinu, Imotska 15 , 31222 Novaki Bizovački</izvorni_sadrzaj>
    <derivirana_varijabla naziv="DomainObject.Predmet.ProtustrankaFormatedWithAdress_1"> STAR LINE j.d.o.o. za prijevoz i trgovinu, Imotska 15 , 31222 Novaki Bizovački</derivirana_varijabla>
  </DomainObject.Predmet.ProtustrankaFormatedWithAdress>
  <DomainObject.Predmet.ProtustrankaFormatedWithAdressOIB>
    <izvorni_sadrzaj> STAR LINE j.d.o.o. za prijevoz i trgovinu, OIB 22519276813, Imotska 15 , 31222 Novaki Bizovački</izvorni_sadrzaj>
    <derivirana_varijabla naziv="DomainObject.Predmet.ProtustrankaFormatedWithAdressOIB_1"> STAR LINE j.d.o.o. za prijevoz i trgovinu, OIB 22519276813, Imotska 15 , 31222 Novaki Bizovački</derivirana_varijabla>
  </DomainObject.Predmet.ProtustrankaFormatedWithAdressOIB>
  <DomainObject.Predmet.ProtustrankaWithAdress>
    <izvorni_sadrzaj>STAR LINE j.d.o.o. za prijevoz i trgovinu Imotska 15 , 31222 Novaki Bizovački</izvorni_sadrzaj>
    <derivirana_varijabla naziv="DomainObject.Predmet.ProtustrankaWithAdress_1">STAR LINE j.d.o.o. za prijevoz i trgovinu Imotska 15 , 31222 Novaki Bizovački</derivirana_varijabla>
  </DomainObject.Predmet.ProtustrankaWithAdress>
  <DomainObject.Predmet.ProtustrankaWithAdressOIB>
    <izvorni_sadrzaj>STAR LINE j.d.o.o. za prijevoz i trgovinu, OIB 22519276813, Imotska 15 , 31222 Novaki Bizovački</izvorni_sadrzaj>
    <derivirana_varijabla naziv="DomainObject.Predmet.ProtustrankaWithAdressOIB_1">STAR LINE j.d.o.o. za prijevoz i trgovinu, OIB 22519276813, Imotska 15 , 31222 Novaki Bizovački</derivirana_varijabla>
  </DomainObject.Predmet.ProtustrankaWithAdressOIB>
  <DomainObject.Predmet.ProtustrankaNazivFormated>
    <izvorni_sadrzaj>STAR LINE j.d.o.o. za prijevoz i trgovinu</izvorni_sadrzaj>
    <derivirana_varijabla naziv="DomainObject.Predmet.ProtustrankaNazivFormated_1">STAR LINE j.d.o.o. za prijevoz i trgovinu</derivirana_varijabla>
  </DomainObject.Predmet.ProtustrankaNazivFormated>
  <DomainObject.Predmet.ProtustrankaNazivFormatedOIB>
    <izvorni_sadrzaj>STAR LINE j.d.o.o. za prijevoz i trgovinu, OIB 22519276813</izvorni_sadrzaj>
    <derivirana_varijabla naziv="DomainObject.Predmet.ProtustrankaNazivFormatedOIB_1">STAR LINE j.d.o.o. za prijevoz i trgovinu, OIB 22519276813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 LINE j.d.o.o. za prijevoz i trgovinu</item>
    </izvorni_sadrzaj>
    <derivirana_varijabla naziv="DomainObject.Predmet.ProtuStrankaListFormated_1">
      <item>STAR LINE j.d.o.o. za prijevoz i trgovinu</item>
    </derivirana_varijabla>
  </DomainObject.Predmet.ProtuStrankaListFormated>
  <DomainObject.Predmet.ProtuStrankaListFormatedOIB>
    <izvorni_sadrzaj>
      <item>STAR LINE j.d.o.o. za prijevoz i trgovinu, OIB 22519276813</item>
    </izvorni_sadrzaj>
    <derivirana_varijabla naziv="DomainObject.Predmet.ProtuStrankaListFormatedOIB_1">
      <item>STAR LINE j.d.o.o. za prijevoz i trgovinu, OIB 22519276813</item>
    </derivirana_varijabla>
  </DomainObject.Predmet.ProtuStrankaListFormatedOIB>
  <DomainObject.Predmet.ProtuStrankaListFormatedWithAdress>
    <izvorni_sadrzaj>
      <item>STAR LINE j.d.o.o. za prijevoz i trgovinu, Imotska 15 , 31222 Novaki Bizovački</item>
    </izvorni_sadrzaj>
    <derivirana_varijabla naziv="DomainObject.Predmet.ProtuStrankaListFormatedWithAdress_1">
      <item>STAR LINE j.d.o.o. za prijevoz i trgovinu, Imotska 15 , 31222 Novaki Bizovački</item>
    </derivirana_varijabla>
  </DomainObject.Predmet.ProtuStrankaListFormatedWithAdress>
  <DomainObject.Predmet.ProtuStrankaListFormatedWithAdressOIB>
    <izvorni_sadrzaj>
      <item>STAR LINE j.d.o.o. za prijevoz i trgovinu, OIB 22519276813, Imotska 15 , 31222 Novaki Bizovački</item>
    </izvorni_sadrzaj>
    <derivirana_varijabla naziv="DomainObject.Predmet.ProtuStrankaListFormatedWithAdressOIB_1">
      <item>STAR LINE j.d.o.o. za prijevoz i trgovinu, OIB 22519276813, Imotska 15 , 31222 Novaki Bizovački</item>
    </derivirana_varijabla>
  </DomainObject.Predmet.ProtuStrankaListFormatedWithAdressOIB>
  <DomainObject.Predmet.ProtuStrankaListNazivFormated>
    <izvorni_sadrzaj>
      <item>STAR LINE j.d.o.o. za prijevoz i trgovinu</item>
    </izvorni_sadrzaj>
    <derivirana_varijabla naziv="DomainObject.Predmet.ProtuStrankaListNazivFormated_1">
      <item>STAR LINE j.d.o.o. za prijevoz i trgovinu</item>
    </derivirana_varijabla>
  </DomainObject.Predmet.ProtuStrankaListNazivFormated>
  <DomainObject.Predmet.ProtuStrankaListNazivFormatedOIB>
    <izvorni_sadrzaj>
      <item>STAR LINE j.d.o.o. za prijevoz i trgovinu, OIB 22519276813</item>
    </izvorni_sadrzaj>
    <derivirana_varijabla naziv="DomainObject.Predmet.ProtuStrankaListNazivFormatedOIB_1">
      <item>STAR LINE j.d.o.o. za prijevoz i trgovinu, OIB 22519276813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 LINE j.d.o.o. za prijevoz i trgovinu</izvorni_sadrzaj>
    <derivirana_varijabla naziv="DomainObject.Predmet.ProtustrankaIDrugi_1">STAR LINE j.d.o.o. za prijevoz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STAR LINE j.d.o.o. za prijevoz i trgovinu, OIB 22519276813, Imotska 15 , 31222 Novaki Bizovački</izvorni_sadrzaj>
    <derivirana_varijabla naziv="DomainObject.Predmet.ProtustrankaIDrugiAdressOIB_1">STAR LINE j.d.o.o. za prijevoz i trgovinu, OIB 22519276813, Imotska 15 , 31222 Novaki Bizovački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 LINE j.d.o.o. za prijevoz i trgovinu</item>
    </izvorni_sadrzaj>
    <derivirana_varijabla naziv="DomainObject.Predmet.SudioniciListNaziv_1">
      <item>FINA RC OSIJEK</item>
      <item>STAR LINE j.d.o.o. za prijevoz i trgovinu</item>
    </derivirana_varijabla>
  </DomainObject.Predmet.SudioniciListNaziv>
  <DomainObject.Predmet.SudioniciListAdressOIB>
    <izvorni_sadrzaj>
      <item>FINA RC OSIJEK, OIB 85821130368, l. JEGERA 3,31000 Osijek</item>
      <item>STAR LINE j.d.o.o. za prijevoz i trgovinu, OIB 22519276813, Imotska 15 ,31222 Novaki Bizovački</item>
    </izvorni_sadrzaj>
    <derivirana_varijabla naziv="DomainObject.Predmet.SudioniciListAdressOIB_1">
      <item>FINA RC OSIJEK, OIB 85821130368, l. JEGERA 3,31000 Osijek</item>
      <item>STAR LINE j.d.o.o. za prijevoz i trgovinu, OIB 22519276813, Imotska 15 ,31222 Novaki Bizovački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22519276813</item>
    </izvorni_sadrzaj>
    <derivirana_varijabla naziv="DomainObject.Predmet.SudioniciListNazivOIB_1">
      <item>, OIB 85821130368</item>
      <item>, OIB 22519276813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6BEF8-3024-4D8C-8311-4A18D33FE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435</properties:Words>
  <properties:Characters>2219</properties:Characters>
  <properties:Lines>104</properties:Lines>
  <properties:Paragraphs>23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2016-09-16T07:10:00Z</dcterms:modified>
  <cp:revision>122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