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06ec" w14:paraId="8bd06ec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A45CD7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CA6996">
        <w:t>DONUM d.o.o., Blajburška ulica 37, Imotski, OIB: 48471478830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A45CD7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CA6996">
        <w:t>DONUM d.o.o., Blajburška ulica 37, Imotski, OIB: 48471478830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CA6996">
        <w:t>01. prosinca</w:t>
      </w:r>
      <w:r>
        <w:t xml:space="preserve"> 2015. godine zahtjev za provedbu skraće</w:t>
      </w:r>
      <w:r w:rsidR="00617B22">
        <w:t xml:space="preserve">nog stečajnog postupka nad </w:t>
      </w:r>
      <w:r w:rsidR="00CA6996">
        <w:t>DONUM d.o.o., Blajburška ulica 37, Imotski, OIB: 48471478830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910842">
        <w:t>1. rujna</w:t>
      </w:r>
      <w:r>
        <w:t xml:space="preserve"> 2015. godine, u Očevidniku redoslijeda osnova za plaćanje, ima evidentirane neizvršene osnove za plaćanje u neprekinutom razdoblju od </w:t>
      </w:r>
      <w:r w:rsidR="00CA6996">
        <w:t>685</w:t>
      </w:r>
      <w:r>
        <w:t xml:space="preserve"> dana, u ukupnom iznosu od </w:t>
      </w:r>
      <w:r w:rsidR="00CA6996">
        <w:t>64.294.88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910842">
        <w:t>21.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023F59">
        <w:t>31</w:t>
      </w:r>
      <w:r w:rsidR="001E64F8">
        <w:t>. ožujka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CA6996">
        <w:t xml:space="preserve">DONUM d.o.o., Blajburška ulica 37, Imotski, OIB: 48471478830 </w:t>
      </w:r>
      <w:r w:rsidR="00A466AA" w:rsidRPr="00E300CF">
        <w:t xml:space="preserve">na dan </w:t>
      </w:r>
      <w:r w:rsidR="00023F59">
        <w:t>23</w:t>
      </w:r>
      <w:r w:rsidR="001E64F8">
        <w:t>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CA6996">
        <w:lastRenderedPageBreak/>
        <w:t>96.299,27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023F59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023F59">
        <w:t>2014</w:t>
      </w:r>
      <w:r>
        <w:t>. godinu</w:t>
      </w:r>
      <w:r w:rsidR="00023F59">
        <w:t xml:space="preserve">. </w:t>
      </w:r>
    </w:p>
    <w:p w:rsidRDefault="00A466AA" w:rsidP="00023F59" w:rsidR="007537B5">
      <w:pPr>
        <w:spacing w:before="200"/>
        <w:ind w:firstLine="708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A45CD7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1E64F8" w:rsidP="00DF5881" w:rsidR="001E64F8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CA6996">
        <w:t>63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878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CA6996">
          <w:t>2514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CA6996">
      <w:t>2514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23F59"/>
    <w:rsid w:val="00066650"/>
    <w:rsid w:val="0008278A"/>
    <w:rsid w:val="00085E7C"/>
    <w:rsid w:val="000B4D96"/>
    <w:rsid w:val="000C4E7C"/>
    <w:rsid w:val="001E64F8"/>
    <w:rsid w:val="001F0F71"/>
    <w:rsid w:val="00241878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10842"/>
    <w:rsid w:val="00981D37"/>
    <w:rsid w:val="009A6D7D"/>
    <w:rsid w:val="009D1566"/>
    <w:rsid w:val="00A45CD7"/>
    <w:rsid w:val="00A466AA"/>
    <w:rsid w:val="00A51DE9"/>
    <w:rsid w:val="00A530EA"/>
    <w:rsid w:val="00A70E46"/>
    <w:rsid w:val="00B7506F"/>
    <w:rsid w:val="00CA6996"/>
    <w:rsid w:val="00CC537F"/>
    <w:rsid w:val="00DD0D50"/>
    <w:rsid w:val="00DF5881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A45CD7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41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8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A45CD7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41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8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2514</izvorni_sadrzaj>
    <derivirana_varijabla naziv="DomainObject.Predmet.Broj_1">2514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St-2514/2015</izvorni_sadrzaj>
    <derivirana_varijabla naziv="DomainObject.Predmet.OznakaBroj_1">St-2514/2015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DONUM društvo s ograničenom odgovornošću za trgovinu i proizvodnju</izvorni_sadrzaj>
    <derivirana_varijabla naziv="DomainObject.Predmet.ProtustrankaFormated_1">  DONUM društvo s ograničenom odgovornošću za trgovinu i proizvodnju</derivirana_varijabla>
  </DomainObject.Predmet.ProtustrankaFormated>
  <DomainObject.Predmet.ProtustrankaFormatedOIB>
    <izvorni_sadrzaj>  DONUM društvo s ograničenom odgovornošću za trgovinu i proizvodnju, OIB 48471478830</izvorni_sadrzaj>
    <derivirana_varijabla naziv="DomainObject.Predmet.ProtustrankaFormatedOIB_1">  DONUM društvo s ograničenom odgovornošću za trgovinu i proizvodnju, OIB 48471478830</derivirana_varijabla>
  </DomainObject.Predmet.ProtustrankaFormatedOIB>
  <DomainObject.Predmet.ProtustrankaFormatedWithAdress>
    <izvorni_sadrzaj> DONUM društvo s ograničenom odgovornošću za trgovinu i proizvodnju, Blajburška Ulica 37, 21260 Imotski</izvorni_sadrzaj>
    <derivirana_varijabla naziv="DomainObject.Predmet.ProtustrankaFormatedWithAdress_1"> DONUM društvo s ograničenom odgovornošću za trgovinu i proizvodnju, Blajburška Ulica 37, 21260 Imotski</derivirana_varijabla>
  </DomainObject.Predmet.ProtustrankaFormatedWithAdress>
  <DomainObject.Predmet.ProtustrankaFormatedWithAdressOIB>
    <izvorni_sadrzaj> DONUM društvo s ograničenom odgovornošću za trgovinu i proizvodnju, OIB 48471478830, Blajburška Ulica 37, 21260 Imotski</izvorni_sadrzaj>
    <derivirana_varijabla naziv="DomainObject.Predmet.ProtustrankaFormatedWithAdressOIB_1"> DONUM društvo s ograničenom odgovornošću za trgovinu i proizvodnju, OIB 48471478830, Blajburška Ulica 37, 21260 Imotski</derivirana_varijabla>
  </DomainObject.Predmet.ProtustrankaFormatedWithAdressOIB>
  <DomainObject.Predmet.ProtustrankaWithAdress>
    <izvorni_sadrzaj>DONUM društvo s ograničenom odgovornošću za trgovinu i proizvodnju Blajburška Ulica 37, 21260 Imotski</izvorni_sadrzaj>
    <derivirana_varijabla naziv="DomainObject.Predmet.ProtustrankaWithAdress_1">DONUM društvo s ograničenom odgovornošću za trgovinu i proizvodnju Blajburška Ulica 37, 21260 Imotski</derivirana_varijabla>
  </DomainObject.Predmet.ProtustrankaWithAdress>
  <DomainObject.Predmet.ProtustrankaWithAdressOIB>
    <izvorni_sadrzaj>DONUM društvo s ograničenom odgovornošću za trgovinu i proizvodnju, OIB 48471478830, Blajburška Ulica 37, 21260 Imotski</izvorni_sadrzaj>
    <derivirana_varijabla naziv="DomainObject.Predmet.ProtustrankaWithAdressOIB_1">DONUM društvo s ograničenom odgovornošću za trgovinu i proizvodnju, OIB 48471478830, Blajburška Ulica 37, 21260 Imotski</derivirana_varijabla>
  </DomainObject.Predmet.ProtustrankaWithAdressOIB>
  <DomainObject.Predmet.ProtustrankaNazivFormated>
    <izvorni_sadrzaj>DONUM društvo s ograničenom odgovornošću za trgovinu i proizvodnju</izvorni_sadrzaj>
    <derivirana_varijabla naziv="DomainObject.Predmet.ProtustrankaNazivFormated_1">DONUM društvo s ograničenom odgovornošću za trgovinu i proizvodnju</derivirana_varijabla>
  </DomainObject.Predmet.ProtustrankaNazivFormated>
  <DomainObject.Predmet.ProtustrankaNazivFormatedOIB>
    <izvorni_sadrzaj>DONUM društvo s ograničenom odgovornošću za trgovinu i proizvodnju, OIB 48471478830</izvorni_sadrzaj>
    <derivirana_varijabla naziv="DomainObject.Predmet.ProtustrankaNazivFormatedOIB_1">DONUM društvo s ograničenom odgovornošću za trgovinu i proizvodnju, OIB 48471478830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64294.88</izvorni_sadrzaj>
    <derivirana_varijabla naziv="DomainObject.Predmet.TrenutnaVrijednost_1">64294.88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DONUM društvo s ograničenom odgovornošću za trgovinu i proizvodnju</item>
    </izvorni_sadrzaj>
    <derivirana_varijabla naziv="DomainObject.Predmet.ProtuStrankaListFormated_1">
      <item>DONUM društvo s ograničenom odgovornošću za trgovinu i proizvodnju</item>
    </derivirana_varijabla>
  </DomainObject.Predmet.ProtuStrankaListFormated>
  <DomainObject.Predmet.ProtuStrankaListFormatedOIB>
    <izvorni_sadrzaj>
      <item>DONUM društvo s ograničenom odgovornošću za trgovinu i proizvodnju, OIB 48471478830</item>
    </izvorni_sadrzaj>
    <derivirana_varijabla naziv="DomainObject.Predmet.ProtuStrankaListFormatedOIB_1">
      <item>DONUM društvo s ograničenom odgovornošću za trgovinu i proizvodnju, OIB 48471478830</item>
    </derivirana_varijabla>
  </DomainObject.Predmet.ProtuStrankaListFormatedOIB>
  <DomainObject.Predmet.ProtuStrankaListFormatedWithAdress>
    <izvorni_sadrzaj>
      <item>DONUM društvo s ograničenom odgovornošću za trgovinu i proizvodnju, Blajburška Ulica 37, 21260 Imotski</item>
    </izvorni_sadrzaj>
    <derivirana_varijabla naziv="DomainObject.Predmet.ProtuStrankaListFormatedWithAdress_1">
      <item>DONUM društvo s ograničenom odgovornošću za trgovinu i proizvodnju, Blajburška Ulica 37, 21260 Imotski</item>
    </derivirana_varijabla>
  </DomainObject.Predmet.ProtuStrankaListFormatedWithAdress>
  <DomainObject.Predmet.ProtuStrankaListFormatedWithAdressOIB>
    <izvorni_sadrzaj>
      <item>DONUM društvo s ograničenom odgovornošću za trgovinu i proizvodnju, OIB 48471478830, Blajburška Ulica 37, 21260 Imotski</item>
    </izvorni_sadrzaj>
    <derivirana_varijabla naziv="DomainObject.Predmet.ProtuStrankaListFormatedWithAdressOIB_1">
      <item>DONUM društvo s ograničenom odgovornošću za trgovinu i proizvodnju, OIB 48471478830, Blajburška Ulica 37, 21260 Imotski</item>
    </derivirana_varijabla>
  </DomainObject.Predmet.ProtuStrankaListFormatedWithAdressOIB>
  <DomainObject.Predmet.ProtuStrankaListNazivFormated>
    <izvorni_sadrzaj>
      <item>DONUM društvo s ograničenom odgovornošću za trgovinu i proizvodnju</item>
    </izvorni_sadrzaj>
    <derivirana_varijabla naziv="DomainObject.Predmet.ProtuStrankaListNazivFormated_1">
      <item>DONUM društvo s ograničenom odgovornošću za trgovinu i proizvodnju</item>
    </derivirana_varijabla>
  </DomainObject.Predmet.ProtuStrankaListNazivFormated>
  <DomainObject.Predmet.ProtuStrankaListNazivFormatedOIB>
    <izvorni_sadrzaj>
      <item>DONUM društvo s ograničenom odgovornošću za trgovinu i proizvodnju, OIB 48471478830</item>
    </izvorni_sadrzaj>
    <derivirana_varijabla naziv="DomainObject.Predmet.ProtuStrankaListNazivFormatedOIB_1">
      <item>DONUM društvo s ograničenom odgovornošću za trgovinu i proizvodnju, OIB 48471478830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DONUM društvo s ograničenom odgovornošću za trgovinu i proizvodnju</izvorni_sadrzaj>
    <derivirana_varijabla naziv="DomainObject.Predmet.ProtustrankaIDrugi_1">DONUM društvo s ograničenom odgovornošću za trgovinu i proizvodnju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DONUM društvo s ograničenom odgovornošću za trgovinu i proizvodnju, OIB 48471478830, Blajburška Ulica 37, 21260 Imotski</izvorni_sadrzaj>
    <derivirana_varijabla naziv="DomainObject.Predmet.ProtustrankaIDrugiAdressOIB_1">DONUM društvo s ograničenom odgovornošću za trgovinu i proizvodnju, OIB 48471478830, Blajburška Ulica 37,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DONUM društvo s ograničenom odgovornošću za trgovinu i proizvodnju</item>
      <item>FINANCIJSKA AGENCIJA, RC SPLIT</item>
      <item>Ministarstvo financija RH</item>
      <item>Županijsko državno odvjetništvo u Splitu</item>
    </izvorni_sadrzaj>
    <derivirana_varijabla naziv="DomainObject.Predmet.SudioniciListNaziv_1">
      <item>DONUM društvo s ograničenom odgovornošću za trgovinu i proizvodnju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DONUM društvo s ograničenom odgovornošću za trgovinu i proizvodnju, OIB 48471478830, Blajburška Ulica 37,21260 Imotski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DONUM društvo s ograničenom odgovornošću za trgovinu i proizvodnju, OIB 48471478830, Blajburška Ulica 37,21260 Imotski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48471478830</item>
      <item>, OIB 85821130368</item>
      <item>, OIB 18683136487</item>
      <item>, OIB null</item>
    </izvorni_sadrzaj>
    <derivirana_varijabla naziv="DomainObject.Predmet.SudioniciListNazivOIB_1">
      <item>, OIB 48471478830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742</properties:Words>
  <properties:Characters>4377</properties:Characters>
  <properties:Lines>82</properties:Lines>
  <properties:Paragraphs>28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2017-01-17T11:39:00Z</cp:lastPrinted>
  <dcterms:modified xmlns:xsi="http://www.w3.org/2001/XMLSchema-instance" xsi:type="dcterms:W3CDTF">2017-01-17T11:39:00Z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