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a2bf" w14:paraId="fa6a2bf" w:rsidRDefault="00AB4602" w:rsidP="004F27AE" w:rsidR="00A24C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4C3C" w:rsidP="00A24C3C" w:rsidR="00A24C3C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A24C3C" w:rsidP="00A24C3C" w:rsidR="00A24C3C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24C3C" w:rsidP="00A24C3C" w:rsidR="00A24C3C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A24C3C" w:rsidP="00A24C3C" w:rsidR="00A24C3C">
      <w:pPr>
        <w:spacing w:after="0"/>
        <w:rPr>
          <w:rFonts w:cs="Times New Roman"/>
        </w:rPr>
      </w:pPr>
    </w:p>
    <w:p w:rsidRDefault="00A24C3C" w:rsidP="00A24C3C" w:rsidR="00A24C3C">
      <w:pPr>
        <w:spacing w:after="0"/>
        <w:rPr>
          <w:rFonts w:cs="Times New Roman"/>
        </w:rPr>
      </w:pPr>
    </w:p>
    <w:p w:rsidRDefault="00A24C3C" w:rsidP="00A24C3C" w:rsidR="00A24C3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A24C3C" w:rsidP="00A24C3C" w:rsidR="00A24C3C">
      <w:pPr>
        <w:spacing w:after="0"/>
        <w:jc w:val="center"/>
        <w:rPr>
          <w:rFonts w:cs="Times New Roman"/>
          <w:b/>
        </w:rPr>
      </w:pPr>
    </w:p>
    <w:p w:rsidRDefault="00A24C3C" w:rsidP="00A24C3C" w:rsidR="00A24C3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A24C3C" w:rsidP="00A24C3C" w:rsidR="00A24C3C">
      <w:pPr>
        <w:spacing w:after="0"/>
        <w:jc w:val="center"/>
        <w:rPr>
          <w:rFonts w:cs="Times New Roman"/>
        </w:rPr>
      </w:pPr>
    </w:p>
    <w:p w:rsidRDefault="00A24C3C" w:rsidP="00A24C3C" w:rsidR="00A24C3C">
      <w:pPr>
        <w:spacing w:after="0"/>
        <w:jc w:val="center"/>
        <w:rPr>
          <w:rFonts w:cs="Times New Roman"/>
          <w:b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 u stečajnom predmetu povodom prijedloga predlagatelja FINANCIJSKA AGENCIJA, Regionalni centar Zagreb, Podružnica Varaždin, A. Cesarca 2, radi otvaranja stečajnog postupka nad dužnikom AGRO SIGMA d.o.o., OIB: 12763957670 sa sjedištem u </w:t>
      </w:r>
      <w:proofErr w:type="spellStart"/>
      <w:r>
        <w:rPr>
          <w:rFonts w:cs="Times New Roman"/>
        </w:rPr>
        <w:t>Belica</w:t>
      </w:r>
      <w:proofErr w:type="spellEnd"/>
      <w:r>
        <w:rPr>
          <w:rFonts w:cs="Times New Roman"/>
        </w:rPr>
        <w:t xml:space="preserve">, Kralja Tomislava 187, kojeg zastupa punomoćnik Josip </w:t>
      </w:r>
      <w:proofErr w:type="spellStart"/>
      <w:r>
        <w:rPr>
          <w:rFonts w:cs="Times New Roman"/>
        </w:rPr>
        <w:t>Čiček</w:t>
      </w:r>
      <w:proofErr w:type="spellEnd"/>
      <w:r>
        <w:rPr>
          <w:rFonts w:cs="Times New Roman"/>
        </w:rPr>
        <w:t>, odvjetnik i</w:t>
      </w:r>
      <w:r w:rsidR="004C504F">
        <w:rPr>
          <w:rFonts w:cs="Times New Roman"/>
        </w:rPr>
        <w:t xml:space="preserve">z Zagreba, </w:t>
      </w:r>
      <w:proofErr w:type="spellStart"/>
      <w:r w:rsidR="004C504F">
        <w:rPr>
          <w:rFonts w:cs="Times New Roman"/>
        </w:rPr>
        <w:t>Huzjanova</w:t>
      </w:r>
      <w:proofErr w:type="spellEnd"/>
      <w:r w:rsidR="004C504F">
        <w:rPr>
          <w:rFonts w:cs="Times New Roman"/>
        </w:rPr>
        <w:t xml:space="preserve"> 22, dana 26</w:t>
      </w:r>
      <w:r>
        <w:rPr>
          <w:rFonts w:cs="Times New Roman"/>
        </w:rPr>
        <w:t>. lipnja 2017.,</w:t>
      </w:r>
    </w:p>
    <w:p w:rsidRDefault="00A24C3C" w:rsidP="00A24C3C" w:rsidR="00A24C3C">
      <w:pPr>
        <w:spacing w:after="0"/>
        <w:jc w:val="both"/>
        <w:rPr>
          <w:rFonts w:cs="Times New Roman"/>
        </w:rPr>
      </w:pPr>
    </w:p>
    <w:p w:rsidRDefault="00A24C3C" w:rsidP="00A24C3C" w:rsidR="00A24C3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A24C3C" w:rsidP="00A24C3C" w:rsidR="00A24C3C">
      <w:pPr>
        <w:spacing w:after="0"/>
        <w:jc w:val="center"/>
        <w:rPr>
          <w:rFonts w:cs="Times New Roman"/>
        </w:rPr>
      </w:pPr>
    </w:p>
    <w:p w:rsidRDefault="00A24C3C" w:rsidP="00A24C3C" w:rsidR="00A24C3C">
      <w:pPr>
        <w:spacing w:after="0"/>
        <w:jc w:val="center"/>
        <w:rPr>
          <w:rFonts w:cs="Times New Roman"/>
          <w:b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AGRO SIGMA d.o.o., OIB: 12763957670 sa sjedištem u </w:t>
      </w:r>
      <w:proofErr w:type="spellStart"/>
      <w:r>
        <w:rPr>
          <w:rFonts w:cs="Times New Roman"/>
        </w:rPr>
        <w:t>Belica</w:t>
      </w:r>
      <w:proofErr w:type="spellEnd"/>
      <w:r>
        <w:rPr>
          <w:rFonts w:cs="Times New Roman"/>
        </w:rPr>
        <w:t>, Kralja Tomislava 187.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Čakovec, OIB: 90776078028.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AGRO SIGMA d.o.o., OIB: 12763957670 sa sjedištem u </w:t>
      </w:r>
      <w:proofErr w:type="spellStart"/>
      <w:r>
        <w:rPr>
          <w:rFonts w:cs="Times New Roman"/>
        </w:rPr>
        <w:t>Belica</w:t>
      </w:r>
      <w:proofErr w:type="spellEnd"/>
      <w:r>
        <w:rPr>
          <w:rFonts w:cs="Times New Roman"/>
        </w:rPr>
        <w:t>, Kralja Tomislava 187.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AGRO SIGMA d.o.o., OIB: 12763957670 sa sjedištem u </w:t>
      </w:r>
      <w:proofErr w:type="spellStart"/>
      <w:r>
        <w:rPr>
          <w:rFonts w:cs="Times New Roman"/>
        </w:rPr>
        <w:t>Belica</w:t>
      </w:r>
      <w:proofErr w:type="spellEnd"/>
      <w:r>
        <w:rPr>
          <w:rFonts w:cs="Times New Roman"/>
        </w:rPr>
        <w:t>, Kralja Tomislava 187, biti će brisan iz sudskog registra.</w:t>
      </w:r>
    </w:p>
    <w:p w:rsidRDefault="00A24C3C" w:rsidP="00A24C3C" w:rsidR="00A24C3C">
      <w:pPr>
        <w:spacing w:after="0"/>
        <w:jc w:val="both"/>
        <w:rPr>
          <w:rFonts w:cs="Times New Roman"/>
        </w:rPr>
      </w:pPr>
    </w:p>
    <w:p w:rsidRDefault="00A24C3C" w:rsidP="00A24C3C" w:rsidR="00A24C3C">
      <w:pPr>
        <w:spacing w:after="0"/>
        <w:jc w:val="both"/>
        <w:rPr>
          <w:rFonts w:cs="Times New Roman"/>
        </w:rPr>
      </w:pPr>
    </w:p>
    <w:p w:rsidRDefault="00A24C3C" w:rsidP="00A24C3C" w:rsidR="00A24C3C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24C3C" w:rsidP="00A24C3C" w:rsidR="00A24C3C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21. ožujka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neprekinutoj blokadi više od 120 dana, s iznosom blokade od 58.993,15 kuna. Naveo je da društvo nema u vlasništvu nikakve imovine, te se nije usprotivio da se nad društvom otvori i istodobno zaključi stečaj.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rješenjem poslovni broj 6 St-462/16-12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A24C3C" w:rsidP="00A24C3C" w:rsidR="00A24C3C">
      <w:pPr>
        <w:spacing w:after="0"/>
        <w:ind w:firstLine="708"/>
        <w:jc w:val="both"/>
        <w:rPr>
          <w:rFonts w:cs="Times New Roman"/>
        </w:rPr>
      </w:pPr>
    </w:p>
    <w:p w:rsidRDefault="00A24C3C" w:rsidP="00A24C3C" w:rsidR="00A24C3C">
      <w:pPr>
        <w:spacing w:after="0"/>
        <w:jc w:val="center"/>
        <w:rPr>
          <w:rFonts w:cs="Times New Roman"/>
        </w:rPr>
      </w:pPr>
    </w:p>
    <w:p w:rsidRDefault="00A24C3C" w:rsidP="00A24C3C" w:rsidR="00A24C3C">
      <w:pPr>
        <w:spacing w:after="0"/>
        <w:jc w:val="center"/>
        <w:rPr>
          <w:rFonts w:cs="Times New Roman"/>
        </w:rPr>
      </w:pPr>
    </w:p>
    <w:p w:rsidRDefault="004C504F" w:rsidP="00A24C3C" w:rsidR="00A24C3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A24C3C">
        <w:rPr>
          <w:rFonts w:cs="Times New Roman"/>
        </w:rPr>
        <w:t>. lipnja 2017.</w:t>
      </w:r>
    </w:p>
    <w:p w:rsidRDefault="00A24C3C" w:rsidP="00A24C3C" w:rsidR="00A24C3C">
      <w:pPr>
        <w:spacing w:after="0"/>
        <w:jc w:val="center"/>
        <w:rPr>
          <w:rFonts w:cs="Times New Roman"/>
        </w:rPr>
      </w:pPr>
    </w:p>
    <w:p w:rsidRDefault="00A24C3C" w:rsidP="00A24C3C" w:rsidR="00A24C3C">
      <w:pPr>
        <w:spacing w:after="0"/>
        <w:jc w:val="center"/>
        <w:rPr>
          <w:rFonts w:cs="Times New Roman"/>
        </w:rPr>
      </w:pPr>
    </w:p>
    <w:p w:rsidRDefault="00A24C3C" w:rsidP="00A24C3C" w:rsidR="00A24C3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</w:t>
      </w:r>
      <w:r w:rsidR="00477CBF">
        <w:rPr>
          <w:rFonts w:cs="Times New Roman"/>
        </w:rPr>
        <w:t xml:space="preserve">   </w:t>
      </w:r>
      <w:r>
        <w:rPr>
          <w:rFonts w:cs="Times New Roman"/>
        </w:rPr>
        <w:t xml:space="preserve"> SUDAC</w:t>
      </w:r>
    </w:p>
    <w:p w:rsidRDefault="00A24C3C" w:rsidP="00A24C3C" w:rsidR="00A24C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410F43" w:rsidP="00A24C3C" w:rsidR="00A24C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bookmarkStart w:name="_GoBack" w:id="0"/>
      <w:bookmarkEnd w:id="0"/>
      <w:r w:rsidR="004C504F">
        <w:rPr>
          <w:rFonts w:cs="Times New Roman"/>
        </w:rPr>
        <w:t xml:space="preserve">  </w:t>
      </w:r>
      <w:r w:rsidR="00A24C3C">
        <w:rPr>
          <w:rFonts w:cs="Times New Roman"/>
        </w:rPr>
        <w:t xml:space="preserve">Hugo </w:t>
      </w:r>
      <w:proofErr w:type="spellStart"/>
      <w:r w:rsidR="00A24C3C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A24C3C" w:rsidP="00A24C3C" w:rsidR="00A24C3C">
      <w:pPr>
        <w:spacing w:after="0"/>
        <w:jc w:val="both"/>
        <w:rPr>
          <w:rFonts w:cs="Times New Roman"/>
        </w:rPr>
      </w:pPr>
    </w:p>
    <w:p w:rsidRDefault="00A24C3C" w:rsidP="00A24C3C" w:rsidR="00A24C3C">
      <w:pPr>
        <w:spacing w:after="0"/>
        <w:rPr>
          <w:rFonts w:cs="Times New Roman"/>
          <w:b/>
          <w:u w:val="single"/>
        </w:rPr>
      </w:pPr>
    </w:p>
    <w:p w:rsidRDefault="00A24C3C" w:rsidP="00A24C3C" w:rsidR="00A24C3C">
      <w:pPr>
        <w:spacing w:after="0"/>
        <w:rPr>
          <w:rFonts w:cs="Times New Roman"/>
          <w:b/>
          <w:u w:val="single"/>
        </w:rPr>
      </w:pPr>
    </w:p>
    <w:p w:rsidRDefault="00A24C3C" w:rsidP="00A24C3C" w:rsidR="00A24C3C">
      <w:pPr>
        <w:spacing w:after="0"/>
        <w:rPr>
          <w:rFonts w:cs="Times New Roman"/>
          <w:b/>
          <w:u w:val="single"/>
        </w:rPr>
      </w:pPr>
    </w:p>
    <w:p w:rsidRDefault="00A24C3C" w:rsidP="00A24C3C" w:rsidR="00A24C3C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A24C3C" w:rsidP="00A24C3C" w:rsidR="00A24C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A24C3C" w:rsidP="00A24C3C" w:rsidR="00A24C3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A24C3C" w:rsidP="00A24C3C" w:rsidR="00A24C3C">
      <w:pPr>
        <w:spacing w:after="0"/>
        <w:jc w:val="both"/>
        <w:rPr>
          <w:rFonts w:cs="Times New Roman"/>
        </w:rPr>
      </w:pPr>
    </w:p>
    <w:p w:rsidRDefault="00A24C3C" w:rsidP="00A24C3C" w:rsidR="00A24C3C">
      <w:pPr>
        <w:spacing w:after="0"/>
        <w:jc w:val="both"/>
        <w:rPr>
          <w:rFonts w:cs="Times New Roman"/>
        </w:rPr>
      </w:pPr>
    </w:p>
    <w:p w:rsidRDefault="00A24C3C" w:rsidP="00A24C3C" w:rsidR="00A24C3C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24C3C" w:rsidP="00A24C3C" w:rsidR="00A24C3C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A24C3C" w:rsidP="00A24C3C" w:rsidR="00A24C3C">
      <w:pPr>
        <w:pStyle w:val="Odlomakpopisa"/>
        <w:numPr>
          <w:ilvl w:val="0"/>
          <w:numId w:val="47"/>
        </w:numPr>
        <w:spacing w:after="0"/>
      </w:pPr>
      <w:r>
        <w:t xml:space="preserve">Dužniku, po punomoćniku Josipu </w:t>
      </w:r>
      <w:proofErr w:type="spellStart"/>
      <w:r>
        <w:t>Čičeku</w:t>
      </w:r>
      <w:proofErr w:type="spellEnd"/>
      <w:r>
        <w:t xml:space="preserve">, odvjetniku iz Zagreba, </w:t>
      </w:r>
      <w:proofErr w:type="spellStart"/>
      <w:r>
        <w:t>Huzjanova</w:t>
      </w:r>
      <w:proofErr w:type="spellEnd"/>
      <w:r>
        <w:t xml:space="preserve"> 22</w:t>
      </w:r>
    </w:p>
    <w:p w:rsidRDefault="00A24C3C" w:rsidP="00A24C3C" w:rsidR="00A24C3C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A24C3C" w:rsidP="00A24C3C" w:rsidR="00A24C3C">
      <w:pPr>
        <w:pStyle w:val="Odlomakpopisa"/>
        <w:numPr>
          <w:ilvl w:val="0"/>
          <w:numId w:val="47"/>
        </w:numPr>
        <w:spacing w:after="0"/>
      </w:pPr>
      <w:r>
        <w:t xml:space="preserve">Direktoru dužnika, po punomoćniku Josipu </w:t>
      </w:r>
      <w:proofErr w:type="spellStart"/>
      <w:r>
        <w:t>Čičeku</w:t>
      </w:r>
      <w:proofErr w:type="spellEnd"/>
      <w:r>
        <w:t xml:space="preserve">, odvjetniku iz Zagreba, </w:t>
      </w:r>
      <w:proofErr w:type="spellStart"/>
      <w:r>
        <w:t>Huzjanova</w:t>
      </w:r>
      <w:proofErr w:type="spellEnd"/>
      <w:r>
        <w:t xml:space="preserve"> 22</w:t>
      </w:r>
    </w:p>
    <w:p w:rsidRDefault="00A24C3C" w:rsidP="00A24C3C" w:rsidR="00A24C3C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</w:t>
      </w:r>
    </w:p>
    <w:p w:rsidRDefault="00A24C3C" w:rsidP="00A24C3C" w:rsidR="00A24C3C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A24C3C" w:rsidP="00A24C3C" w:rsidR="00A24C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A24C3C" w:rsidP="00A24C3C" w:rsidR="00A24C3C"/>
    <w:p w:rsidRDefault="00AE649C" w:rsidP="00A24C3C" w:rsidR="00AE649C" w:rsidRPr="00A24C3C">
      <w:pPr>
        <w:jc w:val="center"/>
        <w:rPr>
          <w:lang w:eastAsia="hr-HR"/>
        </w:rPr>
      </w:pPr>
    </w:p>
    <w:sectPr w:rsidSect="0032366B" w:rsidR="00AE649C" w:rsidRPr="00A24C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B83" w:rsidP="00537B78" w:rsidR="002B5B83">
      <w:r>
        <w:separator/>
      </w:r>
    </w:p>
  </w:endnote>
  <w:endnote w:id="0" w:type="continuationSeparator">
    <w:p w:rsidRDefault="002B5B83" w:rsidP="00537B78" w:rsidR="002B5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B83" w:rsidP="00537B78" w:rsidR="002B5B83">
      <w:r>
        <w:separator/>
      </w:r>
    </w:p>
  </w:footnote>
  <w:footnote w:id="0" w:type="continuationSeparator">
    <w:p w:rsidRDefault="002B5B83" w:rsidP="00537B78" w:rsidR="002B5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C3C" w:rsidR="008333A9">
    <w:pPr>
      <w:pStyle w:val="Zaglavlje"/>
    </w:pPr>
    <w:r>
      <w:rPr>
        <w:rStyle w:val="PozadinaSvijetloCrvena"/>
        <w:shd w:fill="auto" w:color="auto" w:val="clear"/>
      </w:rPr>
      <w:t>Poslovni broj: 6 St-462/16-14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B83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F4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77CBF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04F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C3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67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84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St-462/2016-14</izvorni_sadrzaj>
    <derivirana_varijabla naziv="DomainObject.Oznaka_1">St-462/2016-14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SIGMA društvo s ograničenom odgovornošću za poljoprivrednu djelatnost zastupanog po punomoćniku Josip Čiček</izvorni_sadrzaj>
    <derivirana_varijabla naziv="DomainObject.Predmet.ProtustrankaFormated_1">  AGRO SIGMA društvo s ograničenom odgovornošću za poljoprivrednu djelatnost zastupanog po punomoćniku Josip Čiček</derivirana_varijabla>
  </DomainObject.Predmet.ProtustrankaFormated>
  <DomainObject.Predmet.ProtustrankaFormatedOIB>
    <izvorni_sadrzaj>  AGRO SIGMA društvo s ograničenom odgovornošću za poljoprivrednu djelatnost, OIB 12763957670 zastupanog po punomoćniku Josip Čiček</izvorni_sadrzaj>
    <derivirana_varijabla naziv="DomainObject.Predmet.ProtustrankaFormatedOIB_1">  AGRO SIGMA društvo s ograničenom odgovornošću za poljoprivrednu djelatnost, OIB 12763957670 zastupanog po punomoćniku Josip Čiček</derivirana_varijabla>
  </DomainObject.Predmet.ProtustrankaFormatedOIB>
  <DomainObject.Predmet.ProtustrankaFormatedWithAdress>
    <izvorni_sadrzaj> AGRO SIGMA društvo s ograničenom odgovornošću za poljoprivrednu djelatnost, Kralja Tomislava 187, 40000 Belica zastupanog po punomoćniku Josip Čiček</izvorni_sadrzaj>
    <derivirana_varijabla naziv="DomainObject.Predmet.ProtustrankaFormatedWithAdress_1"> AGRO SIGMA društvo s ograničenom odgovornošću za poljoprivrednu djelatnost, Kralja Tomislava 187, 40000 Belica zastupanog po punomoćniku Josip Čiček</derivirana_varijabla>
  </DomainObject.Predmet.ProtustrankaFormatedWithAdress>
  <DomainObject.Predmet.ProtustrankaFormatedWithAdressOIB>
    <izvorni_sadrzaj> AGRO SIGMA društvo s ograničenom odgovornošću za poljoprivrednu djelatnost, OIB 12763957670, Kralja Tomislava 187, 40000 Belica zastupanog po punomoćniku Josip Čiček</izvorni_sadrzaj>
    <derivirana_varijabla naziv="DomainObject.Predmet.ProtustrankaFormatedWithAdressOIB_1"> AGRO SIGMA društvo s ograničenom odgovornošću za poljoprivrednu djelatnost, OIB 12763957670, Kralja Tomislava 187, 40000 Belica zastupanog po punomoćniku Josip Čiček</derivirana_varijabla>
  </DomainObject.Predmet.ProtustrankaFormatedWithAdressOIB>
  <DomainObject.Predmet.ProtustrankaWithAdress>
    <izvorni_sadrzaj>AGRO SIGMA društvo s ograničenom odgovornošću za poljoprivrednu djelatnost Kralja Tomislava 187, 40000 Belica</izvorni_sadrzaj>
    <derivirana_varijabla naziv="DomainObject.Predmet.ProtustrankaWithAdress_1">AGRO SIGMA društvo s ograničenom odgovornošću za poljoprivrednu djelatnost Kralja Tomislava 187, 40000 Belica</derivirana_varijabla>
  </DomainObject.Predmet.ProtustrankaWithAdress>
  <DomainObject.Predmet.ProtustrankaWithAdressOIB>
    <izvorni_sadrzaj>AGRO SIGMA društvo s ograničenom odgovornošću za poljoprivrednu djelatnost, OIB 12763957670, Kralja Tomislava 187, 40000 Belica</izvorni_sadrzaj>
    <derivirana_varijabla naziv="DomainObject.Predmet.ProtustrankaWithAdressOIB_1">AGRO SIGMA društvo s ograničenom odgovornošću za poljoprivrednu djelatnost, OIB 12763957670, Kralja Tomislava 187, 40000 Belica</derivirana_varijabla>
  </DomainObject.Predmet.ProtustrankaWithAdressOIB>
  <DomainObject.Predmet.ProtustrankaNazivFormated>
    <izvorni_sadrzaj>AGRO SIGMA društvo s ograničenom odgovornošću za poljoprivrednu djelatnost</izvorni_sadrzaj>
    <derivirana_varijabla naziv="DomainObject.Predmet.ProtustrankaNazivFormated_1">AGRO SIGMA društvo s ograničenom odgovornošću za poljoprivrednu djelatnost</derivirana_varijabla>
  </DomainObject.Predmet.ProtustrankaNazivFormated>
  <DomainObject.Predmet.ProtustrankaNazivFormatedOIB>
    <izvorni_sadrzaj>AGRO SIGMA društvo s ograničenom odgovornošću za poljoprivrednu djelatnost, OIB 12763957670</izvorni_sadrzaj>
    <derivirana_varijabla naziv="DomainObject.Predmet.ProtustrankaNazivFormatedOIB_1">AGRO SIGMA društvo s ograničenom odgovornošću za poljoprivrednu djelatnost, OIB 12763957670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21104.94</izvorni_sadrzaj>
    <derivirana_varijabla naziv="DomainObject.Predmet.TrenutnaVrijednost_1">21104.94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SIGMA društvo s ograničenom odgovornošću za poljoprivrednu djelatnost zastupanog po punomoćniku Josip Čiček</item>
    </izvorni_sadrzaj>
    <derivirana_varijabla naziv="DomainObject.Predmet.ProtuStrankaListFormated_1">
      <item>AGRO SIGMA društvo s ograničenom odgovornošću za poljoprivrednu djelatnost zastupanog po punomoćniku Josip Čiček</item>
    </derivirana_varijabla>
  </DomainObject.Predmet.ProtuStrankaListFormated>
  <DomainObject.Predmet.ProtuStrankaListFormatedOIB>
    <izvorni_sadrzaj>
      <item>AGRO SIGMA društvo s ograničenom odgovornošću za poljoprivrednu djelatnost, OIB 12763957670 zastupanog po punomoćniku Josip Čiček</item>
    </izvorni_sadrzaj>
    <derivirana_varijabla naziv="DomainObject.Predmet.ProtuStrankaListFormatedOIB_1">
      <item>AGRO SIGMA društvo s ograničenom odgovornošću za poljoprivrednu djelatnost, OIB 12763957670 zastupanog po punomoćniku Josip Čiček</item>
    </derivirana_varijabla>
  </DomainObject.Predmet.ProtuStrankaListFormatedOIB>
  <DomainObject.Predmet.ProtuStrankaListFormatedWithAdress>
    <izvorni_sadrzaj>
      <item>AGRO SIGMA društvo s ograničenom odgovornošću za poljoprivrednu djelatnost, Kralja Tomislava 187, 40000 Belica zastupanog po punomoćniku Josip Čiček</item>
    </izvorni_sadrzaj>
    <derivirana_varijabla naziv="DomainObject.Predmet.ProtuStrankaListFormatedWithAdress_1">
      <item>AGRO SIGMA društvo s ograničenom odgovornošću za poljoprivrednu djelatnost, Kralja Tomislava 187, 40000 Belica zastupanog po punomoćniku Josip Čiček</item>
    </derivirana_varijabla>
  </DomainObject.Predmet.ProtuStrankaListFormatedWithAdress>
  <DomainObject.Predmet.ProtuStrankaListFormatedWithAdressOIB>
    <izvorni_sadrzaj>
      <item>AGRO SIGMA društvo s ograničenom odgovornošću za poljoprivrednu djelatnost, OIB 12763957670, Kralja Tomislava 187, 40000 Belica zastupanog po punomoćniku Josip Čiček</item>
    </izvorni_sadrzaj>
    <derivirana_varijabla naziv="DomainObject.Predmet.ProtuStrankaListFormatedWithAdressOIB_1">
      <item>AGRO SIGMA društvo s ograničenom odgovornošću za poljoprivrednu djelatnost, OIB 12763957670, Kralja Tomislava 187, 40000 Belica zastupanog po punomoćniku Josip Čiček</item>
    </derivirana_varijabla>
  </DomainObject.Predmet.ProtuStrankaListFormatedWithAdressOIB>
  <DomainObject.Predmet.ProtuStrankaListNazivFormated>
    <izvorni_sadrzaj>
      <item>AGRO SIGMA društvo s ograničenom odgovornošću za poljoprivrednu djelatnost</item>
    </izvorni_sadrzaj>
    <derivirana_varijabla naziv="DomainObject.Predmet.ProtuStrankaListNazivFormated_1">
      <item>AGRO SIGMA društvo s ograničenom odgovornošću za poljoprivrednu djelatnost</item>
    </derivirana_varijabla>
  </DomainObject.Predmet.ProtuStrankaListNazivFormated>
  <DomainObject.Predmet.ProtuStrankaListNazivFormatedOIB>
    <izvorni_sadrzaj>
      <item>AGRO SIGMA društvo s ograničenom odgovornošću za poljoprivrednu djelatnost, OIB 12763957670</item>
    </izvorni_sadrzaj>
    <derivirana_varijabla naziv="DomainObject.Predmet.ProtuStrankaListNazivFormatedOIB_1">
      <item>AGRO SIGMA društvo s ograničenom odgovornošću za poljoprivrednu djelatnost, OIB 12763957670</item>
    </derivirana_varijabla>
  </DomainObject.Predmet.ProtuStrankaListNazivFormatedOIB>
  <DomainObject.Predmet.OstaliListFormated>
    <izvorni_sadrzaj>
      <item>Sudski registar</item>
      <item>Svjetlana Kovačić</item>
      <item>Josip Čiček punomoćnik sudionika u postupku AGRO SIGMA društvo s ograničenom odgovornošću za poljoprivrednu djelatnost</item>
    </izvorni_sadrzaj>
    <derivirana_varijabla naziv="DomainObject.Predmet.OstaliListFormated_1">
      <item>Sudski registar</item>
      <item>Svjetlana Kovačić</item>
      <item>Josip Čiček punomoćnik sudionika u postupku AGRO SIGMA društvo s ograničenom odgovornošću za poljoprivrednu djelatnost</item>
    </derivirana_varijabla>
  </DomainObject.Predmet.OstaliListFormated>
  <DomainObject.Predmet.OstaliListFormatedOIB>
    <izvorni_sadrzaj>
      <item>Sudski registar</item>
      <item>Svjetlana Kovačić, OIB 17492047930</item>
      <item>Josip Čiček, OIB 49974762698 punomoćnik sudionika u postupku AGRO SIGMA društvo s ograničenom odgovornošću za poljoprivrednu djelatnost</item>
    </izvorni_sadrzaj>
    <derivirana_varijabla naziv="DomainObject.Predmet.OstaliListFormatedOIB_1">
      <item>Sudski registar</item>
      <item>Svjetlana Kovačić, OIB 17492047930</item>
      <item>Josip Čiček, OIB 49974762698 punomoćnik sudionika u postupku AGRO SIGMA društvo s ograničenom odgovornošću za poljoprivrednu djelatnost</item>
    </derivirana_varijabla>
  </DomainObject.Predmet.OstaliListFormatedOIB>
  <DomainObject.Predmet.OstaliListFormatedWithAdress>
    <izvorni_sadrzaj>
      <item>Sudski registar</item>
      <item>Svjetlana Kovačić, Kralja Tomislava 187, 40000 Belica</item>
      <item>Josip Čiček, Huzjanova 22, 10000 Zagreb punomoćnik sudionika u postupku AGRO SIGMA društvo s ograničenom odgovornošću za poljoprivrednu djelatnost</item>
    </izvorni_sadrzaj>
    <derivirana_varijabla naziv="DomainObject.Predmet.OstaliListFormatedWithAdress_1">
      <item>Sudski registar</item>
      <item>Svjetlana Kovačić, Kralja Tomislava 187, 40000 Belica</item>
      <item>Josip Čiček, Huzjanova 22, 10000 Zagreb punomoćnik sudionika u postupku AGRO SIGMA društvo s ograničenom odgovornošću za poljoprivrednu djelatnost</item>
    </derivirana_varijabla>
  </DomainObject.Predmet.OstaliListFormatedWithAdress>
  <DomainObject.Predmet.OstaliListFormatedWithAdressOIB>
    <izvorni_sadrzaj>
      <item>Sudski registar</item>
      <item>Svjetlana Kovačić, OIB 17492047930, Kralja Tomislava 187, 40000 Belica</item>
      <item>Josip Čiček, OIB 49974762698, Huzjanova 22, 10000 Zagreb punomoćnik sudionika u postupku AGRO SIGMA društvo s ograničenom odgovornošću za poljoprivrednu djelatnost</item>
    </izvorni_sadrzaj>
    <derivirana_varijabla naziv="DomainObject.Predmet.OstaliListFormatedWithAdressOIB_1">
      <item>Sudski registar</item>
      <item>Svjetlana Kovačić, OIB 17492047930, Kralja Tomislava 187, 40000 Belica</item>
      <item>Josip Čiček, OIB 49974762698, Huzjanova 22, 10000 Zagreb punomoćnik sudionika u postupku AGRO SIGMA društvo s ograničenom odgovornošću za poljoprivrednu djelatnost</item>
    </derivirana_varijabla>
  </DomainObject.Predmet.OstaliListFormatedWithAdressOIB>
  <DomainObject.Predmet.OstaliListNazivFormated>
    <izvorni_sadrzaj>
      <item>Sudski registar</item>
      <item>Svjetlana Kovačić</item>
      <item>Josip Čiček</item>
    </izvorni_sadrzaj>
    <derivirana_varijabla naziv="DomainObject.Predmet.OstaliListNazivFormated_1">
      <item>Sudski registar</item>
      <item>Svjetlana Kovačić</item>
      <item>Josip Čiček</item>
    </derivirana_varijabla>
  </DomainObject.Predmet.OstaliListNazivFormated>
  <DomainObject.Predmet.OstaliListNazivFormatedOIB>
    <izvorni_sadrzaj>
      <item>Sudski registar</item>
      <item>Svjetlana Kovačić, OIB 17492047930</item>
      <item>Josip Čiček, OIB 49974762698</item>
    </izvorni_sadrzaj>
    <derivirana_varijabla naziv="DomainObject.Predmet.OstaliListNazivFormatedOIB_1">
      <item>Sudski registar</item>
      <item>Svjetlana Kovačić, OIB 17492047930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St-462/2016-14</izvorni_sadrzaj>
    <derivirana_varijabla naziv="DomainObject.PoslovniBrojDokumenta_1">St-462/2016-14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SIGMA društvo s ograničenom odgovornošću za poljoprivrednu djelatnost</izvorni_sadrzaj>
    <derivirana_varijabla naziv="DomainObject.Predmet.ProtustrankaIDrugi_1">AGRO SIGMA društvo s ograničenom odgovornošću za poljoprivrednu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 SIGMA društvo s ograničenom odgovornošću za poljoprivrednu djelatnost, OIB 12763957670, Kralja Tomislava 187, 40000 Belica</izvorni_sadrzaj>
    <derivirana_varijabla naziv="DomainObject.Predmet.ProtustrankaIDrugiAdressOIB_1">AGRO SIGMA društvo s ograničenom odgovornošću za poljoprivrednu djelatnost, OIB 12763957670, Kralja Tomislava 187,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SIGMA društvo s ograničenom odgovornošću za poljoprivrednu djelatnost</item>
      <item>Sudski registar</item>
      <item>Svjetlana Kovačić</item>
      <item>Josip Čiček</item>
    </izvorni_sadrzaj>
    <derivirana_varijabla naziv="DomainObject.Predmet.SudioniciListNaziv_1">
      <item>Financijska agencija</item>
      <item>AGRO SIGMA društvo s ograničenom odgovornošću za poljoprivrednu djelatnost</item>
      <item>Sudski registar</item>
      <item>Svjetlana Kovačić</item>
      <item>Josip Čiček</item>
    </derivirana_varijabla>
  </DomainObject.Predmet.SudioniciListNaziv>
  <DomainObject.Predmet.SudioniciListAdressOIB>
    <izvorni_sadrzaj>
      <item>Financijska agencija, OIB 85821130368, A. Cesarca 2,42000 Varaždin</item>
      <item>AGRO SIGMA društvo s ograničenom odgovornošću za poljoprivrednu djelatnost, OIB 12763957670, Kralja Tomislava 187,40000 Belica</item>
      <item>Sudski registar</item>
      <item>Svjetlana Kovačić, OIB 17492047930, Kralja Tomislava 187,40000 Belica</item>
      <item>Josip Čiček, OIB 49974762698, Huzjanova 22,10000 Zagreb</item>
    </izvorni_sadrzaj>
    <derivirana_varijabla naziv="DomainObject.Predmet.SudioniciListAdressOIB_1">
      <item>Financijska agencija, OIB 85821130368, A. Cesarca 2,42000 Varaždin</item>
      <item>AGRO SIGMA društvo s ograničenom odgovornošću za poljoprivrednu djelatnost, OIB 12763957670, Kralja Tomislava 187,40000 Belica</item>
      <item>Sudski registar</item>
      <item>Svjetlana Kovačić, OIB 17492047930, Kralja Tomislava 187,40000 Belica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A23FD-8BF0-41C9-8595-DF395D902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3387</properties:Characters>
  <properties:Lines>94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2017-06-20T12:12:00Z</cp:lastPrinted>
  <dcterms:modified xmlns:xsi="http://www.w3.org/2001/XMLSchema-instance" xsi:type="dcterms:W3CDTF">2017-06-20T12:12:00Z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