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8209" w14:paraId="ac88209" w:rsidRDefault="006E56D9" w:rsidP="00F020AC" w:rsidR="00F020AC" w:rsidRPr="009726FC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0AC" w:rsidP="00F020AC" w:rsidR="00F020AC" w:rsidRPr="009726FC"/>
    <w:p w:rsidRDefault="00F020AC" w:rsidP="00F020AC" w:rsidR="00F020AC" w:rsidRPr="009726FC">
      <w:r w:rsidRPr="009726FC">
        <w:t>REPUBLIKA HRVATSKA</w:t>
      </w:r>
      <w:r w:rsidR="00101705" w:rsidRPr="009726FC">
        <w:t xml:space="preserve"> </w:t>
      </w:r>
      <w:r w:rsidR="00101705" w:rsidRPr="009726FC">
        <w:tab/>
      </w:r>
      <w:r w:rsidR="00101705" w:rsidRPr="009726FC">
        <w:tab/>
      </w:r>
      <w:r w:rsidR="00101705" w:rsidRPr="009726FC">
        <w:tab/>
      </w:r>
      <w:r w:rsidR="00101705" w:rsidRPr="009726FC">
        <w:tab/>
      </w:r>
      <w:r w:rsidR="00101705" w:rsidRPr="009726FC">
        <w:tab/>
        <w:t xml:space="preserve">                     88</w:t>
      </w:r>
      <w:r w:rsidR="00CA5C05">
        <w:t>. St</w:t>
      </w:r>
      <w:r w:rsidR="00A82221" w:rsidRPr="009726FC">
        <w:t>-</w:t>
      </w:r>
      <w:r w:rsidR="000B1C40">
        <w:t>8144</w:t>
      </w:r>
      <w:r w:rsidR="00F867DE" w:rsidRPr="009726FC">
        <w:t>/</w:t>
      </w:r>
      <w:r w:rsidR="00CA5C05">
        <w:t>2015</w:t>
      </w:r>
    </w:p>
    <w:p w:rsidRDefault="00F020AC" w:rsidP="00F020AC" w:rsidR="00F020AC" w:rsidRPr="009726FC">
      <w:r w:rsidRPr="009726FC">
        <w:t xml:space="preserve">  Trgovački sud u Zagrebu</w:t>
      </w:r>
    </w:p>
    <w:p w:rsidRDefault="00F020AC" w:rsidP="00F020AC" w:rsidR="00F020AC" w:rsidRPr="009726FC">
      <w:r w:rsidRPr="009726FC">
        <w:t xml:space="preserve">    Zagreb, </w:t>
      </w:r>
      <w:proofErr w:type="spellStart"/>
      <w:r w:rsidRPr="009726FC">
        <w:t>Amruševa</w:t>
      </w:r>
      <w:proofErr w:type="spellEnd"/>
      <w:r w:rsidRPr="009726FC">
        <w:t xml:space="preserve"> 2/II</w:t>
      </w:r>
    </w:p>
    <w:p w:rsidRDefault="00F020AC" w:rsidP="00F020AC" w:rsidR="00F020AC" w:rsidRPr="009726FC"/>
    <w:p w:rsidRDefault="00CA5C05" w:rsidP="00CA5C05" w:rsidR="00CA5C05">
      <w:pPr>
        <w:jc w:val="center"/>
      </w:pPr>
    </w:p>
    <w:p w:rsidRDefault="00CA5C05" w:rsidP="00CA5C05" w:rsidR="00CA5C05" w:rsidRPr="00FD0773">
      <w:pPr>
        <w:jc w:val="center"/>
      </w:pPr>
      <w:r w:rsidRPr="00FD0773">
        <w:t>R E P U B L I K A    H R V A T S K A</w:t>
      </w:r>
    </w:p>
    <w:p w:rsidRDefault="00CA5C05" w:rsidP="00CA5C05" w:rsidR="00CA5C05" w:rsidRPr="00FD0773">
      <w:pPr>
        <w:jc w:val="both"/>
      </w:pPr>
    </w:p>
    <w:p w:rsidRDefault="00CA5C05" w:rsidP="00CA5C05" w:rsidR="00CA5C05" w:rsidRPr="00FD0773">
      <w:pPr>
        <w:jc w:val="center"/>
      </w:pPr>
      <w:r w:rsidRPr="00FD0773">
        <w:t>R J E Š E N J E</w:t>
      </w:r>
    </w:p>
    <w:p w:rsidRDefault="00CA5C05" w:rsidP="000B1C40" w:rsidR="000B1C40" w:rsidRPr="00565A7C">
      <w:pPr>
        <w:jc w:val="center"/>
      </w:pPr>
      <w:r w:rsidRPr="00FD0773">
        <w:tab/>
      </w:r>
    </w:p>
    <w:p w:rsidRDefault="000B1C40" w:rsidP="000B1C40" w:rsidR="00F020AC">
      <w:pPr>
        <w:jc w:val="both"/>
      </w:pPr>
      <w:r w:rsidRPr="00565A7C">
        <w:tab/>
        <w:t xml:space="preserve">Trgovački sud u Zagrebu po sucu pojedincu Maji Šebalj u skraćenom stečajnom postupku pokrenutim nad dužnikom </w:t>
      </w:r>
      <w:r w:rsidRPr="002F08E7">
        <w:t>Streljačko društvo PARABELLUM</w:t>
      </w:r>
      <w:r>
        <w:t>,</w:t>
      </w:r>
      <w:r w:rsidRPr="00565A7C">
        <w:t xml:space="preserve"> Sisak, Obrtnička 9, OIB: </w:t>
      </w:r>
      <w:r w:rsidRPr="002F08E7">
        <w:t>67445732058</w:t>
      </w:r>
      <w:r w:rsidRPr="00565A7C">
        <w:t>, dana</w:t>
      </w:r>
      <w:r w:rsidR="00CA5C05" w:rsidRPr="00FD0773">
        <w:t xml:space="preserve"> </w:t>
      </w:r>
      <w:r>
        <w:t>2</w:t>
      </w:r>
      <w:r w:rsidR="006D3B1B">
        <w:t>6</w:t>
      </w:r>
      <w:r>
        <w:t>. siječnja 2017</w:t>
      </w:r>
      <w:r w:rsidR="00CA5C05" w:rsidRPr="00FD0773">
        <w:t>.</w:t>
      </w:r>
      <w:r w:rsidR="00CA5C05">
        <w:t>,</w:t>
      </w:r>
    </w:p>
    <w:p w:rsidRDefault="00CA5C05" w:rsidP="00F020AC" w:rsidR="00CA5C05" w:rsidRPr="009726FC">
      <w:pPr>
        <w:jc w:val="both"/>
      </w:pPr>
    </w:p>
    <w:p w:rsidRDefault="00F020AC" w:rsidP="00F020AC" w:rsidR="00F020AC" w:rsidRPr="009726FC">
      <w:pPr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 r i j e š i o   j e</w:t>
      </w:r>
    </w:p>
    <w:p w:rsidRDefault="00593E91" w:rsidP="00F020AC" w:rsidR="00593E91" w:rsidRPr="009726FC">
      <w:pPr>
        <w:jc w:val="both"/>
      </w:pPr>
    </w:p>
    <w:p w:rsidRDefault="00CA5C05" w:rsidP="00CA5C05" w:rsidR="000B1C40">
      <w:pPr>
        <w:jc w:val="both"/>
      </w:pPr>
      <w:r>
        <w:tab/>
      </w:r>
      <w:r w:rsidR="00586EDD" w:rsidRPr="009726FC">
        <w:t>I</w:t>
      </w:r>
      <w:r>
        <w:t xml:space="preserve">    </w:t>
      </w:r>
      <w:r w:rsidR="00586EDD" w:rsidRPr="009726FC">
        <w:t xml:space="preserve">Ispravlja se </w:t>
      </w:r>
      <w:r>
        <w:t>rješenje</w:t>
      </w:r>
      <w:r w:rsidR="00586EDD" w:rsidRPr="009726FC">
        <w:t xml:space="preserve"> ovoga </w:t>
      </w:r>
      <w:r w:rsidR="00055A26" w:rsidRPr="009726FC">
        <w:t xml:space="preserve">suda poslovni broj </w:t>
      </w:r>
      <w:r w:rsidR="000B1C40">
        <w:t>St</w:t>
      </w:r>
      <w:r w:rsidR="000B1C40" w:rsidRPr="009726FC">
        <w:t>-</w:t>
      </w:r>
      <w:r w:rsidR="000B1C40">
        <w:t>8144</w:t>
      </w:r>
      <w:r w:rsidR="000B1C40" w:rsidRPr="009726FC">
        <w:t>/</w:t>
      </w:r>
      <w:r w:rsidR="000B1C40">
        <w:t>2015 od 31</w:t>
      </w:r>
      <w:r w:rsidR="00055A26" w:rsidRPr="009726FC">
        <w:t xml:space="preserve">. </w:t>
      </w:r>
      <w:r w:rsidR="000B1C40">
        <w:t>ožujka</w:t>
      </w:r>
      <w:r w:rsidR="00055A26" w:rsidRPr="009726FC">
        <w:t xml:space="preserve"> 201</w:t>
      </w:r>
      <w:r>
        <w:t>6</w:t>
      </w:r>
      <w:r w:rsidR="000B1C40">
        <w:t>. godine, tako da u</w:t>
      </w:r>
      <w:r w:rsidR="009E622A">
        <w:t xml:space="preserve"> izreci predmetnog rješenja u </w:t>
      </w:r>
      <w:r w:rsidR="000B1C40">
        <w:t>prvom redu točke IV. umjesto riječi "</w:t>
      </w:r>
      <w:r w:rsidR="000B1C40" w:rsidRPr="00565A7C">
        <w:t>iz sudskog registra</w:t>
      </w:r>
      <w:r w:rsidR="000B1C40">
        <w:t>" ispravno treba stajati "iz registra udruga".</w:t>
      </w:r>
    </w:p>
    <w:p w:rsidRDefault="00586EDD" w:rsidP="00586EDD" w:rsidR="00586EDD" w:rsidRPr="009726FC">
      <w:pPr>
        <w:jc w:val="both"/>
      </w:pPr>
    </w:p>
    <w:p w:rsidRDefault="00586EDD" w:rsidP="006E56D9" w:rsidR="00586EDD" w:rsidRPr="009726FC">
      <w:pPr>
        <w:jc w:val="both"/>
      </w:pPr>
      <w:r w:rsidRPr="009726FC">
        <w:tab/>
        <w:t>II</w:t>
      </w:r>
      <w:r w:rsidR="00CA5C05">
        <w:t xml:space="preserve">    </w:t>
      </w:r>
      <w:r w:rsidRPr="009726FC">
        <w:t xml:space="preserve">U preostalom dijelu </w:t>
      </w:r>
      <w:r w:rsidR="00CA5C05">
        <w:t>rješenje</w:t>
      </w:r>
      <w:r w:rsidRPr="009726FC">
        <w:t xml:space="preserve"> ostaje neizmijenjen</w:t>
      </w:r>
      <w:r w:rsidR="00CA5C05">
        <w:t>o</w:t>
      </w:r>
      <w:r w:rsidRPr="009726FC">
        <w:t>.</w:t>
      </w:r>
    </w:p>
    <w:p w:rsidRDefault="00586EDD" w:rsidP="00586EDD" w:rsidR="00586EDD" w:rsidRPr="009726FC">
      <w:pPr>
        <w:pStyle w:val="Naslov5"/>
        <w:rPr>
          <w:b w:val="false"/>
          <w:i w:val="false"/>
          <w:sz w:val="24"/>
          <w:szCs w:val="24"/>
        </w:rPr>
      </w:pPr>
      <w:r w:rsidRPr="009726FC">
        <w:rPr>
          <w:i w:val="false"/>
          <w:sz w:val="24"/>
          <w:szCs w:val="24"/>
        </w:rPr>
        <w:t xml:space="preserve">                                                                </w:t>
      </w:r>
      <w:r w:rsidRPr="009726FC">
        <w:rPr>
          <w:b w:val="false"/>
          <w:bCs w:val="false"/>
          <w:i w:val="false"/>
          <w:sz w:val="24"/>
          <w:szCs w:val="24"/>
        </w:rPr>
        <w:t>Obrazloženje</w:t>
      </w:r>
    </w:p>
    <w:p w:rsidRDefault="00586EDD" w:rsidP="00586EDD" w:rsidR="00586EDD" w:rsidRPr="009726FC">
      <w:pPr>
        <w:ind w:firstLine="1134"/>
        <w:jc w:val="both"/>
      </w:pPr>
    </w:p>
    <w:p w:rsidRDefault="00D65D90" w:rsidP="009E622A" w:rsidR="00D65D90">
      <w:pPr>
        <w:jc w:val="both"/>
      </w:pPr>
      <w:r>
        <w:tab/>
      </w:r>
      <w:r w:rsidR="00586EDD" w:rsidRPr="009726FC">
        <w:t xml:space="preserve">U </w:t>
      </w:r>
      <w:r w:rsidR="00CA5C05">
        <w:t>rješenju</w:t>
      </w:r>
      <w:r w:rsidR="00586EDD" w:rsidRPr="009726FC">
        <w:t xml:space="preserve"> ovoga </w:t>
      </w:r>
      <w:r w:rsidR="00055A26" w:rsidRPr="009726FC">
        <w:t xml:space="preserve">suda poslovni broj  </w:t>
      </w:r>
      <w:r w:rsidR="009E622A">
        <w:t>St</w:t>
      </w:r>
      <w:r w:rsidR="009E622A" w:rsidRPr="009726FC">
        <w:t>-</w:t>
      </w:r>
      <w:r w:rsidR="009E622A">
        <w:t>8144</w:t>
      </w:r>
      <w:r w:rsidR="009E622A" w:rsidRPr="009726FC">
        <w:t>/</w:t>
      </w:r>
      <w:r w:rsidR="009E622A">
        <w:t>2015 od 31</w:t>
      </w:r>
      <w:r w:rsidR="009E622A" w:rsidRPr="009726FC">
        <w:t xml:space="preserve">. </w:t>
      </w:r>
      <w:r w:rsidR="009E622A">
        <w:t>ožujka</w:t>
      </w:r>
      <w:r w:rsidR="009E622A" w:rsidRPr="009726FC">
        <w:t xml:space="preserve"> 201</w:t>
      </w:r>
      <w:r w:rsidR="009E622A">
        <w:t xml:space="preserve">6 </w:t>
      </w:r>
      <w:r w:rsidR="00586EDD" w:rsidRPr="009726FC">
        <w:t xml:space="preserve">nastala je očita pogreška u pisanju </w:t>
      </w:r>
      <w:r w:rsidR="009E622A">
        <w:t>u točki IV. izreke rješenja</w:t>
      </w:r>
      <w:r w:rsidR="00586EDD" w:rsidRPr="009726FC">
        <w:t>, pa je isto valjalo ispraviti primjenom</w:t>
      </w:r>
      <w:r>
        <w:t xml:space="preserve">  čl. 34</w:t>
      </w:r>
      <w:r w:rsidR="008511C8">
        <w:t>2</w:t>
      </w:r>
      <w:r>
        <w:t>.</w:t>
      </w:r>
      <w:r w:rsidR="008511C8">
        <w:t xml:space="preserve"> st.1.</w:t>
      </w:r>
      <w:r>
        <w:t xml:space="preserve">  Zakona o parničnom postupku (NN 53/91 do 28/13: dalje ZPP), a u svezi s člankom </w:t>
      </w:r>
      <w:r w:rsidR="008511C8">
        <w:t>10</w:t>
      </w:r>
      <w:r>
        <w:t>. Stečajnog zakona (</w:t>
      </w:r>
      <w:r w:rsidR="008511C8" w:rsidRPr="00F328E9">
        <w:t>(NN 71/15, dalje SZ)</w:t>
      </w:r>
      <w:r>
        <w:t>), odlučeno kao u izreci ovog rješenja</w:t>
      </w:r>
    </w:p>
    <w:p w:rsidRDefault="00F020AC" w:rsidP="00055A26" w:rsidR="00F020AC" w:rsidRPr="009726FC">
      <w:pPr>
        <w:ind w:firstLine="708"/>
        <w:jc w:val="both"/>
      </w:pPr>
    </w:p>
    <w:p w:rsidRDefault="00055A26" w:rsidP="00F020AC" w:rsidR="00F020AC" w:rsidRPr="009726FC">
      <w:pPr>
        <w:ind w:firstLine="3" w:left="2829"/>
        <w:jc w:val="both"/>
      </w:pPr>
      <w:r w:rsidRPr="009726FC">
        <w:t xml:space="preserve">U Zagrebu, </w:t>
      </w:r>
      <w:r w:rsidR="00D65D90">
        <w:t>2</w:t>
      </w:r>
      <w:r w:rsidR="006D3B1B">
        <w:t>6</w:t>
      </w:r>
      <w:r w:rsidR="00D65D90">
        <w:t xml:space="preserve">. </w:t>
      </w:r>
      <w:r w:rsidR="009E622A">
        <w:t>siječnja 2017.</w:t>
      </w:r>
    </w:p>
    <w:p w:rsidRDefault="00F020AC" w:rsidP="0032229D" w:rsidR="00F020AC" w:rsidRPr="009726FC">
      <w:pPr>
        <w:jc w:val="both"/>
      </w:pPr>
    </w:p>
    <w:p w:rsidRDefault="00F020AC" w:rsidP="00F020AC" w:rsidR="00F020AC" w:rsidRPr="009726FC">
      <w:pPr>
        <w:ind w:left="705"/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>Sudac</w:t>
      </w:r>
      <w:r w:rsidR="0032229D" w:rsidRPr="009726FC">
        <w:t>:</w:t>
      </w:r>
    </w:p>
    <w:p w:rsidRDefault="001A3BB4" w:rsidP="00F020AC" w:rsidR="00F020AC" w:rsidRPr="009726FC">
      <w:pPr>
        <w:ind w:left="705"/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Maja Šebalj</w:t>
      </w:r>
      <w:r w:rsidR="00346F99">
        <w:t>,v.r.</w:t>
      </w:r>
    </w:p>
    <w:p w:rsidRDefault="00F020AC" w:rsidP="007B6580" w:rsidR="00F020AC" w:rsidRPr="009726FC">
      <w:pPr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    </w:t>
      </w:r>
    </w:p>
    <w:p w:rsidRDefault="00F020AC" w:rsidP="00F020AC" w:rsidR="00F020AC" w:rsidRPr="009726FC">
      <w:pPr>
        <w:jc w:val="both"/>
        <w:rPr>
          <w:b/>
        </w:rPr>
      </w:pPr>
      <w:r w:rsidRPr="009726FC">
        <w:rPr>
          <w:b/>
        </w:rPr>
        <w:t xml:space="preserve">Uputa o pravnom lijeku: </w:t>
      </w:r>
    </w:p>
    <w:p w:rsidRDefault="00A82221" w:rsidP="00A82221" w:rsidR="00A82221" w:rsidRPr="009726FC">
      <w:pPr>
        <w:jc w:val="both"/>
      </w:pPr>
      <w:r w:rsidRPr="009726FC">
        <w:t xml:space="preserve">Protiv ovog rješenja nije dopuštena posebna žalba. </w:t>
      </w:r>
    </w:p>
    <w:p w:rsidRDefault="00523029" w:rsidP="0032229D" w:rsidR="00523029" w:rsidRPr="009726FC">
      <w:pPr>
        <w:jc w:val="both"/>
      </w:pPr>
    </w:p>
    <w:p w:rsidRDefault="00346F99" w:rsidR="00346F99" w:rsidRPr="00ED5ADF">
      <w:pPr>
        <w:jc w:val="right"/>
      </w:pPr>
    </w:p>
    <w:p w:rsidRDefault="00346F99" w:rsidR="00346F99">
      <w:pPr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346F99" w:rsidR="00346F99">
      <w:pPr>
        <w:jc w:val="both"/>
      </w:pPr>
      <w:r>
        <w:t>ovlašteni službenik</w:t>
      </w:r>
    </w:p>
    <w:p w:rsidRDefault="00346F99" w:rsidR="00346F99">
      <w:pPr>
        <w:jc w:val="both"/>
      </w:pPr>
      <w:r>
        <w:t xml:space="preserve">Ljubica Radošević </w:t>
      </w:r>
    </w:p>
    <w:p w:rsidRDefault="00F43F52" w:rsidP="006E56D9" w:rsidR="00F43F52" w:rsidRPr="009726FC">
      <w:pPr>
        <w:jc w:val="both"/>
      </w:pPr>
    </w:p>
    <w:sectPr w:rsidR="00F43F52" w:rsidRPr="009726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51641"/>
    <w:multiLevelType w:val="hybridMultilevel"/>
    <w:tmpl w:val="D5AA69CC"/>
    <w:lvl w:tplc="538ED0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C86736C"/>
    <w:multiLevelType w:val="hybridMultilevel"/>
    <w:tmpl w:val="C9C4E560"/>
    <w:lvl w:tplc="FD3684B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0AC"/>
    <w:rsid w:val="00026688"/>
    <w:rsid w:val="00055A26"/>
    <w:rsid w:val="00066F4B"/>
    <w:rsid w:val="000B1C40"/>
    <w:rsid w:val="000F4BDF"/>
    <w:rsid w:val="00101705"/>
    <w:rsid w:val="00132779"/>
    <w:rsid w:val="00183242"/>
    <w:rsid w:val="001A3BB4"/>
    <w:rsid w:val="002807D4"/>
    <w:rsid w:val="002B49C4"/>
    <w:rsid w:val="0032229D"/>
    <w:rsid w:val="00337C0C"/>
    <w:rsid w:val="00346F99"/>
    <w:rsid w:val="003C1376"/>
    <w:rsid w:val="00523029"/>
    <w:rsid w:val="00536AB0"/>
    <w:rsid w:val="00582DE4"/>
    <w:rsid w:val="00586EDD"/>
    <w:rsid w:val="00593E91"/>
    <w:rsid w:val="00607F17"/>
    <w:rsid w:val="0069417E"/>
    <w:rsid w:val="006A67FC"/>
    <w:rsid w:val="006B7A84"/>
    <w:rsid w:val="006D3B1B"/>
    <w:rsid w:val="006D435B"/>
    <w:rsid w:val="006E56D9"/>
    <w:rsid w:val="00705F93"/>
    <w:rsid w:val="00734272"/>
    <w:rsid w:val="00760CE1"/>
    <w:rsid w:val="007B6580"/>
    <w:rsid w:val="008511C8"/>
    <w:rsid w:val="008745D2"/>
    <w:rsid w:val="00891D30"/>
    <w:rsid w:val="00900EAE"/>
    <w:rsid w:val="009726FC"/>
    <w:rsid w:val="009E622A"/>
    <w:rsid w:val="00A261A4"/>
    <w:rsid w:val="00A82221"/>
    <w:rsid w:val="00A924A0"/>
    <w:rsid w:val="00AB6E14"/>
    <w:rsid w:val="00AC5180"/>
    <w:rsid w:val="00B26A1A"/>
    <w:rsid w:val="00B55713"/>
    <w:rsid w:val="00BA440F"/>
    <w:rsid w:val="00BA4695"/>
    <w:rsid w:val="00CA5C05"/>
    <w:rsid w:val="00D0039B"/>
    <w:rsid w:val="00D532B8"/>
    <w:rsid w:val="00D551E6"/>
    <w:rsid w:val="00D65D90"/>
    <w:rsid w:val="00D853A9"/>
    <w:rsid w:val="00D96C8F"/>
    <w:rsid w:val="00DB3509"/>
    <w:rsid w:val="00DB7084"/>
    <w:rsid w:val="00E71568"/>
    <w:rsid w:val="00E74BEF"/>
    <w:rsid w:val="00F020AC"/>
    <w:rsid w:val="00F2712B"/>
    <w:rsid w:val="00F36F8A"/>
    <w:rsid w:val="00F43F52"/>
    <w:rsid w:val="00F51E9B"/>
    <w:rsid w:val="00F86094"/>
    <w:rsid w:val="00F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0AC"/>
    <w:rPr>
      <w:sz w:val="24"/>
      <w:szCs w:val="24"/>
    </w:rPr>
  </w:style>
  <w:style w:styleId="Naslov1" w:type="paragraph">
    <w:name w:val="heading 1"/>
    <w:basedOn w:val="Normal"/>
    <w:next w:val="Normal"/>
    <w:qFormat/>
    <w:rsid w:val="00B26A1A"/>
    <w:pPr>
      <w:keepNext/>
      <w:jc w:val="center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586EDD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B26A1A"/>
    <w:pPr>
      <w:ind w:firstLine="720"/>
      <w:jc w:val="both"/>
    </w:pPr>
    <w:rPr>
      <w:szCs w:val="20"/>
    </w:rPr>
  </w:style>
  <w:style w:styleId="Podnoje" w:type="paragraph">
    <w:name w:val="footer"/>
    <w:basedOn w:val="Normal"/>
    <w:rsid w:val="00B26A1A"/>
    <w:pPr>
      <w:tabs>
        <w:tab w:pos="4153" w:val="center"/>
        <w:tab w:pos="8306" w:val="right"/>
      </w:tabs>
    </w:pPr>
    <w:rPr>
      <w:szCs w:val="20"/>
    </w:rPr>
  </w:style>
  <w:style w:styleId="Tijeloteksta" w:type="paragraph">
    <w:name w:val="Body Text"/>
    <w:basedOn w:val="Normal"/>
    <w:rsid w:val="00B26A1A"/>
    <w:pPr>
      <w:jc w:val="both"/>
    </w:pPr>
  </w:style>
  <w:style w:styleId="Tijeloteksta-uvlaka2" w:type="paragraph">
    <w:name w:val="Body Text Indent 2"/>
    <w:basedOn w:val="Normal"/>
    <w:rsid w:val="00593E9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6E56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56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0AC"/>
    <w:rPr>
      <w:sz w:val="24"/>
      <w:szCs w:val="24"/>
    </w:rPr>
  </w:style>
  <w:style w:styleId="Naslov1" w:type="paragraph">
    <w:name w:val="heading 1"/>
    <w:basedOn w:val="Normal"/>
    <w:next w:val="Normal"/>
    <w:qFormat/>
    <w:rsid w:val="00B26A1A"/>
    <w:pPr>
      <w:keepNext/>
      <w:jc w:val="center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586EDD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B26A1A"/>
    <w:pPr>
      <w:ind w:firstLine="720"/>
      <w:jc w:val="both"/>
    </w:pPr>
    <w:rPr>
      <w:szCs w:val="20"/>
    </w:rPr>
  </w:style>
  <w:style w:styleId="Podnoje" w:type="paragraph">
    <w:name w:val="footer"/>
    <w:basedOn w:val="Normal"/>
    <w:rsid w:val="00B26A1A"/>
    <w:pPr>
      <w:tabs>
        <w:tab w:pos="4153" w:val="center"/>
        <w:tab w:pos="8306" w:val="right"/>
      </w:tabs>
    </w:pPr>
    <w:rPr>
      <w:szCs w:val="20"/>
    </w:rPr>
  </w:style>
  <w:style w:styleId="Tijeloteksta" w:type="paragraph">
    <w:name w:val="Body Text"/>
    <w:basedOn w:val="Normal"/>
    <w:rsid w:val="00B26A1A"/>
    <w:pPr>
      <w:jc w:val="both"/>
    </w:pPr>
  </w:style>
  <w:style w:styleId="Tijeloteksta-uvlaka2" w:type="paragraph">
    <w:name w:val="Body Text Indent 2"/>
    <w:basedOn w:val="Normal"/>
    <w:rsid w:val="00593E9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6E56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56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9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99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64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1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345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8144</izvorni_sadrzaj>
    <derivirana_varijabla naziv="DomainObject.Predmet.Broj_1">8144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St-8144/2015</izvorni_sadrzaj>
    <derivirana_varijabla naziv="DomainObject.Predmet.OznakaBroj_1">St-8144/2015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Streljačko društvo PARABELLUM</izvorni_sadrzaj>
    <derivirana_varijabla naziv="DomainObject.Predmet.ProtustrankaFormated_1">  Streljačko društvo PARABELLUM</derivirana_varijabla>
  </DomainObject.Predmet.ProtustrankaFormated>
  <DomainObject.Predmet.ProtustrankaFormatedOIB>
    <izvorni_sadrzaj>  Streljačko društvo PARABELLUM, OIB 67445732058</izvorni_sadrzaj>
    <derivirana_varijabla naziv="DomainObject.Predmet.ProtustrankaFormatedOIB_1">  Streljačko društvo PARABELLUM, OIB 67445732058</derivirana_varijabla>
  </DomainObject.Predmet.ProtustrankaFormatedOIB>
  <DomainObject.Predmet.ProtustrankaFormatedWithAdress>
    <izvorni_sadrzaj> Streljačko društvo PARABELLUM, Obrtnička 9, 44000 Sisak</izvorni_sadrzaj>
    <derivirana_varijabla naziv="DomainObject.Predmet.ProtustrankaFormatedWithAdress_1"> Streljačko društvo PARABELLUM, Obrtnička 9, 44000 Sisak</derivirana_varijabla>
  </DomainObject.Predmet.ProtustrankaFormatedWithAdress>
  <DomainObject.Predmet.ProtustrankaFormatedWithAdressOIB>
    <izvorni_sadrzaj> Streljačko društvo PARABELLUM, OIB 67445732058, Obrtnička 9, 44000 Sisak</izvorni_sadrzaj>
    <derivirana_varijabla naziv="DomainObject.Predmet.ProtustrankaFormatedWithAdressOIB_1"> Streljačko društvo PARABELLUM, OIB 67445732058, Obrtnička 9, 44000 Sisak</derivirana_varijabla>
  </DomainObject.Predmet.ProtustrankaFormatedWithAdressOIB>
  <DomainObject.Predmet.ProtustrankaWithAdress>
    <izvorni_sadrzaj>Streljačko društvo PARABELLUM Obrtnička 9, 44000 Sisak</izvorni_sadrzaj>
    <derivirana_varijabla naziv="DomainObject.Predmet.ProtustrankaWithAdress_1">Streljačko društvo PARABELLUM Obrtnička 9, 44000 Sisak</derivirana_varijabla>
  </DomainObject.Predmet.ProtustrankaWithAdress>
  <DomainObject.Predmet.ProtustrankaWithAdressOIB>
    <izvorni_sadrzaj>Streljačko društvo PARABELLUM, OIB 67445732058, Obrtnička 9, 44000 Sisak</izvorni_sadrzaj>
    <derivirana_varijabla naziv="DomainObject.Predmet.ProtustrankaWithAdressOIB_1">Streljačko društvo PARABELLUM, OIB 67445732058, Obrtnička 9, 44000 Sisak</derivirana_varijabla>
  </DomainObject.Predmet.ProtustrankaWithAdressOIB>
  <DomainObject.Predmet.ProtustrankaNazivFormated>
    <izvorni_sadrzaj>Streljačko društvo PARABELLUM</izvorni_sadrzaj>
    <derivirana_varijabla naziv="DomainObject.Predmet.ProtustrankaNazivFormated_1">Streljačko društvo PARABELLUM</derivirana_varijabla>
  </DomainObject.Predmet.ProtustrankaNazivFormated>
  <DomainObject.Predmet.ProtustrankaNazivFormatedOIB>
    <izvorni_sadrzaj>Streljačko društvo PARABELLUM, OIB 67445732058</izvorni_sadrzaj>
    <derivirana_varijabla naziv="DomainObject.Predmet.ProtustrankaNazivFormatedOIB_1">Streljačko društvo PARABELLUM, OIB 67445732058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Streljačko društvo PARABELLUM</item>
    </izvorni_sadrzaj>
    <derivirana_varijabla naziv="DomainObject.Predmet.ProtuStrankaListFormated_1">
      <item>Streljačko društvo PARABELLUM</item>
    </derivirana_varijabla>
  </DomainObject.Predmet.ProtuStrankaListFormated>
  <DomainObject.Predmet.ProtuStrankaListFormatedOIB>
    <izvorni_sadrzaj>
      <item>Streljačko društvo PARABELLUM, OIB 67445732058</item>
    </izvorni_sadrzaj>
    <derivirana_varijabla naziv="DomainObject.Predmet.ProtuStrankaListFormatedOIB_1">
      <item>Streljačko društvo PARABELLUM, OIB 67445732058</item>
    </derivirana_varijabla>
  </DomainObject.Predmet.ProtuStrankaListFormatedOIB>
  <DomainObject.Predmet.ProtuStrankaListFormatedWithAdress>
    <izvorni_sadrzaj>
      <item>Streljačko društvo PARABELLUM, Obrtnička 9, 44000 Sisak</item>
    </izvorni_sadrzaj>
    <derivirana_varijabla naziv="DomainObject.Predmet.ProtuStrankaListFormatedWithAdress_1">
      <item>Streljačko društvo PARABELLUM, Obrtnička 9, 44000 Sisak</item>
    </derivirana_varijabla>
  </DomainObject.Predmet.ProtuStrankaListFormatedWithAdress>
  <DomainObject.Predmet.ProtuStrankaListFormatedWithAdressOIB>
    <izvorni_sadrzaj>
      <item>Streljačko društvo PARABELLUM, OIB 67445732058, Obrtnička 9, 44000 Sisak</item>
    </izvorni_sadrzaj>
    <derivirana_varijabla naziv="DomainObject.Predmet.ProtuStrankaListFormatedWithAdressOIB_1">
      <item>Streljačko društvo PARABELLUM, OIB 67445732058, Obrtnička 9, 44000 Sisak</item>
    </derivirana_varijabla>
  </DomainObject.Predmet.ProtuStrankaListFormatedWithAdressOIB>
  <DomainObject.Predmet.ProtuStrankaListNazivFormated>
    <izvorni_sadrzaj>
      <item>Streljačko društvo PARABELLUM</item>
    </izvorni_sadrzaj>
    <derivirana_varijabla naziv="DomainObject.Predmet.ProtuStrankaListNazivFormated_1">
      <item>Streljačko društvo PARABELLUM</item>
    </derivirana_varijabla>
  </DomainObject.Predmet.ProtuStrankaListNazivFormated>
  <DomainObject.Predmet.ProtuStrankaListNazivFormatedOIB>
    <izvorni_sadrzaj>
      <item>Streljačko društvo PARABELLUM, OIB 67445732058</item>
    </izvorni_sadrzaj>
    <derivirana_varijabla naziv="DomainObject.Predmet.ProtuStrankaListNazivFormatedOIB_1">
      <item>Streljačko društvo PARABELLUM, OIB 67445732058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59a, 10000 Zagreb</item>
    </izvorni_sadrzaj>
    <derivirana_varijabla naziv="DomainObject.Predmet.OstaliListFormatedWithAdress_1">
      <item>Marko Marić, Petrinjska 59a, 10000 Zagreb</item>
    </derivirana_varijabla>
  </DomainObject.Predmet.OstaliListFormatedWithAdress>
  <DomainObject.Predmet.OstaliListFormatedWithAdressOIB>
    <izvorni_sadrzaj>
      <item>Marko Marić, OIB 40578632064, Petrinjska 59a, 10000 Zagreb</item>
    </izvorni_sadrzaj>
    <derivirana_varijabla naziv="DomainObject.Predmet.OstaliListFormatedWithAdressOIB_1">
      <item>Marko Marić, OIB 40578632064, Petrinjska 59a,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Streljačko društvo PARABELLUM</izvorni_sadrzaj>
    <derivirana_varijabla naziv="DomainObject.Predmet.ProtustrankaIDrugi_1">Streljačko društvo PARABELLUM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Streljačko društvo PARABELLUM, OIB 67445732058, Obrtnička 9, 44000 Sisak</izvorni_sadrzaj>
    <derivirana_varijabla naziv="DomainObject.Predmet.ProtustrankaIDrugiAdressOIB_1">Streljačko društvo PARABELLUM, OIB 67445732058, Obrtnička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St-8144/2015-7</izvorni_sadrzaj>
    <derivirana_varijabla naziv="DomainObject.Predmet.OdlukaRjesenje.Oznaka_1">St-8144/2015-7</derivirana_varijabla>
  </DomainObject.Predmet.OdlukaRjesenje.Oznaka>
  <DomainObject.Predmet.SudioniciListNaziv>
    <izvorni_sadrzaj>
      <item>FINA Regionalni centar Zagreb</item>
      <item>Streljačko društvo PARABELLUM</item>
      <item>Marko Marić</item>
    </izvorni_sadrzaj>
    <derivirana_varijabla naziv="DomainObject.Predmet.SudioniciListNaziv_1">
      <item>FINA Regionalni centar Zagreb</item>
      <item>Streljačko društvo PARABELLUM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Streljačko društvo PARABELLUM, OIB 67445732058, Obrtnička 9,44000 Sisak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Streljačko društvo PARABELLUM, OIB 67445732058, Obrtnička 9,44000 Sisak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67445732058</item>
      <item>, OIB 40578632064</item>
    </izvorni_sadrzaj>
    <derivirana_varijabla naziv="DomainObject.Predmet.SudioniciListNazivOIB_1">
      <item>, OIB 85821130368</item>
      <item>, OIB 67445732058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CD81A-057A-4E84-83F1-3C6522F43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985</properties:Characters>
  <properties:Lines>41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2017-01-20T12:16:00Z</dcterms:created>
  <dc:creator>nribaric</dc:creator>
  <cp:lastModifiedBy>Ljubica Radošević</cp:lastModifiedBy>
  <cp:lastPrinted>2017-01-26T08:09:00Z</cp:lastPrinted>
  <dcterms:modified xmlns:xsi="http://www.w3.org/2001/XMLSchema-instance" xsi:type="dcterms:W3CDTF">2017-01-26T08:09:00Z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