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ce84" w14:paraId="b45ce84" w:rsidRDefault="00426B8A" w:rsidP="00C77114" w:rsidR="00C77114">
      <w:pPr>
        <w:spacing w:after="0"/>
        <w:jc w:val="right"/>
        <w15:collapsed w:val="false"/>
      </w:pPr>
      <w:bookmarkStart w:name="_GoBack" w:id="0"/>
      <w:bookmarkEnd w:id="0"/>
      <w:r>
        <w:t xml:space="preserve">    Poslovni broj: 2 St-602</w:t>
      </w:r>
      <w:r w:rsidR="00C77114">
        <w:t>/16-1</w:t>
      </w:r>
      <w:r>
        <w:t>5</w:t>
      </w:r>
    </w:p>
    <w:p w:rsidRDefault="00C77114" w:rsidP="00C77114" w:rsidR="00C77114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49910"/>
            <wp:effectExtent b="0" r="254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C77114" w:rsidP="00C77114" w:rsidR="00C77114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C77114" w:rsidP="00C77114" w:rsidR="00C77114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C77114" w:rsidP="00C77114" w:rsidR="00C77114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C77114" w:rsidP="00C77114" w:rsidR="00C77114">
      <w:pPr>
        <w:spacing w:after="0"/>
        <w:jc w:val="center"/>
      </w:pPr>
    </w:p>
    <w:p w:rsidRDefault="00C77114" w:rsidP="00C77114" w:rsidR="00C77114">
      <w:pPr>
        <w:spacing w:after="0"/>
        <w:jc w:val="center"/>
      </w:pPr>
    </w:p>
    <w:p w:rsidRDefault="00C77114" w:rsidP="00C77114" w:rsidR="00C77114">
      <w:pPr>
        <w:spacing w:after="0"/>
        <w:jc w:val="center"/>
      </w:pPr>
      <w:r>
        <w:t xml:space="preserve">R E P U B L I K A    H R V A T S K A </w:t>
      </w:r>
    </w:p>
    <w:p w:rsidRDefault="00C77114" w:rsidP="00C77114" w:rsidR="00C77114">
      <w:pPr>
        <w:spacing w:after="0"/>
        <w:jc w:val="center"/>
      </w:pPr>
      <w:r>
        <w:t>R J E Š E NJ E</w:t>
      </w:r>
    </w:p>
    <w:p w:rsidRDefault="00C77114" w:rsidP="00C77114" w:rsidR="00C77114">
      <w:pPr>
        <w:spacing w:after="0"/>
        <w:jc w:val="center"/>
      </w:pPr>
    </w:p>
    <w:p w:rsidRDefault="00C77114" w:rsidP="00C77114" w:rsidR="00C77114">
      <w:pPr>
        <w:spacing w:after="0"/>
        <w:ind w:firstLine="708"/>
        <w:jc w:val="both"/>
      </w:pPr>
      <w:r>
        <w:t xml:space="preserve">Trgovački sud u Varaždinu po sutkinji toga suda Meliti Poljanec Bubaš, kao stečajnoj sutkinji, u stečajnom predmetu, povodom prijedloga predlagatelja Financijske agencije Regionalni centar Zagreb, Podružnica Varaždin, Augusta Cesarca 2, Varaždin,  za otvaranje stečajnog postupka nad </w:t>
      </w:r>
      <w:r w:rsidR="00426B8A">
        <w:t>POLJOPRIVREDNA ZADRUGA PEROŠ za proizvodnju, trgovinu i usluge, OIB: 66779853795 sa sjedištem u Dravska 19, 48331 Gola</w:t>
      </w:r>
      <w:r>
        <w:t>, dana 2</w:t>
      </w:r>
      <w:r w:rsidR="00426B8A">
        <w:t>2</w:t>
      </w:r>
      <w:r>
        <w:t>. studenoga 2016. godine</w:t>
      </w:r>
    </w:p>
    <w:p w:rsidRDefault="00C77114" w:rsidP="00C77114" w:rsidR="00C77114">
      <w:pPr>
        <w:spacing w:after="0"/>
        <w:jc w:val="both"/>
      </w:pPr>
    </w:p>
    <w:p w:rsidRDefault="00C77114" w:rsidP="00C77114" w:rsidR="00C77114">
      <w:pPr>
        <w:spacing w:after="0"/>
        <w:jc w:val="both"/>
      </w:pPr>
    </w:p>
    <w:p w:rsidRDefault="00C77114" w:rsidP="00C77114" w:rsidR="00C77114">
      <w:pPr>
        <w:spacing w:after="0"/>
        <w:jc w:val="center"/>
      </w:pPr>
      <w:r>
        <w:t>r i j e š i o  j e</w:t>
      </w:r>
    </w:p>
    <w:p w:rsidRDefault="00C77114" w:rsidP="00C77114" w:rsidR="00C77114">
      <w:pPr>
        <w:spacing w:after="0"/>
      </w:pPr>
    </w:p>
    <w:p w:rsidRDefault="00C77114" w:rsidP="00C77114" w:rsidR="00C77114">
      <w:pPr>
        <w:spacing w:after="0"/>
        <w:jc w:val="both"/>
      </w:pPr>
      <w:r>
        <w:t xml:space="preserve">  </w:t>
      </w:r>
      <w:r>
        <w:tab/>
        <w:t xml:space="preserve">I. Pozivaju se vjerovnici dužnika </w:t>
      </w:r>
      <w:r w:rsidR="00426B8A">
        <w:t>POLJOPRIVREDNA ZADRUGA PEROŠ za proizvodnju, trgovinu i usluge, OIB: 66779853795 sa sjedištem u Dravska 19, 48331 Gola</w:t>
      </w:r>
      <w:r>
        <w:t>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 na račun ovoga suda broj HR40 2390 0011 3000 02754, s pozivom na broj 2 St-6</w:t>
      </w:r>
      <w:r w:rsidR="00426B8A">
        <w:t>02</w:t>
      </w:r>
      <w:r>
        <w:t>/16.</w:t>
      </w:r>
    </w:p>
    <w:p w:rsidRDefault="00C77114" w:rsidP="00C77114" w:rsidR="00C77114">
      <w:pPr>
        <w:spacing w:after="0"/>
        <w:jc w:val="both"/>
      </w:pPr>
    </w:p>
    <w:p w:rsidRDefault="00C77114" w:rsidP="00C77114" w:rsidR="00C77114">
      <w:pPr>
        <w:spacing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426B8A">
        <w:t>POLJOPRIVREDNA ZADRUGA PEROŠ za proizvodnju, trgovinu i usluge, OIB: 66779853795 sa sjedištem u Dravska 19, 48331 Gola</w:t>
      </w:r>
      <w:r>
        <w:t xml:space="preserve">. </w:t>
      </w:r>
    </w:p>
    <w:p w:rsidRDefault="00C77114" w:rsidP="00C77114" w:rsidR="00C77114">
      <w:pPr>
        <w:spacing w:after="0"/>
        <w:jc w:val="both"/>
      </w:pPr>
    </w:p>
    <w:p w:rsidRDefault="00C77114" w:rsidP="00C77114" w:rsidR="00C77114">
      <w:pPr>
        <w:spacing w:after="0"/>
        <w:jc w:val="both"/>
      </w:pPr>
      <w:r>
        <w:tab/>
        <w:t>III. Ovo rješenje objavit će se na e-oglasnoj ploči suda.</w:t>
      </w:r>
    </w:p>
    <w:p w:rsidRDefault="00C77114" w:rsidP="00C77114" w:rsidR="00C77114">
      <w:pPr>
        <w:spacing w:after="0"/>
        <w:jc w:val="both"/>
      </w:pPr>
    </w:p>
    <w:p w:rsidRDefault="00C77114" w:rsidP="00C77114" w:rsidR="00C77114">
      <w:pPr>
        <w:spacing w:after="0"/>
        <w:jc w:val="center"/>
      </w:pPr>
      <w:r>
        <w:t>Obrazloženje</w:t>
      </w:r>
    </w:p>
    <w:p w:rsidRDefault="00C77114" w:rsidP="00C77114" w:rsidR="00C77114">
      <w:pPr>
        <w:spacing w:after="0"/>
        <w:jc w:val="both"/>
      </w:pPr>
      <w:r>
        <w:tab/>
      </w:r>
    </w:p>
    <w:p w:rsidRDefault="00C77114" w:rsidP="00C77114" w:rsidR="00C77114">
      <w:pPr>
        <w:spacing w:after="0"/>
        <w:jc w:val="both"/>
      </w:pPr>
      <w:r>
        <w:tab/>
      </w:r>
      <w:r w:rsidR="00426B8A">
        <w:t>Predlagatelj je 08</w:t>
      </w:r>
      <w:r>
        <w:t xml:space="preserve">. travnja 2016. podnio ovome sudu prijedlog za otvaranje stečajnog postupka nad dužnikom, navodeći da dužnik na dan  1. rujna 2015. ima evidentirane neizvršene osnove za plaćanje u ukupnom iznosu od </w:t>
      </w:r>
      <w:r w:rsidR="00426B8A">
        <w:t>1.046.532,82</w:t>
      </w:r>
      <w:r>
        <w:t xml:space="preserve"> kn.</w:t>
      </w:r>
    </w:p>
    <w:p w:rsidRDefault="00C77114" w:rsidP="00C77114" w:rsidR="00C77114">
      <w:pPr>
        <w:spacing w:after="0"/>
        <w:jc w:val="both"/>
      </w:pPr>
    </w:p>
    <w:p w:rsidRDefault="00C77114" w:rsidP="00C77114" w:rsidR="00C77114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C77114" w:rsidP="00C77114" w:rsidR="00C77114">
      <w:pPr>
        <w:spacing w:after="0"/>
        <w:jc w:val="both"/>
      </w:pPr>
    </w:p>
    <w:p w:rsidRDefault="00C77114" w:rsidP="00C77114" w:rsidR="00C77114">
      <w:pPr>
        <w:spacing w:after="0"/>
        <w:jc w:val="both"/>
      </w:pPr>
      <w:r>
        <w:lastRenderedPageBreak/>
        <w:tab/>
        <w:t>Rješenjem ovog suda poslovni broj 2 St-6</w:t>
      </w:r>
      <w:r w:rsidR="00426B8A">
        <w:t>02</w:t>
      </w:r>
      <w:r>
        <w:t>/16-4 od 5. svibnja 2016. pokrenut je prethodni postupak radi utvrđivanja uvjeta za otvaranje stečajnog postupka.</w:t>
      </w:r>
    </w:p>
    <w:p w:rsidRDefault="00C77114" w:rsidP="00C77114" w:rsidR="00C77114">
      <w:pPr>
        <w:spacing w:after="0"/>
        <w:jc w:val="both"/>
      </w:pPr>
    </w:p>
    <w:p w:rsidRDefault="00C77114" w:rsidP="00C77114" w:rsidR="00C77114">
      <w:pPr>
        <w:spacing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C77114" w:rsidP="00C77114" w:rsidR="00C77114">
      <w:pPr>
        <w:spacing w:after="0"/>
        <w:jc w:val="both"/>
      </w:pPr>
    </w:p>
    <w:p w:rsidRDefault="00C77114" w:rsidP="00C77114" w:rsidR="00C77114">
      <w:pPr>
        <w:spacing w:after="0"/>
        <w:jc w:val="both"/>
      </w:pPr>
      <w:r>
        <w:tab/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C77114" w:rsidP="00C77114" w:rsidR="00C77114">
      <w:pPr>
        <w:spacing w:after="0"/>
        <w:jc w:val="both"/>
      </w:pPr>
    </w:p>
    <w:p w:rsidRDefault="00C77114" w:rsidP="00C77114" w:rsidR="00C77114">
      <w:pPr>
        <w:spacing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C77114" w:rsidP="00C77114" w:rsidR="00C77114">
      <w:pPr>
        <w:spacing w:after="0"/>
        <w:jc w:val="both"/>
      </w:pPr>
    </w:p>
    <w:p w:rsidRDefault="00C77114" w:rsidP="00C77114" w:rsidR="00C77114">
      <w:pPr>
        <w:spacing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132. st. 2. Stečajnog zakona.</w:t>
      </w:r>
    </w:p>
    <w:p w:rsidRDefault="00C77114" w:rsidP="00C77114" w:rsidR="00C77114">
      <w:pPr>
        <w:spacing w:after="0"/>
        <w:jc w:val="both"/>
      </w:pPr>
    </w:p>
    <w:p w:rsidRDefault="00C77114" w:rsidP="00C77114" w:rsidR="00C77114">
      <w:pPr>
        <w:spacing w:after="0"/>
        <w:jc w:val="both"/>
      </w:pPr>
    </w:p>
    <w:p w:rsidRDefault="00426B8A" w:rsidP="00C77114" w:rsidR="00C77114">
      <w:pPr>
        <w:spacing w:after="0"/>
        <w:jc w:val="center"/>
      </w:pPr>
      <w:r>
        <w:t>U Varaždinu, 22</w:t>
      </w:r>
      <w:r w:rsidR="00C77114">
        <w:t>. studenoga 2016. godine</w:t>
      </w:r>
    </w:p>
    <w:p w:rsidRDefault="00C77114" w:rsidP="00C77114" w:rsidR="00C77114">
      <w:pPr>
        <w:spacing w:after="0"/>
      </w:pPr>
      <w:r>
        <w:t xml:space="preserve">                                                                                                       </w:t>
      </w:r>
    </w:p>
    <w:p w:rsidRDefault="00C77114" w:rsidP="00C77114" w:rsidR="00C7711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C77114" w:rsidP="00C77114" w:rsidR="00C77114">
      <w:pPr>
        <w:spacing w:after="0"/>
        <w:jc w:val="both"/>
      </w:pPr>
    </w:p>
    <w:p w:rsidRDefault="00C77114" w:rsidP="00C77114" w:rsidR="00C7711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Melita Poljanec Bubaš</w:t>
      </w:r>
      <w:r w:rsidR="009E7DD7">
        <w:t>,v.r.</w:t>
      </w:r>
    </w:p>
    <w:p w:rsidRDefault="00C77114" w:rsidP="00C77114" w:rsidR="00C77114">
      <w:pPr>
        <w:spacing w:after="0"/>
        <w:jc w:val="both"/>
      </w:pPr>
    </w:p>
    <w:p w:rsidRDefault="00C77114" w:rsidP="00C77114" w:rsidR="00C77114">
      <w:pPr>
        <w:spacing w:after="0"/>
        <w:jc w:val="both"/>
      </w:pPr>
    </w:p>
    <w:p w:rsidRDefault="00C77114" w:rsidP="00C77114" w:rsidR="00C77114">
      <w:pPr>
        <w:spacing w:after="0"/>
      </w:pPr>
    </w:p>
    <w:p w:rsidRDefault="00C77114" w:rsidP="00C77114" w:rsidR="00C77114">
      <w:pPr>
        <w:spacing w:after="0"/>
      </w:pPr>
      <w:r>
        <w:t xml:space="preserve">                                                                                               </w:t>
      </w:r>
    </w:p>
    <w:p w:rsidRDefault="00C77114" w:rsidP="00C77114" w:rsidR="00C77114">
      <w:pPr>
        <w:spacing w:after="0"/>
        <w:ind w:firstLine="708"/>
      </w:pPr>
      <w:r>
        <w:t>UPUTA O PRAVNOM LIJEKU:</w:t>
      </w:r>
    </w:p>
    <w:p w:rsidRDefault="00C77114" w:rsidP="00C77114" w:rsidR="00C77114">
      <w:pPr>
        <w:spacing w:after="0"/>
        <w:jc w:val="both"/>
      </w:pPr>
      <w:r>
        <w:tab/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C77114" w:rsidP="00C77114" w:rsidR="00C77114">
      <w:pPr>
        <w:spacing w:after="0"/>
        <w:jc w:val="both"/>
      </w:pPr>
    </w:p>
    <w:p w:rsidRDefault="00C77114" w:rsidP="00C77114" w:rsidR="00C77114">
      <w:pPr>
        <w:spacing w:after="0"/>
        <w:jc w:val="both"/>
      </w:pPr>
    </w:p>
    <w:p w:rsidRDefault="00C77114" w:rsidP="00C77114" w:rsidR="00C77114">
      <w:pPr>
        <w:spacing w:after="0"/>
        <w:jc w:val="both"/>
      </w:pPr>
      <w:r>
        <w:t>DNA:</w:t>
      </w:r>
    </w:p>
    <w:p w:rsidRDefault="00C77114" w:rsidP="00C77114" w:rsidR="00C77114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>e-oglasna ploča suda</w:t>
      </w:r>
    </w:p>
    <w:p w:rsidRDefault="00C77114" w:rsidP="00C77114" w:rsidR="00C77114">
      <w:pPr>
        <w:pStyle w:val="Odlomakpopisa"/>
        <w:spacing w:after="0"/>
      </w:pPr>
      <w:r>
        <w:t xml:space="preserve">                  </w:t>
      </w:r>
    </w:p>
    <w:p w:rsidRDefault="00C77114" w:rsidP="00C77114" w:rsidR="00C77114"/>
    <w:p w:rsidRDefault="00C77114" w:rsidP="00C77114" w:rsidR="00C77114"/>
    <w:p w:rsidRDefault="00066EE5" w:rsidR="00066EE5"/>
    <w:sectPr w:rsidSect="00140D5D" w:rsidR="00066EE5">
      <w:headerReference w:type="default" r:id="rId10"/>
      <w:pgSz w:code="9" w:h="16839" w:w="11907"/>
      <w:pgMar w:gutter="0" w:footer="1134" w:header="1134" w:left="1418" w:bottom="1418" w:right="1418" w:top="1418"/>
      <w:paperSrc w:other="15" w:first="1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55CE" w:rsidR="004C5044">
      <w:pPr>
        <w:spacing w:after="0"/>
      </w:pPr>
      <w:r>
        <w:separator/>
      </w:r>
    </w:p>
  </w:endnote>
  <w:endnote w:id="0" w:type="continuationSeparator">
    <w:p w:rsidRDefault="007C55CE" w:rsidR="004C504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55CE" w:rsidR="004C5044">
      <w:pPr>
        <w:spacing w:after="0"/>
      </w:pPr>
      <w:r>
        <w:separator/>
      </w:r>
    </w:p>
  </w:footnote>
  <w:footnote w:id="0" w:type="continuationSeparator">
    <w:p w:rsidRDefault="007C55CE" w:rsidR="004C504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6241766"/>
      <w:docPartObj>
        <w:docPartGallery w:val="Page Numbers (Top of Page)"/>
        <w:docPartUnique/>
      </w:docPartObj>
    </w:sdtPr>
    <w:sdtEndPr/>
    <w:sdtContent>
      <w:p w:rsidRDefault="009E7DD7" w:rsidR="00140D5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2E9">
          <w:rPr>
            <w:noProof/>
          </w:rPr>
          <w:t>2</w:t>
        </w:r>
        <w:r>
          <w:fldChar w:fldCharType="end"/>
        </w:r>
      </w:p>
    </w:sdtContent>
  </w:sdt>
  <w:p w:rsidRDefault="005C52E9" w:rsidR="00140D5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7114"/>
    <w:rsid w:val="00066EE5"/>
    <w:rsid w:val="00426B8A"/>
    <w:rsid w:val="004C5044"/>
    <w:rsid w:val="005C52E9"/>
    <w:rsid w:val="007B484E"/>
    <w:rsid w:val="007C55CE"/>
    <w:rsid w:val="009E7DD7"/>
    <w:rsid w:val="00C7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7114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C77114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C77114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C77114"/>
    <w:pPr>
      <w:spacing w:after="0"/>
    </w:pPr>
    <w:rPr>
      <w:b/>
      <w:noProof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C77114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77114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"/>
    <w:next w:val="Normal"/>
    <w:qFormat/>
    <w:rsid w:val="00C77114"/>
    <w:pPr>
      <w:spacing w:before="480"/>
      <w:jc w:val="both"/>
    </w:pPr>
    <w:rPr>
      <w:rFonts w:cs="Times New Roman" w:eastAsia="Times New Roman"/>
      <w:noProof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711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77114"/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7114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71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55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5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5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5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5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7114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C77114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C77114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C77114"/>
    <w:pPr>
      <w:spacing w:after="0"/>
    </w:pPr>
    <w:rPr>
      <w:b/>
      <w:noProof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C77114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77114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"/>
    <w:next w:val="Normal"/>
    <w:qFormat/>
    <w:rsid w:val="00C77114"/>
    <w:pPr>
      <w:spacing w:before="480"/>
      <w:jc w:val="both"/>
    </w:pPr>
    <w:rPr>
      <w:rFonts w:cs="Times New Roman" w:eastAsia="Times New Roman"/>
      <w:noProof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711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C77114"/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7114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71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55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5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5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5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5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PEROŠ za proizvodnju, trgovinu i usluge</izvorni_sadrzaj>
    <derivirana_varijabla naziv="DomainObject.Predmet.ProtustrankaFormated_1">  POLJOPRIVREDNA ZADRUGA PEROŠ za proizvodnju, trgovinu i usluge</derivirana_varijabla>
  </DomainObject.Predmet.ProtustrankaFormated>
  <DomainObject.Predmet.ProtustrankaFormatedOIB>
    <izvorni_sadrzaj>  POLJOPRIVREDNA ZADRUGA PEROŠ za proizvodnju, trgovinu i usluge, OIB 66779853795</izvorni_sadrzaj>
    <derivirana_varijabla naziv="DomainObject.Predmet.ProtustrankaFormatedOIB_1">  POLJOPRIVREDNA ZADRUGA PEROŠ za proizvodnju, trgovinu i usluge, OIB 66779853795</derivirana_varijabla>
  </DomainObject.Predmet.ProtustrankaFormatedOIB>
  <DomainObject.Predmet.ProtustrankaFormatedWithAdress>
    <izvorni_sadrzaj> POLJOPRIVREDNA ZADRUGA PEROŠ za proizvodnju, trgovinu i usluge, Dravska 19, 48331 Gola</izvorni_sadrzaj>
    <derivirana_varijabla naziv="DomainObject.Predmet.ProtustrankaFormatedWithAdress_1"> POLJOPRIVREDNA ZADRUGA PEROŠ za proizvodnju, trgovinu i usluge, Dravska 19, 48331 Gola</derivirana_varijabla>
  </DomainObject.Predmet.ProtustrankaFormatedWithAdress>
  <DomainObject.Predmet.ProtustrankaFormatedWithAdressOIB>
    <izvorni_sadrzaj> POLJOPRIVREDNA ZADRUGA PEROŠ za proizvodnju, trgovinu i usluge, OIB 66779853795, Dravska 19, 48331 Gola</izvorni_sadrzaj>
    <derivirana_varijabla naziv="DomainObject.Predmet.ProtustrankaFormatedWithAdressOIB_1"> POLJOPRIVREDNA ZADRUGA PEROŠ za proizvodnju, trgovinu i usluge, OIB 66779853795, Dravska 19, 48331 Gola</derivirana_varijabla>
  </DomainObject.Predmet.ProtustrankaFormatedWithAdressOIB>
  <DomainObject.Predmet.ProtustrankaWithAdress>
    <izvorni_sadrzaj>POLJOPRIVREDNA ZADRUGA PEROŠ za proizvodnju, trgovinu i usluge Dravska 19, 48331 Gola</izvorni_sadrzaj>
    <derivirana_varijabla naziv="DomainObject.Predmet.ProtustrankaWithAdress_1">POLJOPRIVREDNA ZADRUGA PEROŠ za proizvodnju, trgovinu i usluge Dravska 19, 48331 Gola</derivirana_varijabla>
  </DomainObject.Predmet.ProtustrankaWithAdress>
  <DomainObject.Predmet.ProtustrankaWithAdressOIB>
    <izvorni_sadrzaj>POLJOPRIVREDNA ZADRUGA PEROŠ za proizvodnju, trgovinu i usluge, OIB 66779853795, Dravska 19, 48331 Gola</izvorni_sadrzaj>
    <derivirana_varijabla naziv="DomainObject.Predmet.ProtustrankaWithAdressOIB_1">POLJOPRIVREDNA ZADRUGA PEROŠ za proizvodnju, trgovinu i usluge, OIB 66779853795, Dravska 19, 48331 Gola</derivirana_varijabla>
  </DomainObject.Predmet.ProtustrankaWithAdressOIB>
  <DomainObject.Predmet.ProtustrankaNazivFormated>
    <izvorni_sadrzaj>POLJOPRIVREDNA ZADRUGA PEROŠ za proizvodnju, trgovinu i usluge</izvorni_sadrzaj>
    <derivirana_varijabla naziv="DomainObject.Predmet.ProtustrankaNazivFormated_1">POLJOPRIVREDNA ZADRUGA PEROŠ za proizvodnju, trgovinu i usluge</derivirana_varijabla>
  </DomainObject.Predmet.ProtustrankaNazivFormated>
  <DomainObject.Predmet.ProtustrankaNazivFormatedOIB>
    <izvorni_sadrzaj>POLJOPRIVREDNA ZADRUGA PEROŠ za proizvodnju, trgovinu i usluge, OIB 66779853795</izvorni_sadrzaj>
    <derivirana_varijabla naziv="DomainObject.Predmet.ProtustrankaNazivFormatedOIB_1">POLJOPRIVREDNA ZADRUGA PEROŠ za proizvodnju, trgovinu i usluge, OIB 66779853795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1046532.82</izvorni_sadrzaj>
    <derivirana_varijabla naziv="DomainObject.Predmet.TrenutnaVrijednost_1">1046532.82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PEROŠ za proizvodnju, trgovinu i usluge</item>
    </izvorni_sadrzaj>
    <derivirana_varijabla naziv="DomainObject.Predmet.ProtuStrankaListFormated_1">
      <item>POLJOPRIVREDNA ZADRUGA PEROŠ za proizvodnju, trgovinu i usluge</item>
    </derivirana_varijabla>
  </DomainObject.Predmet.ProtuStrankaListFormated>
  <DomainObject.Predmet.ProtuStrankaListFormatedOIB>
    <izvorni_sadrzaj>
      <item>POLJOPRIVREDNA ZADRUGA PEROŠ za proizvodnju, trgovinu i usluge, OIB 66779853795</item>
    </izvorni_sadrzaj>
    <derivirana_varijabla naziv="DomainObject.Predmet.ProtuStrankaListFormatedOIB_1">
      <item>POLJOPRIVREDNA ZADRUGA PEROŠ za proizvodnju, trgovinu i usluge, OIB 66779853795</item>
    </derivirana_varijabla>
  </DomainObject.Predmet.ProtuStrankaListFormatedOIB>
  <DomainObject.Predmet.ProtuStrankaListFormatedWithAdress>
    <izvorni_sadrzaj>
      <item>POLJOPRIVREDNA ZADRUGA PEROŠ za proizvodnju, trgovinu i usluge, Dravska 19, 48331 Gola</item>
    </izvorni_sadrzaj>
    <derivirana_varijabla naziv="DomainObject.Predmet.ProtuStrankaListFormatedWithAdress_1">
      <item>POLJOPRIVREDNA ZADRUGA PEROŠ za proizvodnju, trgovinu i usluge, Dravska 19, 48331 Gola</item>
    </derivirana_varijabla>
  </DomainObject.Predmet.ProtuStrankaListFormatedWithAdress>
  <DomainObject.Predmet.ProtuStrankaListFormatedWithAdressOIB>
    <izvorni_sadrzaj>
      <item>POLJOPRIVREDNA ZADRUGA PEROŠ za proizvodnju, trgovinu i usluge, OIB 66779853795, Dravska 19, 48331 Gola</item>
    </izvorni_sadrzaj>
    <derivirana_varijabla naziv="DomainObject.Predmet.ProtuStrankaListFormatedWithAdressOIB_1">
      <item>POLJOPRIVREDNA ZADRUGA PEROŠ za proizvodnju, trgovinu i usluge, OIB 66779853795, Dravska 19, 48331 Gola</item>
    </derivirana_varijabla>
  </DomainObject.Predmet.ProtuStrankaListFormatedWithAdressOIB>
  <DomainObject.Predmet.ProtuStrankaListNazivFormated>
    <izvorni_sadrzaj>
      <item>POLJOPRIVREDNA ZADRUGA PEROŠ za proizvodnju, trgovinu i usluge</item>
    </izvorni_sadrzaj>
    <derivirana_varijabla naziv="DomainObject.Predmet.ProtuStrankaListNazivFormated_1">
      <item>POLJOPRIVREDNA ZADRUGA PEROŠ za proizvodnju, trgovinu i usluge</item>
    </derivirana_varijabla>
  </DomainObject.Predmet.ProtuStrankaListNazivFormated>
  <DomainObject.Predmet.ProtuStrankaListNazivFormatedOIB>
    <izvorni_sadrzaj>
      <item>POLJOPRIVREDNA ZADRUGA PEROŠ za proizvodnju, trgovinu i usluge, OIB 66779853795</item>
    </izvorni_sadrzaj>
    <derivirana_varijabla naziv="DomainObject.Predmet.ProtuStrankaListNazivFormatedOIB_1">
      <item>POLJOPRIVREDNA ZADRUGA PEROŠ za proizvodnju, trgovinu i usluge, OIB 66779853795</item>
    </derivirana_varijabla>
  </DomainObject.Predmet.ProtuStrankaListNazivFormatedOIB>
  <DomainObject.Predmet.OstaliListFormated>
    <izvorni_sadrzaj>
      <item>sudski registar</item>
      <item>Tihomir Peroš</item>
    </izvorni_sadrzaj>
    <derivirana_varijabla naziv="DomainObject.Predmet.OstaliListFormated_1">
      <item>sudski registar</item>
      <item>Tihomir Peroš</item>
    </derivirana_varijabla>
  </DomainObject.Predmet.OstaliListFormated>
  <DomainObject.Predmet.OstaliListFormatedOIB>
    <izvorni_sadrzaj>
      <item>sudski registar</item>
      <item>Tihomir Peroš, OIB 25574369649</item>
    </izvorni_sadrzaj>
    <derivirana_varijabla naziv="DomainObject.Predmet.OstaliListFormatedOIB_1">
      <item>sudski registar</item>
      <item>Tihomir Peroš, OIB 25574369649</item>
    </derivirana_varijabla>
  </DomainObject.Predmet.OstaliListFormatedOIB>
  <DomainObject.Predmet.OstaliListFormatedWithAdress>
    <izvorni_sadrzaj>
      <item>sudski registar</item>
      <item>Tihomir Peroš, Dravska 19, 48331 Gola</item>
    </izvorni_sadrzaj>
    <derivirana_varijabla naziv="DomainObject.Predmet.OstaliListFormatedWithAdress_1">
      <item>sudski registar</item>
      <item>Tihomir Peroš, Dravska 19, 48331 Gola</item>
    </derivirana_varijabla>
  </DomainObject.Predmet.OstaliListFormatedWithAdress>
  <DomainObject.Predmet.OstaliListFormatedWithAdressOIB>
    <izvorni_sadrzaj>
      <item>sudski registar</item>
      <item>Tihomir Peroš, OIB 25574369649, Dravska 19, 48331 Gola</item>
    </izvorni_sadrzaj>
    <derivirana_varijabla naziv="DomainObject.Predmet.OstaliListFormatedWithAdressOIB_1">
      <item>sudski registar</item>
      <item>Tihomir Peroš, OIB 25574369649, Dravska 19, 48331 Gola</item>
    </derivirana_varijabla>
  </DomainObject.Predmet.OstaliListFormatedWithAdressOIB>
  <DomainObject.Predmet.OstaliListNazivFormated>
    <izvorni_sadrzaj>
      <item>sudski registar</item>
      <item>Tihomir Peroš</item>
    </izvorni_sadrzaj>
    <derivirana_varijabla naziv="DomainObject.Predmet.OstaliListNazivFormated_1">
      <item>sudski registar</item>
      <item>Tihomir Peroš</item>
    </derivirana_varijabla>
  </DomainObject.Predmet.OstaliListNazivFormated>
  <DomainObject.Predmet.OstaliListNazivFormatedOIB>
    <izvorni_sadrzaj>
      <item>sudski registar</item>
      <item>Tihomir Peroš, OIB 25574369649</item>
    </izvorni_sadrzaj>
    <derivirana_varijabla naziv="DomainObject.Predmet.OstaliListNazivFormatedOIB_1">
      <item>sudski registar</item>
      <item>Tihomir Peroš, OIB 25574369649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PEROŠ za proizvodnju, trgovinu i usluge</izvorni_sadrzaj>
    <derivirana_varijabla naziv="DomainObject.Predmet.ProtustrankaIDrugi_1">POLJOPRIVREDNA ZADRUGA PEROŠ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POLJOPRIVREDNA ZADRUGA PEROŠ za proizvodnju, trgovinu i usluge, OIB 66779853795, Dravska 19, 48331 Gola</izvorni_sadrzaj>
    <derivirana_varijabla naziv="DomainObject.Predmet.ProtustrankaIDrugiAdressOIB_1">POLJOPRIVREDNA ZADRUGA PEROŠ za proizvodnju, trgovinu i usluge, OIB 66779853795, Dravska 19, 48331 Gola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PEROŠ za proizvodnju, trgovinu i usluge</item>
      <item>sudski registar</item>
      <item>Tihomir Peroš</item>
    </izvorni_sadrzaj>
    <derivirana_varijabla naziv="DomainObject.Predmet.SudioniciListNaziv_1">
      <item>Financijska agencija</item>
      <item>POLJOPRIVREDNA ZADRUGA PEROŠ za proizvodnju, trgovinu i usluge</item>
      <item>sudski registar</item>
      <item>Tihomir Peroš</item>
    </derivirana_varijabla>
  </DomainObject.Predmet.SudioniciListNaziv>
  <DomainObject.Predmet.SudioniciListAdressOIB>
    <izvorni_sadrzaj>
      <item>Financijska agencija, OIB 85821130368</item>
      <item>POLJOPRIVREDNA ZADRUGA PEROŠ za proizvodnju, trgovinu i usluge, OIB 66779853795, Dravska 19,48331 Gola</item>
      <item>sudski registar</item>
      <item>Tihomir Peroš, OIB 25574369649, Dravska 19,48331 Gola</item>
    </izvorni_sadrzaj>
    <derivirana_varijabla naziv="DomainObject.Predmet.SudioniciListAdressOIB_1">
      <item>Financijska agencija, OIB 85821130368</item>
      <item>POLJOPRIVREDNA ZADRUGA PEROŠ za proizvodnju, trgovinu i usluge, OIB 66779853795, Dravska 19,48331 Gola</item>
      <item>sudski registar</item>
      <item>Tihomir Peroš, OIB 25574369649, Dravska 19,48331 Gola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66779853795</item>
      <item>, OIB null</item>
      <item>, OIB 25574369649</item>
    </izvorni_sadrzaj>
    <derivirana_varijabla naziv="DomainObject.Predmet.SudioniciListNazivOIB_1">
      <item>, OIB 85821130368</item>
      <item>, OIB 66779853795</item>
      <item>, OIB null</item>
      <item>, OIB 25574369649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2933</properties:Characters>
  <properties:Lines>88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2016-11-22T12:09:00Z</dcterms:created>
  <dc:creator>Katarina Breški</dc:creator>
  <cp:lastModifiedBy>Katarina Breški</cp:lastModifiedBy>
  <cp:lastPrinted>2016-11-22T12:16:00Z</cp:lastPrinted>
  <dcterms:modified xmlns:xsi="http://www.w3.org/2001/XMLSchema-instance" xsi:type="dcterms:W3CDTF">2016-11-22T12:17:00Z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