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d16a" w14:paraId="11dd16a" w:rsidRDefault="003D3842" w:rsidP="003D3842" w:rsidR="003D384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42" w:rsidP="003D3842" w:rsidR="003D384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D3842" w:rsidP="003D3842" w:rsidR="003D38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D3842" w:rsidP="003D3842" w:rsidR="003D38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D3842" w:rsidP="003D3842" w:rsidR="003D384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D3842" w:rsidP="003D3842" w:rsidR="003D384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D3842" w:rsidP="003D3842" w:rsidR="003D3842" w:rsidRPr="005D578C">
      <w:pPr>
        <w:jc w:val="center"/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D3842" w:rsidP="003D3842" w:rsidR="003D3842" w:rsidRPr="005D578C">
      <w:pPr>
        <w:rPr>
          <w:rFonts w:cs="Times New Roman" w:eastAsia="Times New Roman"/>
          <w:szCs w:val="24"/>
        </w:rPr>
      </w:pPr>
    </w:p>
    <w:p w:rsidRDefault="00D95F84" w:rsidP="003D3842" w:rsidR="003D3842">
      <w:pPr>
        <w:ind w:firstLine="708"/>
        <w:rPr>
          <w:rFonts w:cs="Times New Roman" w:eastAsia="Times New Roman"/>
          <w:szCs w:val="24"/>
        </w:rPr>
      </w:pPr>
      <w:r w:rsidRPr="00D95F84">
        <w:rPr>
          <w:rFonts w:cs="Times New Roman" w:eastAsia="Times New Roman"/>
          <w:szCs w:val="24"/>
        </w:rPr>
        <w:t>Trgovački sud u Pazinu, po sutkinji Tamari Lakoseljac Benčić, na temelju prijedloga sudske savjetnice Mihaele Kaligari,</w:t>
      </w:r>
      <w:r w:rsidR="003D3842" w:rsidRPr="005D578C">
        <w:t xml:space="preserve"> </w:t>
      </w:r>
      <w:r w:rsidR="003D3842" w:rsidRPr="005D578C">
        <w:rPr>
          <w:rFonts w:cs="Times New Roman" w:eastAsia="Times New Roman"/>
          <w:szCs w:val="24"/>
        </w:rPr>
        <w:t xml:space="preserve">u </w:t>
      </w:r>
      <w:r w:rsidR="003D3842">
        <w:rPr>
          <w:rFonts w:cs="Times New Roman" w:eastAsia="Times New Roman"/>
          <w:szCs w:val="24"/>
        </w:rPr>
        <w:t xml:space="preserve">skraćenom stečajnom postupku nad </w:t>
      </w:r>
      <w:r w:rsidR="003D3842" w:rsidRPr="005D578C">
        <w:rPr>
          <w:rFonts w:cs="Times New Roman" w:eastAsia="Times New Roman"/>
          <w:szCs w:val="24"/>
        </w:rPr>
        <w:t>pravnom osobom (dužnikom)</w:t>
      </w:r>
      <w:r w:rsidR="003D3842">
        <w:rPr>
          <w:rFonts w:cs="Times New Roman" w:eastAsia="Times New Roman"/>
          <w:szCs w:val="24"/>
        </w:rPr>
        <w:t xml:space="preserve"> NOVA ARENA d. o. o. Labin, Rudarska 7, OIB 10851277200</w:t>
      </w:r>
      <w:r w:rsidR="003D3842" w:rsidRPr="00D04320">
        <w:rPr>
          <w:rFonts w:cs="Times New Roman" w:eastAsia="Times New Roman"/>
          <w:szCs w:val="24"/>
        </w:rPr>
        <w:t>,</w:t>
      </w:r>
      <w:r w:rsidR="003D3842">
        <w:rPr>
          <w:rFonts w:cs="Times New Roman" w:eastAsia="Times New Roman"/>
          <w:szCs w:val="24"/>
        </w:rPr>
        <w:t xml:space="preserve"> MBS 130011824, povodom zahtjeva </w:t>
      </w:r>
      <w:r w:rsidR="003D3842" w:rsidRPr="008C0525">
        <w:rPr>
          <w:rFonts w:cs="Times New Roman" w:eastAsia="Times New Roman"/>
          <w:szCs w:val="24"/>
        </w:rPr>
        <w:t xml:space="preserve">Financijske agencije, </w:t>
      </w:r>
      <w:r w:rsidR="003D3842">
        <w:rPr>
          <w:rFonts w:cs="Times New Roman" w:eastAsia="Times New Roman"/>
          <w:szCs w:val="24"/>
        </w:rPr>
        <w:t xml:space="preserve">OIB 85821130368, </w:t>
      </w:r>
      <w:r w:rsidR="003D3842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3D3842">
        <w:rPr>
          <w:rFonts w:cs="Times New Roman" w:eastAsia="Times New Roman"/>
          <w:szCs w:val="24"/>
        </w:rPr>
        <w:t xml:space="preserve">Pula, </w:t>
      </w:r>
      <w:r w:rsidR="003D3842" w:rsidRPr="008C0525">
        <w:rPr>
          <w:rFonts w:cs="Times New Roman" w:eastAsia="Times New Roman"/>
          <w:szCs w:val="24"/>
        </w:rPr>
        <w:t xml:space="preserve">Giardini 5, </w:t>
      </w:r>
      <w:r w:rsidR="004D6F36">
        <w:rPr>
          <w:rFonts w:cs="Times New Roman" w:eastAsia="Times New Roman"/>
          <w:szCs w:val="24"/>
        </w:rPr>
        <w:t>12</w:t>
      </w:r>
      <w:r w:rsidR="003D3842">
        <w:rPr>
          <w:rFonts w:cs="Times New Roman" w:eastAsia="Times New Roman"/>
          <w:szCs w:val="24"/>
        </w:rPr>
        <w:t xml:space="preserve">. </w:t>
      </w:r>
      <w:r w:rsidR="004D6F36">
        <w:rPr>
          <w:rFonts w:cs="Times New Roman" w:eastAsia="Times New Roman"/>
          <w:szCs w:val="24"/>
        </w:rPr>
        <w:t>travnja</w:t>
      </w:r>
      <w:r w:rsidR="003D3842">
        <w:rPr>
          <w:rFonts w:cs="Times New Roman" w:eastAsia="Times New Roman"/>
          <w:szCs w:val="24"/>
        </w:rPr>
        <w:t xml:space="preserve"> 2016.</w:t>
      </w:r>
    </w:p>
    <w:p w:rsidRDefault="003D3842" w:rsidP="003D3842" w:rsidR="003D3842" w:rsidRPr="005D578C">
      <w:pPr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D3842" w:rsidP="003D3842" w:rsidR="003D3842" w:rsidRPr="005D578C">
      <w:pPr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NOVA ARENA d. o. o. Labin, Rudarska 7, OIB 10851277200</w:t>
      </w:r>
      <w:r w:rsidRPr="00D04320">
        <w:rPr>
          <w:rFonts w:cs="Times New Roman" w:eastAsia="Times New Roman"/>
          <w:szCs w:val="24"/>
        </w:rPr>
        <w:t>,</w:t>
      </w:r>
      <w:r w:rsidR="00CA0631">
        <w:rPr>
          <w:rFonts w:cs="Times New Roman" w:eastAsia="Times New Roman"/>
          <w:szCs w:val="24"/>
        </w:rPr>
        <w:t xml:space="preserve"> MBS 130011824</w:t>
      </w:r>
      <w:r>
        <w:rPr>
          <w:rFonts w:cs="Times New Roman" w:eastAsia="Times New Roman"/>
          <w:szCs w:val="24"/>
        </w:rPr>
        <w:t>.</w:t>
      </w:r>
    </w:p>
    <w:p w:rsidRDefault="003D3842" w:rsidP="003D3842" w:rsidR="003D3842" w:rsidRPr="005D578C">
      <w:pPr>
        <w:rPr>
          <w:rFonts w:cs="Times New Roman" w:eastAsia="Times New Roman"/>
          <w:szCs w:val="24"/>
        </w:rPr>
      </w:pPr>
    </w:p>
    <w:p w:rsidRDefault="003D3842" w:rsidP="003D3842" w:rsidR="003D384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D3842" w:rsidP="003D3842" w:rsidR="003D3842">
      <w:pPr>
        <w:rPr>
          <w:rFonts w:cs="Times New Roman" w:eastAsia="Times New Roman"/>
          <w:szCs w:val="20"/>
        </w:rPr>
      </w:pPr>
    </w:p>
    <w:p w:rsidRDefault="003D3842" w:rsidP="003D3842" w:rsidR="003D38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NOVA ARENA d. o. o. Labin, Rudarska 7, OIB 10851277200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130011824.</w:t>
      </w:r>
    </w:p>
    <w:p w:rsidRDefault="003D3842" w:rsidP="003D3842" w:rsidR="003D3842">
      <w:pPr>
        <w:ind w:firstLine="709"/>
        <w:rPr>
          <w:rFonts w:cs="Times New Roman" w:eastAsia="Times New Roman"/>
          <w:szCs w:val="24"/>
        </w:rPr>
      </w:pPr>
    </w:p>
    <w:p w:rsidRDefault="003D3842" w:rsidP="003D3842" w:rsidR="003D38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NOVA ARENA d. o. o. Labin, Rudarska 7, OIB 10851277200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130011824.</w:t>
      </w:r>
    </w:p>
    <w:p w:rsidRDefault="003D3842" w:rsidP="003D3842" w:rsidR="003D3842">
      <w:pPr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D3842" w:rsidP="003D3842" w:rsidR="003D3842">
      <w:pPr>
        <w:ind w:firstLine="708"/>
        <w:rPr>
          <w:rFonts w:cs="Times New Roman" w:eastAsia="Times New Roman"/>
          <w:szCs w:val="24"/>
        </w:rPr>
      </w:pPr>
    </w:p>
    <w:p w:rsidRDefault="003D3842" w:rsidP="003D3842" w:rsidR="003D38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NOVA ARENA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St-833/2015-3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D3842" w:rsidP="003D3842" w:rsidR="003D384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D3842" w:rsidP="003D3842" w:rsidR="003D3842" w:rsidRPr="005D578C">
      <w:pPr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A723C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8A723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D3842" w:rsidP="003D3842" w:rsidR="003D3842">
      <w:pPr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D3842" w:rsidP="003D3842" w:rsidR="003D38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37BB2">
        <w:rPr>
          <w:rFonts w:cs="Times New Roman" w:eastAsia="Times New Roman"/>
          <w:szCs w:val="24"/>
        </w:rPr>
        <w:t>, v.r.</w:t>
      </w:r>
    </w:p>
    <w:p w:rsidRDefault="003D3842" w:rsidP="003D3842" w:rsidR="003D3842">
      <w:pPr>
        <w:jc w:val="left"/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jc w:val="left"/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E7256" w:rsidP="002E7256" w:rsidR="002E725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E7256" w:rsidP="002E7256" w:rsidR="002E72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D3842" w:rsidP="003D3842" w:rsidR="003D3842">
      <w:pPr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rPr>
          <w:rFonts w:cs="Times New Roman" w:eastAsia="Times New Roman"/>
          <w:szCs w:val="24"/>
        </w:rPr>
      </w:pPr>
    </w:p>
    <w:p w:rsidRDefault="003D3842" w:rsidP="003D3842" w:rsidR="003D38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D3842" w:rsidP="003D3842" w:rsidR="003D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D3842" w:rsidP="003D3842" w:rsidR="003D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NOVA ARENA d. o. o. Labin, Rudarska 7,</w:t>
      </w:r>
    </w:p>
    <w:p w:rsidRDefault="003D3842" w:rsidP="003D3842" w:rsidR="003D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Bekim Čenaj, Labin, Rudarska 7 i Isni Taći, Srbija, Srbobran, Turija, Petra Drapšina 5, </w:t>
      </w:r>
    </w:p>
    <w:p w:rsidRDefault="003D3842" w:rsidP="003D3842" w:rsidR="003D384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D3842" w:rsidP="003D3842" w:rsidR="003D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D3842" w:rsidP="003D3842" w:rsidR="003D384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3D3842" w:rsidP="003D3842" w:rsidR="003D384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D3842" w:rsidP="003D3842" w:rsidR="003D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D3842" w:rsidP="003D3842" w:rsidR="003D38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D3842" w:rsidP="003D3842" w:rsidR="003D3842"/>
    <w:p w:rsidRDefault="003D3842" w:rsidP="003D3842" w:rsidR="003D3842"/>
    <w:p w:rsidRDefault="003D3842" w:rsidP="003D3842" w:rsidR="003D3842"/>
    <w:p w:rsidRDefault="003D3842" w:rsidP="003D3842" w:rsidR="003D3842"/>
    <w:p w:rsidRDefault="00137BB2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842" w:rsidP="003D3842" w:rsidR="003D3842">
      <w:r>
        <w:separator/>
      </w:r>
    </w:p>
  </w:endnote>
  <w:endnote w:id="0" w:type="continuationSeparator">
    <w:p w:rsidRDefault="003D3842" w:rsidP="003D3842" w:rsidR="003D3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842" w:rsidP="003D3842" w:rsidR="003D3842">
      <w:r>
        <w:separator/>
      </w:r>
    </w:p>
  </w:footnote>
  <w:footnote w:id="0" w:type="continuationSeparator">
    <w:p w:rsidRDefault="003D3842" w:rsidP="003D3842" w:rsidR="003D38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42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37BB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St-833/2015-5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42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St-833/2015-5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3C7F"/>
    <w:rsid w:val="00137BB2"/>
    <w:rsid w:val="002E7256"/>
    <w:rsid w:val="003D3842"/>
    <w:rsid w:val="004D6F36"/>
    <w:rsid w:val="0075528E"/>
    <w:rsid w:val="0079403F"/>
    <w:rsid w:val="008A723C"/>
    <w:rsid w:val="00A05835"/>
    <w:rsid w:val="00CA0631"/>
    <w:rsid w:val="00D95F84"/>
    <w:rsid w:val="00E6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4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38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D38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38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4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38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384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BB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7BB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7B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7B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4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38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D38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38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4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38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384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BB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7BB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7B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7B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ARENA d.o.o. LABIN</izvorni_sadrzaj>
    <derivirana_varijabla naziv="DomainObject.Predmet.ProtustrankaFormated_1">  NOVA ARENA d.o.o. LABIN</derivirana_varijabla>
  </DomainObject.Predmet.ProtustrankaFormated>
  <DomainObject.Predmet.ProtustrankaFormatedOIB>
    <izvorni_sadrzaj>  NOVA ARENA d.o.o. LABIN, OIB 10851277200</izvorni_sadrzaj>
    <derivirana_varijabla naziv="DomainObject.Predmet.ProtustrankaFormatedOIB_1">  NOVA ARENA d.o.o. LABIN, OIB 10851277200</derivirana_varijabla>
  </DomainObject.Predmet.ProtustrankaFormatedOIB>
  <DomainObject.Predmet.ProtustrankaFormatedWithAdress>
    <izvorni_sadrzaj> NOVA ARENA d.o.o. LABIN, Rudarska 7, 52220 Labin</izvorni_sadrzaj>
    <derivirana_varijabla naziv="DomainObject.Predmet.ProtustrankaFormatedWithAdress_1"> NOVA ARENA d.o.o. LABIN, Rudarska 7, 52220 Labin</derivirana_varijabla>
  </DomainObject.Predmet.ProtustrankaFormatedWithAdress>
  <DomainObject.Predmet.ProtustrankaFormatedWithAdressOIB>
    <izvorni_sadrzaj> NOVA ARENA d.o.o. LABIN, OIB 10851277200, Rudarska 7, 52220 Labin</izvorni_sadrzaj>
    <derivirana_varijabla naziv="DomainObject.Predmet.ProtustrankaFormatedWithAdressOIB_1"> NOVA ARENA d.o.o. LABIN, OIB 10851277200, Rudarska 7, 52220 Labin</derivirana_varijabla>
  </DomainObject.Predmet.ProtustrankaFormatedWithAdressOIB>
  <DomainObject.Predmet.ProtustrankaWithAdress>
    <izvorni_sadrzaj>NOVA ARENA d.o.o. LABIN Rudarska 7, 52220 Labin</izvorni_sadrzaj>
    <derivirana_varijabla naziv="DomainObject.Predmet.ProtustrankaWithAdress_1">NOVA ARENA d.o.o. LABIN Rudarska 7, 52220 Labin</derivirana_varijabla>
  </DomainObject.Predmet.ProtustrankaWithAdress>
  <DomainObject.Predmet.ProtustrankaWithAdressOIB>
    <izvorni_sadrzaj>NOVA ARENA d.o.o. LABIN, OIB 10851277200, Rudarska 7, 52220 Labin</izvorni_sadrzaj>
    <derivirana_varijabla naziv="DomainObject.Predmet.ProtustrankaWithAdressOIB_1">NOVA ARENA d.o.o. LABIN, OIB 10851277200, Rudarska 7, 52220 Labin</derivirana_varijabla>
  </DomainObject.Predmet.ProtustrankaWithAdressOIB>
  <DomainObject.Predmet.ProtustrankaNazivFormated>
    <izvorni_sadrzaj>NOVA ARENA d.o.o. LABIN</izvorni_sadrzaj>
    <derivirana_varijabla naziv="DomainObject.Predmet.ProtustrankaNazivFormated_1">NOVA ARENA d.o.o. LABIN</derivirana_varijabla>
  </DomainObject.Predmet.ProtustrankaNazivFormated>
  <DomainObject.Predmet.ProtustrankaNazivFormatedOIB>
    <izvorni_sadrzaj>NOVA ARENA d.o.o. LABIN, OIB 10851277200</izvorni_sadrzaj>
    <derivirana_varijabla naziv="DomainObject.Predmet.ProtustrankaNazivFormatedOIB_1">NOVA ARENA d.o.o. LABIN, OIB 10851277200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492137.50</izvorni_sadrzaj>
    <derivirana_varijabla naziv="DomainObject.Predmet.TrenutnaVrijednost_1">492137.50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ARENA d.o.o. LABIN</item>
    </izvorni_sadrzaj>
    <derivirana_varijabla naziv="DomainObject.Predmet.ProtuStrankaListFormated_1">
      <item>NOVA ARENA d.o.o. LABIN</item>
    </derivirana_varijabla>
  </DomainObject.Predmet.ProtuStrankaListFormated>
  <DomainObject.Predmet.ProtuStrankaListFormatedOIB>
    <izvorni_sadrzaj>
      <item>NOVA ARENA d.o.o. LABIN, OIB 10851277200</item>
    </izvorni_sadrzaj>
    <derivirana_varijabla naziv="DomainObject.Predmet.ProtuStrankaListFormatedOIB_1">
      <item>NOVA ARENA d.o.o. LABIN, OIB 10851277200</item>
    </derivirana_varijabla>
  </DomainObject.Predmet.ProtuStrankaListFormatedOIB>
  <DomainObject.Predmet.ProtuStrankaListFormatedWithAdress>
    <izvorni_sadrzaj>
      <item>NOVA ARENA d.o.o. LABIN, Rudarska 7, 52220 Labin</item>
    </izvorni_sadrzaj>
    <derivirana_varijabla naziv="DomainObject.Predmet.ProtuStrankaListFormatedWithAdress_1">
      <item>NOVA ARENA d.o.o. LABIN, Rudarska 7, 52220 Labin</item>
    </derivirana_varijabla>
  </DomainObject.Predmet.ProtuStrankaListFormatedWithAdress>
  <DomainObject.Predmet.ProtuStrankaListFormatedWithAdressOIB>
    <izvorni_sadrzaj>
      <item>NOVA ARENA d.o.o. LABIN, OIB 10851277200, Rudarska 7, 52220 Labin</item>
    </izvorni_sadrzaj>
    <derivirana_varijabla naziv="DomainObject.Predmet.ProtuStrankaListFormatedWithAdressOIB_1">
      <item>NOVA ARENA d.o.o. LABIN, OIB 10851277200, Rudarska 7, 52220 Labin</item>
    </derivirana_varijabla>
  </DomainObject.Predmet.ProtuStrankaListFormatedWithAdressOIB>
  <DomainObject.Predmet.ProtuStrankaListNazivFormated>
    <izvorni_sadrzaj>
      <item>NOVA ARENA d.o.o. LABIN</item>
    </izvorni_sadrzaj>
    <derivirana_varijabla naziv="DomainObject.Predmet.ProtuStrankaListNazivFormated_1">
      <item>NOVA ARENA d.o.o. LABIN</item>
    </derivirana_varijabla>
  </DomainObject.Predmet.ProtuStrankaListNazivFormated>
  <DomainObject.Predmet.ProtuStrankaListNazivFormatedOIB>
    <izvorni_sadrzaj>
      <item>NOVA ARENA d.o.o. LABIN, OIB 10851277200</item>
    </izvorni_sadrzaj>
    <derivirana_varijabla naziv="DomainObject.Predmet.ProtuStrankaListNazivFormatedOIB_1">
      <item>NOVA ARENA d.o.o. LABIN, OIB 10851277200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ARENA d.o.o. LABIN</izvorni_sadrzaj>
    <derivirana_varijabla naziv="DomainObject.Predmet.ProtustrankaIDrugi_1">NOVA ARENA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NOVA ARENA d.o.o. LABIN, OIB 10851277200, Rudarska 7, 52220 Labin</izvorni_sadrzaj>
    <derivirana_varijabla naziv="DomainObject.Predmet.ProtustrankaIDrugiAdressOIB_1">NOVA ARENA d.o.o. LABIN, OIB 10851277200, Rudarska 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ARENA d.o.o. LABIN</item>
    </izvorni_sadrzaj>
    <derivirana_varijabla naziv="DomainObject.Predmet.SudioniciListNaziv_1">
      <item>FINANCIJSKA AGENCIJA, RC RIJEKA, PODRUŽNICA PULA, PULA</item>
      <item>NOVA ARENA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NOVA ARENA d.o.o. LABIN, OIB 10851277200, Rudarska 7,52220 Labin</item>
    </izvorni_sadrzaj>
    <derivirana_varijabla naziv="DomainObject.Predmet.SudioniciListAdressOIB_1">
      <item>FINANCIJSKA AGENCIJA, RC RIJEKA, PODRUŽNICA PULA, PULA, OIB 85821130368, Ulica grada Vukovara 70,Zagreb</item>
      <item>NOVA ARENA d.o.o. LABIN, OIB 10851277200, Rudarska 7,52220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10851277200</item>
    </izvorni_sadrzaj>
    <derivirana_varijabla naziv="DomainObject.Predmet.SudioniciListNazivOIB_1">
      <item>, OIB 85821130368</item>
      <item>, OIB 10851277200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3084</properties:Characters>
  <properties:Lines>81</properties:Lines>
  <properties:Paragraphs>30</properties:Paragraphs>
  <properties:TotalTime>5</properties:TotalTime>
  <properties:ScaleCrop>false</properties:ScaleCrop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2016-03-18T13:20:00Z</dcterms:created>
  <dc:creator>Mihaela Kaligari</dc:creator>
  <dc:description/>
  <cp:keywords/>
  <cp:lastModifiedBy>Ana Jeromela</cp:lastModifiedBy>
  <cp:lastPrinted>2016-04-12T12:27:00Z</cp:lastPrinted>
  <dcterms:modified xmlns:xsi="http://www.w3.org/2001/XMLSchema-instance" xsi:type="dcterms:W3CDTF">2016-04-12T12:27:00Z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