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f540" w14:paraId="220f54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856E58">
        <w:t>1252</w:t>
      </w:r>
      <w:r w:rsidR="00A9572B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C65A7D" w:rsidR="00F40CA7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856E58">
        <w:rPr>
          <w:szCs w:val="20"/>
        </w:rPr>
        <w:t>"TEST! – TEATAR STUDENTIMA</w:t>
      </w:r>
      <w:r w:rsidR="00466D92">
        <w:rPr>
          <w:szCs w:val="20"/>
        </w:rPr>
        <w:t xml:space="preserve">", Zagreb, </w:t>
      </w:r>
      <w:proofErr w:type="spellStart"/>
      <w:r w:rsidR="00856E58">
        <w:rPr>
          <w:szCs w:val="20"/>
        </w:rPr>
        <w:t>Jarunska</w:t>
      </w:r>
      <w:proofErr w:type="spellEnd"/>
      <w:r w:rsidR="00856E58">
        <w:rPr>
          <w:szCs w:val="20"/>
        </w:rPr>
        <w:t xml:space="preserve"> 2</w:t>
      </w:r>
      <w:r w:rsidR="008A1268">
        <w:rPr>
          <w:szCs w:val="20"/>
        </w:rPr>
        <w:t xml:space="preserve">, OIB: </w:t>
      </w:r>
      <w:r w:rsidR="00856E58">
        <w:rPr>
          <w:szCs w:val="20"/>
        </w:rPr>
        <w:t>58968669179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39513A" w:rsidP="00C65A7D" w:rsidR="0039513A" w:rsidRPr="00C65A7D">
      <w:pPr>
        <w:ind w:firstLine="708"/>
        <w:jc w:val="both"/>
        <w:rPr>
          <w:szCs w:val="20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65A7D" w:rsid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856E58">
        <w:rPr>
          <w:szCs w:val="20"/>
        </w:rPr>
        <w:t xml:space="preserve">"TEST! – TEATAR STUDENTIMA", Zagreb, </w:t>
      </w:r>
      <w:proofErr w:type="spellStart"/>
      <w:r w:rsidR="00856E58">
        <w:rPr>
          <w:szCs w:val="20"/>
        </w:rPr>
        <w:t>Jarunska</w:t>
      </w:r>
      <w:proofErr w:type="spellEnd"/>
      <w:r w:rsidR="00856E58">
        <w:rPr>
          <w:szCs w:val="20"/>
        </w:rPr>
        <w:t xml:space="preserve"> 2, OIB: 58968669179</w:t>
      </w:r>
      <w:r w:rsidR="00A9572B">
        <w:rPr>
          <w:szCs w:val="20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39513A" w:rsidP="00C65A7D" w:rsidR="0039513A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856E58">
        <w:rPr>
          <w:szCs w:val="20"/>
        </w:rPr>
        <w:t xml:space="preserve">"TEST! – TEATAR STUDENTIMA", Zagreb, </w:t>
      </w:r>
      <w:proofErr w:type="spellStart"/>
      <w:r w:rsidR="00856E58">
        <w:rPr>
          <w:szCs w:val="20"/>
        </w:rPr>
        <w:t>Jarunska</w:t>
      </w:r>
      <w:proofErr w:type="spellEnd"/>
      <w:r w:rsidR="00856E58">
        <w:rPr>
          <w:szCs w:val="20"/>
        </w:rPr>
        <w:t xml:space="preserve"> 2, OIB: 58968669179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410D12" w:rsidR="0039513A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0C58B3" w:rsidR="0039513A" w:rsidRPr="00410D1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39513A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5F4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4797"/>
    <w:rsid w:val="0039513A"/>
    <w:rsid w:val="00410D12"/>
    <w:rsid w:val="00457286"/>
    <w:rsid w:val="00457EF8"/>
    <w:rsid w:val="00461BE5"/>
    <w:rsid w:val="00466D92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06705"/>
    <w:rsid w:val="008358B7"/>
    <w:rsid w:val="00856E58"/>
    <w:rsid w:val="00861D6E"/>
    <w:rsid w:val="008A1268"/>
    <w:rsid w:val="009422BD"/>
    <w:rsid w:val="00950F54"/>
    <w:rsid w:val="009B76B8"/>
    <w:rsid w:val="00A11916"/>
    <w:rsid w:val="00A47FBB"/>
    <w:rsid w:val="00A53DC3"/>
    <w:rsid w:val="00A6039E"/>
    <w:rsid w:val="00A9572B"/>
    <w:rsid w:val="00B25F68"/>
    <w:rsid w:val="00B4105F"/>
    <w:rsid w:val="00BB7141"/>
    <w:rsid w:val="00BF02FF"/>
    <w:rsid w:val="00C5122F"/>
    <w:rsid w:val="00C65A7D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5F4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F1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F1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39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TEST! - TEATAR STUDENTIMA zastupanog po punomoćniku Denis Patafta</izvorni_sadrzaj>
    <derivirana_varijabla naziv="DomainObject.Predmet.ProtustrankaFormated_1">  TEST! - TEATAR STUDENTIMA zastupanog po punomoćniku Denis Patafta</derivirana_varijabla>
  </DomainObject.Predmet.ProtustrankaFormated>
  <DomainObject.Predmet.ProtustrankaFormatedOIB>
    <izvorni_sadrzaj>  TEST! - TEATAR STUDENTIMA, OIB 58968669179 zastupanog po punomoćniku Denis Patafta</izvorni_sadrzaj>
    <derivirana_varijabla naziv="DomainObject.Predmet.ProtustrankaFormatedOIB_1">  TEST! - TEATAR STUDENTIMA, OIB 58968669179 zastupanog po punomoćniku Denis Patafta</derivirana_varijabla>
  </DomainObject.Predmet.ProtustrankaFormatedOIB>
  <DomainObject.Predmet.ProtustrankaFormatedWithAdress>
    <izvorni_sadrzaj> TEST! - TEATAR STUDENTIMA, Jarunska 2, 10000 Zagreb zastupanog po punomoćniku Denis Patafta</izvorni_sadrzaj>
    <derivirana_varijabla naziv="DomainObject.Predmet.ProtustrankaFormatedWithAdress_1"> TEST! - TEATAR STUDENTIMA, Jarunska 2, 10000 Zagreb zastupanog po punomoćniku Denis Patafta</derivirana_varijabla>
  </DomainObject.Predmet.ProtustrankaFormatedWithAdress>
  <DomainObject.Predmet.ProtustrankaFormatedWithAdressOIB>
    <izvorni_sadrzaj> TEST! - TEATAR STUDENTIMA, OIB 58968669179, Jarunska 2, 10000 Zagreb zastupanog po punomoćniku Denis Patafta</izvorni_sadrzaj>
    <derivirana_varijabla naziv="DomainObject.Predmet.ProtustrankaFormatedWithAdressOIB_1"> TEST! - TEATAR STUDENTIMA, OIB 58968669179, Jarunska 2, 10000 Zagreb zastupanog po punomoćniku Denis Patafta</derivirana_varijabla>
  </DomainObject.Predmet.ProtustrankaFormatedWithAdressOIB>
  <DomainObject.Predmet.ProtustrankaWithAdress>
    <izvorni_sadrzaj>TEST! - TEATAR STUDENTIMA Jarunska 2, 10000 Zagreb</izvorni_sadrzaj>
    <derivirana_varijabla naziv="DomainObject.Predmet.ProtustrankaWithAdress_1">TEST! - TEATAR STUDENTIMA Jarunska 2, 10000 Zagreb</derivirana_varijabla>
  </DomainObject.Predmet.ProtustrankaWithAdress>
  <DomainObject.Predmet.ProtustrankaWithAdressOIB>
    <izvorni_sadrzaj>TEST! - TEATAR STUDENTIMA, OIB 58968669179, Jarunska 2, 10000 Zagreb</izvorni_sadrzaj>
    <derivirana_varijabla naziv="DomainObject.Predmet.ProtustrankaWithAdressOIB_1">TEST! - TEATAR STUDENTIMA, OIB 58968669179, Jarunska 2, 10000 Zagreb</derivirana_varijabla>
  </DomainObject.Predmet.ProtustrankaWithAdressOIB>
  <DomainObject.Predmet.ProtustrankaNazivFormated>
    <izvorni_sadrzaj>TEST! - TEATAR STUDENTIMA</izvorni_sadrzaj>
    <derivirana_varijabla naziv="DomainObject.Predmet.ProtustrankaNazivFormated_1">TEST! - TEATAR STUDENTIMA</derivirana_varijabla>
  </DomainObject.Predmet.ProtustrankaNazivFormated>
  <DomainObject.Predmet.ProtustrankaNazivFormatedOIB>
    <izvorni_sadrzaj>TEST! - TEATAR STUDENTIMA, OIB 58968669179</izvorni_sadrzaj>
    <derivirana_varijabla naziv="DomainObject.Predmet.ProtustrankaNazivFormatedOIB_1">TEST! - TEATAR STUDENTIMA, OIB 58968669179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TEST! - TEATAR STUDENTIMA zastupanog po punomoćniku Denis Patafta</item>
    </izvorni_sadrzaj>
    <derivirana_varijabla naziv="DomainObject.Predmet.ProtuStrankaListFormated_1">
      <item>TEST! - TEATAR STUDENTIMA zastupanog po punomoćniku Denis Patafta</item>
    </derivirana_varijabla>
  </DomainObject.Predmet.ProtuStrankaListFormated>
  <DomainObject.Predmet.ProtuStrankaListFormatedOIB>
    <izvorni_sadrzaj>
      <item>TEST! - TEATAR STUDENTIMA, OIB 58968669179 zastupanog po punomoćniku Denis Patafta</item>
    </izvorni_sadrzaj>
    <derivirana_varijabla naziv="DomainObject.Predmet.ProtuStrankaListFormatedOIB_1">
      <item>TEST! - TEATAR STUDENTIMA, OIB 58968669179 zastupanog po punomoćniku Denis Patafta</item>
    </derivirana_varijabla>
  </DomainObject.Predmet.ProtuStrankaListFormatedOIB>
  <DomainObject.Predmet.ProtuStrankaListFormatedWithAdress>
    <izvorni_sadrzaj>
      <item>TEST! - TEATAR STUDENTIMA, Jarunska 2, 10000 Zagreb zastupanog po punomoćniku Denis Patafta</item>
    </izvorni_sadrzaj>
    <derivirana_varijabla naziv="DomainObject.Predmet.ProtuStrankaListFormatedWithAdress_1">
      <item>TEST! - TEATAR STUDENTIMA, Jarunska 2, 10000 Zagreb zastupanog po punomoćniku Denis Patafta</item>
    </derivirana_varijabla>
  </DomainObject.Predmet.ProtuStrankaListFormatedWithAdress>
  <DomainObject.Predmet.ProtuStrankaListFormatedWithAdressOIB>
    <izvorni_sadrzaj>
      <item>TEST! - TEATAR STUDENTIMA, OIB 58968669179, Jarunska 2, 10000 Zagreb zastupanog po punomoćniku Denis Patafta</item>
    </izvorni_sadrzaj>
    <derivirana_varijabla naziv="DomainObject.Predmet.ProtuStrankaListFormatedWithAdressOIB_1">
      <item>TEST! - TEATAR STUDENTIMA, OIB 58968669179, Jarunska 2, 10000 Zagreb zastupanog po punomoćniku Denis Patafta</item>
    </derivirana_varijabla>
  </DomainObject.Predmet.ProtuStrankaListFormatedWithAdressOIB>
  <DomainObject.Predmet.ProtuStrankaListNazivFormated>
    <izvorni_sadrzaj>
      <item>TEST! - TEATAR STUDENTIMA</item>
    </izvorni_sadrzaj>
    <derivirana_varijabla naziv="DomainObject.Predmet.ProtuStrankaListNazivFormated_1">
      <item>TEST! - TEATAR STUDENTIMA</item>
    </derivirana_varijabla>
  </DomainObject.Predmet.ProtuStrankaListNazivFormated>
  <DomainObject.Predmet.ProtuStrankaListNazivFormatedOIB>
    <izvorni_sadrzaj>
      <item>TEST! - TEATAR STUDENTIMA, OIB 58968669179</item>
    </izvorni_sadrzaj>
    <derivirana_varijabla naziv="DomainObject.Predmet.ProtuStrankaListNazivFormatedOIB_1">
      <item>TEST! - TEATAR STUDENTIMA, OIB 58968669179</item>
    </derivirana_varijabla>
  </DomainObject.Predmet.ProtuStrankaListNazivFormatedOIB>
  <DomainObject.Predmet.OstaliListFormated>
    <izvorni_sadrzaj>
      <item>Denis Patafta punomoćnik sudionika u postupku TEST! - TEATAR STUDENTIMA</item>
    </izvorni_sadrzaj>
    <derivirana_varijabla naziv="DomainObject.Predmet.OstaliListFormated_1">
      <item>Denis Patafta punomoćnik sudionika u postupku TEST! - TEATAR STUDENTIMA</item>
    </derivirana_varijabla>
  </DomainObject.Predmet.OstaliListFormated>
  <DomainObject.Predmet.OstaliListFormatedOIB>
    <izvorni_sadrzaj>
      <item>Denis Patafta, OIB 94013012058 punomoćnik sudionika u postupku TEST! - TEATAR STUDENTIMA</item>
    </izvorni_sadrzaj>
    <derivirana_varijabla naziv="DomainObject.Predmet.OstaliListFormatedOIB_1">
      <item>Denis Patafta, OIB 94013012058 punomoćnik sudionika u postupku TEST! - TEATAR STUDENTIMA</item>
    </derivirana_varijabla>
  </DomainObject.Predmet.OstaliListFormatedOIB>
  <DomainObject.Predmet.OstaliListFormatedWithAdress>
    <izvorni_sadrzaj>
      <item>Denis Patafta, Hermanova Ulica 13 H, 10000 Zagreb punomoćnik sudionika u postupku TEST! - TEATAR STUDENTIMA</item>
    </izvorni_sadrzaj>
    <derivirana_varijabla naziv="DomainObject.Predmet.OstaliListFormatedWithAdress_1">
      <item>Denis Patafta, Hermanova Ulica 13 H, 10000 Zagreb punomoćnik sudionika u postupku TEST! - TEATAR STUDENTIMA</item>
    </derivirana_varijabla>
  </DomainObject.Predmet.OstaliListFormatedWithAdress>
  <DomainObject.Predmet.OstaliListFormatedWithAdressOIB>
    <izvorni_sadrzaj>
      <item>Denis Patafta, OIB 94013012058, Hermanova Ulica 13 H, 10000 Zagreb punomoćnik sudionika u postupku TEST! - TEATAR STUDENTIMA</item>
    </izvorni_sadrzaj>
    <derivirana_varijabla naziv="DomainObject.Predmet.OstaliListFormatedWithAdressOIB_1">
      <item>Denis Patafta, OIB 94013012058, Hermanova Ulica 13 H, 10000 Zagreb punomoćnik sudionika u postupku TEST! - TEATAR STUDENTIMA</item>
    </derivirana_varijabla>
  </DomainObject.Predmet.OstaliListFormatedWithAdressOIB>
  <DomainObject.Predmet.OstaliListNazivFormated>
    <izvorni_sadrzaj>
      <item>Denis Patafta</item>
    </izvorni_sadrzaj>
    <derivirana_varijabla naziv="DomainObject.Predmet.OstaliListNazivFormated_1">
      <item>Denis Patafta</item>
    </derivirana_varijabla>
  </DomainObject.Predmet.OstaliListNazivFormated>
  <DomainObject.Predmet.OstaliListNazivFormatedOIB>
    <izvorni_sadrzaj>
      <item>Denis Patafta, OIB 94013012058</item>
    </izvorni_sadrzaj>
    <derivirana_varijabla naziv="DomainObject.Predmet.OstaliListNazivFormatedOIB_1">
      <item>Denis Patafta, OIB 94013012058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TEST! - TEATAR STUDENTIMA</izvorni_sadrzaj>
    <derivirana_varijabla naziv="DomainObject.Predmet.ProtustrankaIDrugi_1">TEST! - TEATAR STUDENTIMA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TEST! - TEATAR STUDENTIMA, OIB 58968669179, Jarunska 2, 10000 Zagreb</izvorni_sadrzaj>
    <derivirana_varijabla naziv="DomainObject.Predmet.ProtustrankaIDrugiAdressOIB_1">TEST! - TEATAR STUDENTIMA, OIB 58968669179, Jarunska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TEST! - TEATAR STUDENTIMA</item>
      <item>Denis Patafta</item>
    </izvorni_sadrzaj>
    <derivirana_varijabla naziv="DomainObject.Predmet.SudioniciListNaziv_1">
      <item>FINA Regionalni centar Zagreb</item>
      <item>TEST! - TEATAR STUDENTIMA</item>
      <item>Denis Patafta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TEST! - TEATAR STUDENTIMA, OIB 58968669179, Jarunska 2,10000 Zagreb</item>
      <item>Denis Patafta, OIB 94013012058, Hermanova Ulica 13 H,10000 Zagreb</item>
    </izvorni_sadrzaj>
    <derivirana_varijabla naziv="DomainObject.Predmet.SudioniciListAdressOIB_1">
      <item>FINA Regionalni centar Zagreb, OIB 85821130368, Trg svibanjskih žrtava 1995. br. 1,10000 Zagreb</item>
      <item>TEST! - TEATAR STUDENTIMA, OIB 58968669179, Jarunska 2,10000 Zagreb</item>
      <item>Denis Patafta, OIB 94013012058, Hermanova Ulica 13 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58968669179</item>
      <item>, OIB 94013012058</item>
    </izvorni_sadrzaj>
    <derivirana_varijabla naziv="DomainObject.Predmet.SudioniciListNazivOIB_1">
      <item>, OIB 85821130368</item>
      <item>, OIB 58968669179</item>
      <item>, OIB 94013012058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1776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2016-02-23T14:08:00Z</dcterms:created>
  <dc:creator>Ivana Manestar</dc:creator>
  <cp:lastModifiedBy>Ksenija Nol</cp:lastModifiedBy>
  <cp:lastPrinted>2016-02-23T14:21:00Z</cp:lastPrinted>
  <dcterms:modified xmlns:xsi="http://www.w3.org/2001/XMLSchema-instance" xsi:type="dcterms:W3CDTF">2016-02-23T14:21:00Z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