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b87d2a1" w14:paraId="b87d2a1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11798A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11798A">
              <w:rPr>
                <w:rFonts w:cs="Times New Roman" w:eastAsia="Times New Roman"/>
                <w:kern w:val="0"/>
                <w:lang w:bidi="ar-SA" w:eastAsia="hr-HR"/>
              </w:rPr>
              <w:t>598/17-7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 xml:space="preserve">povodom </w:t>
      </w:r>
      <w:r w:rsidR="0011798A">
        <w:rPr>
          <w:rFonts w:cs="Times New Roman"/>
        </w:rPr>
        <w:t>prijedloga predlagatelja Financijske agencije, Regionalni centar Zagreb, Podružnica Varaždin, za otvaranje stečajnog postupka nad dužnikom</w:t>
      </w:r>
      <w:r w:rsidR="0011798A">
        <w:rPr>
          <w:rFonts w:cs="Times New Roman"/>
          <w:kern w:val="2"/>
        </w:rPr>
        <w:t xml:space="preserve"> SOMOĐI PROJEKT j.d.o.o., Breznički Hum, Breznički Hum 106, OIB: 51654438508</w:t>
      </w:r>
      <w:r w:rsidR="00240DAF" w:rsidRPr="00240DAF">
        <w:rPr>
          <w:kern w:val="2"/>
        </w:rPr>
        <w:t>,</w:t>
      </w:r>
      <w:r w:rsidR="00193562">
        <w:rPr>
          <w:rFonts w:cs="Times New Roman"/>
        </w:rPr>
        <w:t xml:space="preserve"> 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1798A">
        <w:t xml:space="preserve"> </w:t>
      </w:r>
      <w:r w:rsidR="0011798A" w:rsidRPr="004615AE">
        <w:rPr>
          <w:kern w:val="2"/>
        </w:rPr>
        <w:t>SOMOĐI PROJEKT j.d.o.o., Breznički Hum, Breznički Hum 106,</w:t>
      </w:r>
      <w:r w:rsidR="0011798A">
        <w:rPr>
          <w:kern w:val="2"/>
        </w:rPr>
        <w:t xml:space="preserve"> </w:t>
      </w:r>
      <w:r w:rsidR="0011798A" w:rsidRPr="004615AE">
        <w:rPr>
          <w:kern w:val="2"/>
        </w:rPr>
        <w:t>OIB: 51654438508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11798A">
        <w:t>598</w:t>
      </w:r>
      <w:r w:rsidR="00193562">
        <w:t>/17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93562">
        <w:rPr>
          <w:rFonts w:cs="Times New Roman"/>
        </w:rPr>
        <w:t>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D4B" w:rsidP="00BA0147" w:rsidR="00B05D4B">
      <w:r>
        <w:separator/>
      </w:r>
    </w:p>
  </w:endnote>
  <w:endnote w:id="0" w:type="continuationSeparator">
    <w:p w:rsidRDefault="00B05D4B" w:rsidP="00BA0147" w:rsidR="00B05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D4B" w:rsidP="00BA0147" w:rsidR="00B05D4B">
      <w:r>
        <w:separator/>
      </w:r>
    </w:p>
  </w:footnote>
  <w:footnote w:id="0" w:type="continuationSeparator">
    <w:p w:rsidRDefault="00B05D4B" w:rsidP="00BA0147" w:rsidR="00B05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98A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B2A0E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B2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A0E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FB2A0E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FB2A0E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FB2A0E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B2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A0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FB2A0E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FB2A0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FB2A0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SOMOĐI PROJEKT jednostavno društvo s ograničenom odgovornošću za građevinu i usluge zastupanog po punomoćniku Tomica Somođi</izvorni_sadrzaj>
    <derivirana_varijabla naziv="DomainObject.Predmet.ProtustrankaFormated_1">  SOMOĐI PROJEKT jednostavno društvo s ograničenom odgovornošću za građevinu i usluge zastupanog po punomoćniku Tomica Somođi</derivirana_varijabla>
  </DomainObject.Predmet.ProtustrankaFormated>
  <DomainObject.Predmet.ProtustrankaFormatedOIB>
    <izvorni_sadrzaj>  SOMOĐI PROJEKT jednostavno društvo s ograničenom odgovornošću za građevinu i usluge, OIB 51654438508 zastupanog po punomoćniku Tomica Somođi</izvorni_sadrzaj>
    <derivirana_varijabla naziv="DomainObject.Predmet.ProtustrankaFormatedOIB_1">  SOMOĐI PROJEKT jednostavno društvo s ograničenom odgovornošću za građevinu i usluge, OIB 51654438508 zastupanog po punomoćniku Tomica Somođi</derivirana_varijabla>
  </DomainObject.Predmet.ProtustrankaFormatedOIB>
  <DomainObject.Predmet.ProtustrankaFormatedWithAdress>
    <izvorni_sadrzaj> SOMOĐI PROJEKT jednostavno društvo s ograničenom odgovornošću za građevinu i usluge, Breznički Hum 106, 42225 Hum Breznički zastupanog po punomoćniku Tomica Somođi</izvorni_sadrzaj>
    <derivirana_varijabla naziv="DomainObject.Predmet.ProtustrankaFormatedWithAdress_1"> SOMOĐI PROJEKT jednostavno društvo s ograničenom odgovornošću za građevinu i usluge, Breznički Hum 106, 42225 Hum Breznički zastupanog po punomoćniku Tomica Somođi</derivirana_varijabla>
  </DomainObject.Predmet.ProtustrankaFormatedWithAdress>
  <DomainObject.Predmet.ProtustrankaFormatedWithAdressOIB>
    <izvorni_sadrzaj> SOMOĐI PROJEKT jednostavno društvo s ograničenom odgovornošću za građevinu i usluge, OIB 51654438508, Breznički Hum 106, 42225 Hum Breznički zastupanog po punomoćniku Tomica Somođi</izvorni_sadrzaj>
    <derivirana_varijabla naziv="DomainObject.Predmet.ProtustrankaFormatedWithAdressOIB_1"> SOMOĐI PROJEKT jednostavno društvo s ograničenom odgovornošću za građevinu i usluge, OIB 51654438508, Breznički Hum 106, 42225 Hum Breznički zastupanog po punomoćniku Tomica Somođi</derivirana_varijabla>
  </DomainObject.Predmet.ProtustrankaFormatedWithAdressOIB>
  <DomainObject.Predmet.ProtustrankaWithAdress>
    <izvorni_sadrzaj>SOMOĐI PROJEKT jednostavno društvo s ograničenom odgovornošću za građevinu i usluge Breznički Hum 106, 42225 Hum Breznički</izvorni_sadrzaj>
    <derivirana_varijabla naziv="DomainObject.Predmet.ProtustrankaWithAdress_1">SOMOĐI PROJEKT jednostavno društvo s ograničenom odgovornošću za građevinu i usluge Breznički Hum 106, 42225 Hum Breznički</derivirana_varijabla>
  </DomainObject.Predmet.ProtustrankaWithAdress>
  <DomainObject.Predmet.ProtustrankaWithAdressOIB>
    <izvorni_sadrzaj>SOMOĐI PROJEKT jednostavno društvo s ograničenom odgovornošću za građevinu i usluge, OIB 51654438508, Breznički Hum 106, 42225 Hum Breznički</izvorni_sadrzaj>
    <derivirana_varijabla naziv="DomainObject.Predmet.ProtustrankaWithAdressOIB_1">SOMOĐI PROJEKT jednostavno društvo s ograničenom odgovornošću za građevinu i usluge, OIB 51654438508, Breznički Hum 106, 42225 Hum Breznički</derivirana_varijabla>
  </DomainObject.Predmet.ProtustrankaWithAdressOIB>
  <DomainObject.Predmet.ProtustrankaNazivFormated>
    <izvorni_sadrzaj>SOMOĐI PROJEKT jednostavno društvo s ograničenom odgovornošću za građevinu i usluge</izvorni_sadrzaj>
    <derivirana_varijabla naziv="DomainObject.Predmet.ProtustrankaNazivFormated_1">SOMOĐI PROJEKT jednostavno društvo s ograničenom odgovornošću za građevinu i usluge</derivirana_varijabla>
  </DomainObject.Predmet.ProtustrankaNazivFormated>
  <DomainObject.Predmet.ProtustrankaNazivFormatedOIB>
    <izvorni_sadrzaj>SOMOĐI PROJEKT jednostavno društvo s ograničenom odgovornošću za građevinu i usluge, OIB 51654438508</izvorni_sadrzaj>
    <derivirana_varijabla naziv="DomainObject.Predmet.ProtustrankaNazivFormatedOIB_1">SOMOĐI PROJEKT jednostavno društvo s ograničenom odgovornošću za građevinu i usluge, OIB 51654438508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44518.87</izvorni_sadrzaj>
    <derivirana_varijabla naziv="DomainObject.Predmet.TrenutnaVrijednost_1">44518.87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SOMOĐI PROJEKT jednostavno društvo s ograničenom odgovornošću za građevinu i usluge zastupanog po punomoćniku Tomica Somođi</item>
    </izvorni_sadrzaj>
    <derivirana_varijabla naziv="DomainObject.Predmet.ProtuStrankaListFormated_1">
      <item>SOMOĐI PROJEKT jednostavno društvo s ograničenom odgovornošću za građevinu i usluge zastupanog po punomoćniku Tomica Somođi</item>
    </derivirana_varijabla>
  </DomainObject.Predmet.ProtuStrankaListFormated>
  <DomainObject.Predmet.ProtuStrankaListFormatedOIB>
    <izvorni_sadrzaj>
      <item>SOMOĐI PROJEKT jednostavno društvo s ograničenom odgovornošću za građevinu i usluge, OIB 51654438508 zastupanog po punomoćniku Tomica Somođi</item>
    </izvorni_sadrzaj>
    <derivirana_varijabla naziv="DomainObject.Predmet.ProtuStrankaListFormatedOIB_1">
      <item>SOMOĐI PROJEKT jednostavno društvo s ograničenom odgovornošću za građevinu i usluge, OIB 51654438508 zastupanog po punomoćniku Tomica Somođi</item>
    </derivirana_varijabla>
  </DomainObject.Predmet.ProtuStrankaListFormatedOIB>
  <DomainObject.Predmet.ProtuStrankaListFormatedWithAdress>
    <izvorni_sadrzaj>
      <item>SOMOĐI PROJEKT jednostavno društvo s ograničenom odgovornošću za građevinu i usluge, Breznički Hum 106, 42225 Hum Breznički zastupanog po punomoćniku Tomica Somođi</item>
    </izvorni_sadrzaj>
    <derivirana_varijabla naziv="DomainObject.Predmet.ProtuStrankaListFormatedWithAdress_1">
      <item>SOMOĐI PROJEKT jednostavno društvo s ograničenom odgovornošću za građevinu i usluge, Breznički Hum 106, 42225 Hum Breznički zastupanog po punomoćniku Tomica Somođi</item>
    </derivirana_varijabla>
  </DomainObject.Predmet.ProtuStrankaListFormatedWithAdress>
  <DomainObject.Predmet.ProtuStrankaListFormatedWithAdressOIB>
    <izvorni_sadrzaj>
      <item>SOMOĐI PROJEKT jednostavno društvo s ograničenom odgovornošću za građevinu i usluge, OIB 51654438508, Breznički Hum 106, 42225 Hum Breznički zastupanog po punomoćniku Tomica Somođi</item>
    </izvorni_sadrzaj>
    <derivirana_varijabla naziv="DomainObject.Predmet.ProtuStrankaListFormatedWithAdressOIB_1">
      <item>SOMOĐI PROJEKT jednostavno društvo s ograničenom odgovornošću za građevinu i usluge, OIB 51654438508, Breznički Hum 106, 42225 Hum Breznički zastupanog po punomoćniku Tomica Somođi</item>
    </derivirana_varijabla>
  </DomainObject.Predmet.ProtuStrankaListFormatedWithAdressOIB>
  <DomainObject.Predmet.ProtuStrankaListNazivFormated>
    <izvorni_sadrzaj>
      <item>SOMOĐI PROJEKT jednostavno društvo s ograničenom odgovornošću za građevinu i usluge</item>
    </izvorni_sadrzaj>
    <derivirana_varijabla naziv="DomainObject.Predmet.ProtuStrankaListNazivFormated_1">
      <item>SOMOĐI PROJEKT jednostavno društvo s ograničenom odgovornošću za građevinu i usluge</item>
    </derivirana_varijabla>
  </DomainObject.Predmet.ProtuStrankaListNazivFormated>
  <DomainObject.Predmet.ProtuStrankaListNazivFormatedOIB>
    <izvorni_sadrzaj>
      <item>SOMOĐI PROJEKT jednostavno društvo s ograničenom odgovornošću za građevinu i usluge, OIB 51654438508</item>
    </izvorni_sadrzaj>
    <derivirana_varijabla naziv="DomainObject.Predmet.ProtuStrankaListNazivFormatedOIB_1">
      <item>SOMOĐI PROJEKT jednostavno društvo s ograničenom odgovornošću za građevinu i usluge, OIB 51654438508</item>
    </derivirana_varijabla>
  </DomainObject.Predmet.ProtuStrankaListNazivFormatedOIB>
  <DomainObject.Predmet.OstaliListFormated>
    <izvorni_sadrzaj>
      <item>Sudski registar</item>
      <item>Tomica Somođi punomoćnik sudionika u postupku SOMOĐI PROJEKT jednostavno društvo s ograničenom odgovornošću za građevinu i usluge</item>
    </izvorni_sadrzaj>
    <derivirana_varijabla naziv="DomainObject.Predmet.OstaliListFormated_1">
      <item>Sudski registar</item>
      <item>Tomica Somođi punomoćnik sudionika u postupku SOMOĐI PROJEKT jednostavno društvo s ograničenom odgovornošću za građevinu i usluge</item>
    </derivirana_varijabla>
  </DomainObject.Predmet.OstaliListFormated>
  <DomainObject.Predmet.OstaliListFormatedOIB>
    <izvorni_sadrzaj>
      <item>Sudski registar</item>
      <item>Tomica Somođi, OIB 96048865546 punomoćnik sudionika u postupku SOMOĐI PROJEKT jednostavno društvo s ograničenom odgovornošću za građevinu i usluge</item>
    </izvorni_sadrzaj>
    <derivirana_varijabla naziv="DomainObject.Predmet.OstaliListFormatedOIB_1">
      <item>Sudski registar</item>
      <item>Tomica Somođi, OIB 96048865546 punomoćnik sudionika u postupku SOMOĐI PROJEKT jednostavno društvo s ograničenom odgovornošću za građevinu i usluge</item>
    </derivirana_varijabla>
  </DomainObject.Predmet.OstaliListFormatedOIB>
  <DomainObject.Predmet.OstaliListFormatedWithAdress>
    <izvorni_sadrzaj>
      <item>Sudski registar</item>
      <item>Tomica Somođi, Hum Breznički 106, 42225 Hum Breznički punomoćnik sudionika u postupku SOMOĐI PROJEKT jednostavno društvo s ograničenom odgovornošću za građevinu i usluge</item>
    </izvorni_sadrzaj>
    <derivirana_varijabla naziv="DomainObject.Predmet.OstaliListFormatedWithAdress_1">
      <item>Sudski registar</item>
      <item>Tomica Somođi, Hum Breznički 106, 42225 Hum Breznički punomoćnik sudionika u postupku SOMOĐI PROJEKT jednostavno društvo s ograničenom odgovornošću za građevinu i usluge</item>
    </derivirana_varijabla>
  </DomainObject.Predmet.OstaliListFormatedWithAdress>
  <DomainObject.Predmet.OstaliListFormatedWithAdressOIB>
    <izvorni_sadrzaj>
      <item>Sudski registar</item>
      <item>Tomica Somođi, OIB 96048865546, Hum Breznički 106, 42225 Hum Breznički punomoćnik sudionika u postupku SOMOĐI PROJEKT jednostavno društvo s ograničenom odgovornošću za građevinu i usluge</item>
    </izvorni_sadrzaj>
    <derivirana_varijabla naziv="DomainObject.Predmet.OstaliListFormatedWithAdressOIB_1">
      <item>Sudski registar</item>
      <item>Tomica Somođi, OIB 96048865546, Hum Breznički 106, 42225 Hum Breznički punomoćnik sudionika u postupku SOMOĐI PROJEKT jednostavno društvo s ograničenom odgovornošću za građevinu i usluge</item>
    </derivirana_varijabla>
  </DomainObject.Predmet.OstaliListFormatedWithAdressOIB>
  <DomainObject.Predmet.OstaliListNazivFormated>
    <izvorni_sadrzaj>
      <item>Sudski registar</item>
      <item>Tomica Somođi</item>
    </izvorni_sadrzaj>
    <derivirana_varijabla naziv="DomainObject.Predmet.OstaliListNazivFormated_1">
      <item>Sudski registar</item>
      <item>Tomica Somođi</item>
    </derivirana_varijabla>
  </DomainObject.Predmet.OstaliListNazivFormated>
  <DomainObject.Predmet.OstaliListNazivFormatedOIB>
    <izvorni_sadrzaj>
      <item>Sudski registar</item>
      <item>Tomica Somođi, OIB 96048865546</item>
    </izvorni_sadrzaj>
    <derivirana_varijabla naziv="DomainObject.Predmet.OstaliListNazivFormatedOIB_1">
      <item>Sudski registar</item>
      <item>Tomica Somođi, OIB 96048865546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SOMOĐI PROJEKT jednostavno društvo s ograničenom odgovornošću za građevinu i usluge</izvorni_sadrzaj>
    <derivirana_varijabla naziv="DomainObject.Predmet.ProtustrankaIDrugi_1">SOMOĐI PROJEKT jednostavno društvo s ograničenom odgovornošću za građevinu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SOMOĐI PROJEKT jednostavno društvo s ograničenom odgovornošću za građevinu i usluge, OIB 51654438508, Breznički Hum 106, 42225 Hum Breznički</izvorni_sadrzaj>
    <derivirana_varijabla naziv="DomainObject.Predmet.ProtustrankaIDrugiAdressOIB_1">SOMOĐI PROJEKT jednostavno društvo s ograničenom odgovornošću za građevinu i usluge, OIB 51654438508, Breznički Hum 106,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SOMOĐI PROJEKT jednostavno društvo s ograničenom odgovornošću za građevinu i usluge</item>
      <item>Sudski registar</item>
      <item>Tomica Somođi</item>
    </izvorni_sadrzaj>
    <derivirana_varijabla naziv="DomainObject.Predmet.SudioniciListNaziv_1">
      <item>Financijska agencija</item>
      <item>SOMOĐI PROJEKT jednostavno društvo s ograničenom odgovornošću za građevinu i usluge</item>
      <item>Sudski registar</item>
      <item>Tomica Somođi</item>
    </derivirana_varijabla>
  </DomainObject.Predmet.SudioniciListNaziv>
  <DomainObject.Predmet.SudioniciListAdressOIB>
    <izvorni_sadrzaj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izvorni_sadrzaj>
    <derivirana_varijabla naziv="DomainObject.Predmet.SudioniciListAdressOIB_1"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51654438508</item>
      <item>, OIB null</item>
      <item>, OIB 96048865546</item>
    </izvorni_sadrzaj>
    <derivirana_varijabla naziv="DomainObject.Predmet.SudioniciListNazivOIB_1">
      <item>, OIB 85821130368</item>
      <item>, OIB 51654438508</item>
      <item>, OIB null</item>
      <item>, OIB 96048865546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974D3-AF6E-437E-800A-9A1AC3EE5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1117</properties:Characters>
  <properties:Lines>42</properties:Lines>
  <properties:Paragraphs>16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2018-02-20T11:52:00Z</cp:lastPrinted>
  <dcterms:modified xmlns:xsi="http://www.w3.org/2001/XMLSchema-instance" xsi:type="dcterms:W3CDTF">2018-02-20T11:52:00Z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ST-644-17-14 rješenje - poziv na uplatu predujma po NOVOM SZ Obrazac 3. - cl.62.st.5. SP - - kopija.docx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