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1278" w14:paraId="0501278" w:rsidRDefault="001B0559" w:rsidP="001B0559" w:rsidR="001B0559" w:rsidRPr="00D2017D">
      <w:pPr>
        <w15:collapsed w:val="false"/>
      </w:pPr>
      <w:bookmarkStart w:name="_GoBack" w:id="0"/>
      <w:bookmarkEnd w:id="0"/>
    </w:p>
    <w:p w:rsidRDefault="00DF3E06" w:rsidP="00302B27" w:rsidR="00302B27" w:rsidRPr="002170D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B27" w:rsidP="00302B27" w:rsidR="00302B27" w:rsidRPr="00411108">
      <w:r w:rsidRPr="00411108">
        <w:t>REPUBLIKA HRVATSKA</w:t>
      </w:r>
    </w:p>
    <w:p w:rsidRDefault="00302B27" w:rsidP="00302B27" w:rsidR="00302B27" w:rsidRPr="00411108">
      <w:r w:rsidRPr="00411108">
        <w:t>TRGOVAČKI SUD U ZAGREBU</w:t>
      </w:r>
    </w:p>
    <w:p w:rsidRDefault="00302B27" w:rsidP="00302B27" w:rsidR="00302B27" w:rsidRPr="002170DD">
      <w:r w:rsidRPr="00411108">
        <w:t xml:space="preserve">Zagreb, </w:t>
      </w:r>
      <w:proofErr w:type="spellStart"/>
      <w:r w:rsidRPr="00411108">
        <w:t>Amruševa</w:t>
      </w:r>
      <w:proofErr w:type="spellEnd"/>
      <w:r w:rsidRPr="00411108">
        <w:t xml:space="preserve"> 2/II</w:t>
      </w:r>
      <w:r w:rsidRPr="002170DD">
        <w:t xml:space="preserve">     </w:t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  <w:r w:rsidRPr="002170DD">
        <w:tab/>
      </w:r>
    </w:p>
    <w:p w:rsidRDefault="00302B27" w:rsidP="00302B27" w:rsidR="00302B27" w:rsidRPr="002170DD"/>
    <w:p w:rsidRDefault="00053348" w:rsidP="00302B27" w:rsidR="00053348">
      <w:pPr>
        <w:jc w:val="center"/>
      </w:pPr>
    </w:p>
    <w:p w:rsidRDefault="00302B27" w:rsidP="00302B27" w:rsidR="00302B27" w:rsidRPr="002170DD">
      <w:pPr>
        <w:jc w:val="center"/>
      </w:pPr>
      <w:r w:rsidRPr="002170DD">
        <w:t>R E P U B L I K A   H R V A T S K A</w:t>
      </w:r>
    </w:p>
    <w:p w:rsidRDefault="00302B27" w:rsidP="00302B27" w:rsidR="00302B27" w:rsidRPr="002170DD">
      <w:pPr>
        <w:jc w:val="center"/>
      </w:pPr>
      <w:r w:rsidRPr="002170DD">
        <w:t>Z A K LJ U Č A K</w:t>
      </w:r>
    </w:p>
    <w:p w:rsidRDefault="00302B27" w:rsidP="00302B27" w:rsidR="00302B27" w:rsidRPr="002170DD">
      <w:pPr>
        <w:jc w:val="both"/>
      </w:pPr>
    </w:p>
    <w:p w:rsidRDefault="002D5ED9" w:rsidP="00053348" w:rsidR="00AC426C" w:rsidRPr="00977BB6">
      <w:pPr>
        <w:ind w:firstLine="720"/>
        <w:jc w:val="both"/>
      </w:pPr>
      <w:r w:rsidRPr="002D5ED9">
        <w:t xml:space="preserve">Trgovački sud u Zagrebu po sucu Nikoli Ribariću, kao stečajnom sucu u stečajnom postupku nad stečajnim dužnikom </w:t>
      </w:r>
      <w:r w:rsidR="00977BB6" w:rsidRPr="00977BB6">
        <w:t>Stečajna masa iza INFORMATIČKI MEDIJI d.o.o. - u stečaju</w:t>
      </w:r>
      <w:r w:rsidR="00977BB6">
        <w:t xml:space="preserve">, Zagreb (Grad Zagreb), </w:t>
      </w:r>
      <w:proofErr w:type="spellStart"/>
      <w:r w:rsidR="00977BB6">
        <w:t>Hegedušićeva</w:t>
      </w:r>
      <w:proofErr w:type="spellEnd"/>
      <w:r w:rsidR="00977BB6">
        <w:t xml:space="preserve"> </w:t>
      </w:r>
      <w:proofErr w:type="spellStart"/>
      <w:r w:rsidR="00977BB6">
        <w:t>10</w:t>
      </w:r>
      <w:proofErr w:type="spellEnd"/>
      <w:r w:rsidR="00977BB6">
        <w:t xml:space="preserve">, </w:t>
      </w:r>
      <w:proofErr w:type="spellStart"/>
      <w:r w:rsidR="00977BB6">
        <w:t>OIB</w:t>
      </w:r>
      <w:proofErr w:type="spellEnd"/>
      <w:r w:rsidR="00977BB6">
        <w:t>:</w:t>
      </w:r>
      <w:r w:rsidR="00053348">
        <w:t xml:space="preserve"> </w:t>
      </w:r>
      <w:proofErr w:type="spellStart"/>
      <w:r w:rsidR="00053348">
        <w:t>96166428153</w:t>
      </w:r>
      <w:proofErr w:type="spellEnd"/>
      <w:r w:rsidR="00977BB6">
        <w:t xml:space="preserve">, </w:t>
      </w:r>
      <w:r w:rsidR="00B46838">
        <w:t xml:space="preserve">(ranije: </w:t>
      </w:r>
      <w:r w:rsidR="00B46838" w:rsidRPr="000A7182">
        <w:t xml:space="preserve">INFORMATIČKI MEDIJI d.o.o. u stečaju, Zagreb, Južna </w:t>
      </w:r>
      <w:proofErr w:type="spellStart"/>
      <w:r w:rsidR="00B46838" w:rsidRPr="000A7182">
        <w:t>77</w:t>
      </w:r>
      <w:proofErr w:type="spellEnd"/>
      <w:r w:rsidR="00B46838" w:rsidRPr="000A7182">
        <w:t xml:space="preserve">, </w:t>
      </w:r>
      <w:proofErr w:type="spellStart"/>
      <w:r w:rsidR="00B46838" w:rsidRPr="000A7182">
        <w:t>OIB</w:t>
      </w:r>
      <w:proofErr w:type="spellEnd"/>
      <w:r w:rsidR="00B46838" w:rsidRPr="000A7182">
        <w:t xml:space="preserve">: </w:t>
      </w:r>
      <w:proofErr w:type="spellStart"/>
      <w:r w:rsidR="00B46838" w:rsidRPr="000A7182">
        <w:t>81815296248</w:t>
      </w:r>
      <w:proofErr w:type="spellEnd"/>
      <w:r w:rsidR="00B46838">
        <w:t xml:space="preserve">), dana </w:t>
      </w:r>
      <w:proofErr w:type="spellStart"/>
      <w:r w:rsidR="00B46838">
        <w:t>25</w:t>
      </w:r>
      <w:proofErr w:type="spellEnd"/>
      <w:r w:rsidR="00B46838">
        <w:t xml:space="preserve">. veljače 2019. godine </w:t>
      </w:r>
    </w:p>
    <w:p w:rsidRDefault="002A1BED" w:rsidP="00AC426C" w:rsidR="002A1BED">
      <w:pPr>
        <w:jc w:val="center"/>
      </w:pPr>
    </w:p>
    <w:p w:rsidRDefault="00AC426C" w:rsidP="00AC426C" w:rsidR="00AC426C" w:rsidRPr="004E46C6">
      <w:pPr>
        <w:jc w:val="center"/>
      </w:pPr>
      <w:r w:rsidRPr="004E46C6">
        <w:t xml:space="preserve">z a k </w:t>
      </w:r>
      <w:proofErr w:type="spellStart"/>
      <w:r w:rsidRPr="004E46C6">
        <w:t>lj</w:t>
      </w:r>
      <w:proofErr w:type="spellEnd"/>
      <w:r w:rsidRPr="004E46C6">
        <w:t xml:space="preserve"> u č i o   j e</w:t>
      </w:r>
    </w:p>
    <w:p w:rsidRDefault="00AC426C" w:rsidP="00A43C9D" w:rsidR="00AC426C" w:rsidRPr="00D2017D">
      <w:pPr>
        <w:jc w:val="both"/>
        <w:rPr>
          <w:b/>
        </w:rPr>
      </w:pPr>
    </w:p>
    <w:p w:rsidRDefault="00FD6DCE" w:rsidP="00E97C38" w:rsidR="00D2017D">
      <w:pPr>
        <w:ind w:firstLine="720"/>
        <w:jc w:val="both"/>
      </w:pPr>
      <w:r w:rsidRPr="00D2017D">
        <w:t>Nalaže se računovodstvu Trgovačkog suda u Zagrebu, iznos</w:t>
      </w:r>
      <w:r w:rsidR="0020610B">
        <w:t xml:space="preserve"> </w:t>
      </w:r>
      <w:r w:rsidR="001214A1">
        <w:t>od</w:t>
      </w:r>
      <w:r w:rsidR="002A1BED">
        <w:t xml:space="preserve"> 3.</w:t>
      </w:r>
      <w:r w:rsidR="00B46838">
        <w:t>000,00</w:t>
      </w:r>
      <w:r w:rsidR="007C57ED">
        <w:t xml:space="preserve"> kuna</w:t>
      </w:r>
      <w:r w:rsidR="005B5A26">
        <w:t xml:space="preserve"> </w:t>
      </w:r>
      <w:r w:rsidR="00F04428">
        <w:t xml:space="preserve">koji </w:t>
      </w:r>
      <w:r w:rsidR="005B5A26">
        <w:t>je preostao na depozitnom računu</w:t>
      </w:r>
      <w:r w:rsidR="002A1BED">
        <w:t xml:space="preserve"> koji se vodio pod poslovnim brojem St-</w:t>
      </w:r>
      <w:r w:rsidR="00B46838">
        <w:t>1378/2011</w:t>
      </w:r>
      <w:r w:rsidR="005B5A26">
        <w:t>,</w:t>
      </w:r>
      <w:r w:rsidRPr="00D2017D">
        <w:t xml:space="preserve"> </w:t>
      </w:r>
      <w:r w:rsidR="001E59E1">
        <w:t>p</w:t>
      </w:r>
      <w:r w:rsidR="00D2017D" w:rsidRPr="00D2017D">
        <w:t>rebaciti sa spisa poslovni broj St</w:t>
      </w:r>
      <w:r w:rsidR="00B31595">
        <w:t>-</w:t>
      </w:r>
      <w:r w:rsidR="00B46838">
        <w:t>1378/2011</w:t>
      </w:r>
      <w:r w:rsidR="00D2017D" w:rsidRPr="00D2017D">
        <w:t xml:space="preserve"> na broj spisa</w:t>
      </w:r>
      <w:r w:rsidR="002A1BED">
        <w:t xml:space="preserve"> St-</w:t>
      </w:r>
      <w:r w:rsidR="00B46838">
        <w:t>263/2019</w:t>
      </w:r>
    </w:p>
    <w:p w:rsidRDefault="002A1BED" w:rsidP="00E97C38" w:rsidR="002A1BED" w:rsidRPr="00D2017D">
      <w:pPr>
        <w:ind w:firstLine="720"/>
        <w:jc w:val="both"/>
      </w:pPr>
    </w:p>
    <w:p w:rsidRDefault="001B0559" w:rsidP="001B0559" w:rsidR="001B0559" w:rsidRPr="00D2017D">
      <w:pPr>
        <w:jc w:val="center"/>
      </w:pPr>
      <w:r w:rsidRPr="00D2017D">
        <w:t>Obrazloženje</w:t>
      </w:r>
    </w:p>
    <w:p w:rsidRDefault="00AC426C" w:rsidP="00AC426C" w:rsidR="00AC426C" w:rsidRPr="00D2017D">
      <w:pPr>
        <w:pStyle w:val="Tijeloteksta"/>
        <w:jc w:val="center"/>
      </w:pPr>
    </w:p>
    <w:p w:rsidRDefault="00FD6DCE" w:rsidP="00E97C38" w:rsidR="00F04428">
      <w:pPr>
        <w:ind w:firstLine="720"/>
        <w:jc w:val="both"/>
      </w:pPr>
      <w:r w:rsidRPr="00D2017D">
        <w:t>U</w:t>
      </w:r>
      <w:r w:rsidR="00302B27">
        <w:t xml:space="preserve"> </w:t>
      </w:r>
      <w:r w:rsidR="00F04428">
        <w:t>stečajnom postupku</w:t>
      </w:r>
      <w:r w:rsidRPr="00D2017D">
        <w:t xml:space="preserve"> nad </w:t>
      </w:r>
      <w:r w:rsidR="00CF7EB4">
        <w:t xml:space="preserve">dužnikom, </w:t>
      </w:r>
      <w:r w:rsidR="00F04428">
        <w:t>doneseno je rješenje o obustavi i zaključenju postupka.</w:t>
      </w:r>
    </w:p>
    <w:p w:rsidRDefault="00F04428" w:rsidP="00E97C38" w:rsidR="00F04428">
      <w:pPr>
        <w:ind w:firstLine="720"/>
        <w:jc w:val="both"/>
      </w:pPr>
      <w:r>
        <w:t>Na temelju prijedloga stečajnog up</w:t>
      </w:r>
      <w:r w:rsidR="00B31595">
        <w:t xml:space="preserve">ravitelja, sud je Rješenjem od </w:t>
      </w:r>
      <w:r w:rsidR="00B46838">
        <w:t>30.10.2018.,</w:t>
      </w:r>
      <w:r>
        <w:t xml:space="preserve"> pr</w:t>
      </w:r>
      <w:r w:rsidR="00053348">
        <w:t xml:space="preserve">avomoćno </w:t>
      </w:r>
      <w:r w:rsidR="00B46838">
        <w:t>17</w:t>
      </w:r>
      <w:r w:rsidR="00B31595">
        <w:t>.</w:t>
      </w:r>
      <w:r w:rsidR="00B46838">
        <w:t xml:space="preserve">11.2018. </w:t>
      </w:r>
      <w:r>
        <w:t>nastavio postupak.</w:t>
      </w:r>
    </w:p>
    <w:p w:rsidRDefault="00FD6DCE" w:rsidP="00D2017D" w:rsidR="00FD6DCE" w:rsidRPr="00D2017D">
      <w:pPr>
        <w:ind w:firstLine="720"/>
        <w:jc w:val="both"/>
      </w:pPr>
      <w:r w:rsidRPr="00D2017D">
        <w:t>Obzirom da</w:t>
      </w:r>
      <w:r w:rsidR="00D2017D" w:rsidRPr="00D2017D">
        <w:t xml:space="preserve"> </w:t>
      </w:r>
      <w:r w:rsidR="002A1BED">
        <w:t>je</w:t>
      </w:r>
      <w:r w:rsidR="00D2017D" w:rsidRPr="00D2017D">
        <w:t xml:space="preserve"> navedeni spis dobi</w:t>
      </w:r>
      <w:r w:rsidR="002A1BED">
        <w:t>o</w:t>
      </w:r>
      <w:r w:rsidR="00D2017D" w:rsidRPr="00D2017D">
        <w:t xml:space="preserve"> novi broj, a postoje sredstva na depozitnom računu suda, </w:t>
      </w:r>
      <w:r w:rsidRPr="00D2017D">
        <w:t>donijeta je odluka kao u izreci.</w:t>
      </w:r>
    </w:p>
    <w:p w:rsidRDefault="00852D53" w:rsidP="001B0559" w:rsidR="00852D53" w:rsidRPr="00D2017D">
      <w:pPr>
        <w:jc w:val="center"/>
      </w:pPr>
    </w:p>
    <w:p w:rsidRDefault="001B0559" w:rsidP="00B31595" w:rsidR="001B0559" w:rsidRPr="00D2017D">
      <w:pPr>
        <w:jc w:val="center"/>
      </w:pPr>
      <w:r w:rsidRPr="00D2017D">
        <w:t>U Z</w:t>
      </w:r>
      <w:r w:rsidR="00E97C38" w:rsidRPr="00D2017D">
        <w:t xml:space="preserve">agrebu, </w:t>
      </w:r>
      <w:r w:rsidR="00B46838">
        <w:t>25</w:t>
      </w:r>
      <w:r w:rsidR="002A1BED">
        <w:t>.</w:t>
      </w:r>
      <w:r w:rsidR="00B46838">
        <w:t xml:space="preserve"> veljače</w:t>
      </w:r>
      <w:r w:rsidRPr="00D2017D">
        <w:t xml:space="preserve"> 201</w:t>
      </w:r>
      <w:r w:rsidR="00B46838">
        <w:t>9</w:t>
      </w:r>
      <w:r w:rsidRPr="00D2017D">
        <w:t>.</w:t>
      </w:r>
      <w:r w:rsidR="00D2017D">
        <w:t xml:space="preserve"> godine</w:t>
      </w:r>
      <w:r w:rsidR="006D0C5D" w:rsidRPr="00D2017D">
        <w:t xml:space="preserve"> </w:t>
      </w:r>
    </w:p>
    <w:p w:rsidRDefault="001B0559" w:rsidP="001B0559" w:rsidR="001B0559" w:rsidRPr="00D2017D">
      <w:pPr>
        <w:jc w:val="center"/>
      </w:pPr>
    </w:p>
    <w:p w:rsidRDefault="001B0E94" w:rsidP="001B0E94" w:rsidR="005437D0">
      <w:pPr>
        <w:pStyle w:val="Podnaslov"/>
        <w:ind w:firstLine="720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5437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B0E94" w:rsidP="001B0E94" w:rsidR="001B0559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5437D0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5437D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E94" w:rsidP="001B0E94" w:rsidR="001B0E94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1B0E94" w:rsidP="001B0E94" w:rsidR="001B0E9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1B0E94" w:rsidP="001B0E94" w:rsidR="001B0E94" w:rsidRPr="00D2017D">
      <w:pPr>
        <w:pStyle w:val="Podnaslov"/>
        <w:ind w:left="6492"/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1B0559" w:rsidP="001B0559" w:rsidR="001B0559" w:rsidRPr="00D2017D"/>
    <w:p w:rsidRDefault="008C477F" w:rsidP="001B0559" w:rsidR="008C477F">
      <w:pPr>
        <w:rPr>
          <w:b/>
        </w:rPr>
      </w:pPr>
    </w:p>
    <w:p w:rsidRDefault="008C477F" w:rsidP="001B0559" w:rsidR="008C477F">
      <w:pPr>
        <w:rPr>
          <w:b/>
        </w:rPr>
      </w:pPr>
    </w:p>
    <w:p w:rsidRDefault="001B0559" w:rsidP="001B0559" w:rsidR="001B0559" w:rsidRPr="008C477F">
      <w:r w:rsidRPr="008C477F">
        <w:t>POUKA O PRAVNOM LIJEKU:</w:t>
      </w:r>
    </w:p>
    <w:p w:rsidRDefault="001B0559" w:rsidP="004C3703" w:rsidR="00612A04">
      <w:r w:rsidRPr="00D2017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2017D">
          <w:t>11. st</w:t>
        </w:r>
      </w:smartTag>
      <w:r w:rsidRPr="00D2017D">
        <w:t>. 9. SZ )</w:t>
      </w:r>
    </w:p>
    <w:p w:rsidRDefault="005437D0" w:rsidP="004C3703" w:rsidR="005437D0"/>
    <w:p w:rsidRDefault="00302B27" w:rsidP="001B0E94" w:rsidR="00302B27" w:rsidRPr="00D2017D">
      <w:pPr>
        <w:pStyle w:val="Odlomakpopisa"/>
      </w:pPr>
    </w:p>
    <w:sectPr w:rsidSect="001B0559" w:rsidR="00302B27" w:rsidRPr="00D2017D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D1E" w:rsidR="00E46D1E">
      <w:r>
        <w:separator/>
      </w:r>
    </w:p>
  </w:endnote>
  <w:endnote w:id="0" w:type="continuationSeparator">
    <w:p w:rsidRDefault="00E46D1E" w:rsidR="00E46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D1E" w:rsidR="00E46D1E">
      <w:r>
        <w:separator/>
      </w:r>
    </w:p>
  </w:footnote>
  <w:footnote w:id="0" w:type="continuationSeparator">
    <w:p w:rsidRDefault="00E46D1E" w:rsidR="00E46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3703" w:rsidR="004C37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703" w:rsidP="001B0559" w:rsidR="004C37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B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3703" w:rsidP="00855393" w:rsidR="004C370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>
      <w:t xml:space="preserve"> -</w:t>
    </w:r>
    <w:r w:rsidR="002A1BED">
      <w:t>53/2018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348" w:rsidP="00053348" w:rsidR="00053348">
    <w:pPr>
      <w:pStyle w:val="Zaglavlje"/>
      <w:jc w:val="right"/>
    </w:pPr>
    <w:proofErr w:type="spellStart"/>
    <w:r w:rsidRPr="002170DD">
      <w:t>72</w:t>
    </w:r>
    <w:proofErr w:type="spellEnd"/>
    <w:r>
      <w:t>.</w:t>
    </w:r>
    <w:r w:rsidRPr="002170DD">
      <w:t xml:space="preserve"> St-</w:t>
    </w:r>
    <w:proofErr w:type="spellStart"/>
    <w:r>
      <w:t>263</w:t>
    </w:r>
    <w:proofErr w:type="spellEnd"/>
    <w:r>
      <w:t>/</w:t>
    </w:r>
    <w:proofErr w:type="spellStart"/>
    <w:r>
      <w:t>2019</w:t>
    </w:r>
    <w:proofErr w:type="spellEnd"/>
    <w:r>
      <w:t>-</w:t>
    </w:r>
    <w:proofErr w:type="spellStart"/>
    <w:r>
      <w:t>94</w:t>
    </w:r>
    <w:proofErr w:type="spellEnd"/>
  </w:p>
  <w:p w:rsidRDefault="00053348" w:rsidR="000533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0981D8D"/>
    <w:multiLevelType w:val="hybridMultilevel"/>
    <w:tmpl w:val="D2FA7028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">
    <w:nsid w:val="5363310C"/>
    <w:multiLevelType w:val="hybridMultilevel"/>
    <w:tmpl w:val="E82EE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16638"/>
    <w:rsid w:val="00053348"/>
    <w:rsid w:val="00056987"/>
    <w:rsid w:val="000B2DB3"/>
    <w:rsid w:val="000B54AC"/>
    <w:rsid w:val="001214A1"/>
    <w:rsid w:val="0015537A"/>
    <w:rsid w:val="001A33C1"/>
    <w:rsid w:val="001B0559"/>
    <w:rsid w:val="001B0E94"/>
    <w:rsid w:val="001B3386"/>
    <w:rsid w:val="001E59E1"/>
    <w:rsid w:val="0020610B"/>
    <w:rsid w:val="0027603B"/>
    <w:rsid w:val="002819A8"/>
    <w:rsid w:val="00293B5A"/>
    <w:rsid w:val="002A1BED"/>
    <w:rsid w:val="002B1E5D"/>
    <w:rsid w:val="002D5ED9"/>
    <w:rsid w:val="00302B27"/>
    <w:rsid w:val="003049CD"/>
    <w:rsid w:val="00313410"/>
    <w:rsid w:val="00347BB4"/>
    <w:rsid w:val="00387B7D"/>
    <w:rsid w:val="00443C33"/>
    <w:rsid w:val="00491D7F"/>
    <w:rsid w:val="004B7F3F"/>
    <w:rsid w:val="004C3703"/>
    <w:rsid w:val="004E46C6"/>
    <w:rsid w:val="004E5469"/>
    <w:rsid w:val="004F022B"/>
    <w:rsid w:val="005071FA"/>
    <w:rsid w:val="005235F4"/>
    <w:rsid w:val="00525EDF"/>
    <w:rsid w:val="005437D0"/>
    <w:rsid w:val="00555052"/>
    <w:rsid w:val="005A49D2"/>
    <w:rsid w:val="005B5A26"/>
    <w:rsid w:val="00612A04"/>
    <w:rsid w:val="006752F5"/>
    <w:rsid w:val="006C24BD"/>
    <w:rsid w:val="006C6E09"/>
    <w:rsid w:val="006D0C5D"/>
    <w:rsid w:val="006D7F25"/>
    <w:rsid w:val="006E4475"/>
    <w:rsid w:val="007141AF"/>
    <w:rsid w:val="00777A2C"/>
    <w:rsid w:val="007A6843"/>
    <w:rsid w:val="007B3F07"/>
    <w:rsid w:val="007C57ED"/>
    <w:rsid w:val="00852D53"/>
    <w:rsid w:val="00855393"/>
    <w:rsid w:val="00862799"/>
    <w:rsid w:val="008B05F8"/>
    <w:rsid w:val="008C477F"/>
    <w:rsid w:val="00977BB6"/>
    <w:rsid w:val="009C297C"/>
    <w:rsid w:val="00A22A65"/>
    <w:rsid w:val="00A43C9D"/>
    <w:rsid w:val="00AA6A51"/>
    <w:rsid w:val="00AC426C"/>
    <w:rsid w:val="00B31595"/>
    <w:rsid w:val="00B46838"/>
    <w:rsid w:val="00B639DE"/>
    <w:rsid w:val="00C00CEF"/>
    <w:rsid w:val="00C30926"/>
    <w:rsid w:val="00C42FD3"/>
    <w:rsid w:val="00C74744"/>
    <w:rsid w:val="00C918B1"/>
    <w:rsid w:val="00CF7EB4"/>
    <w:rsid w:val="00D2017D"/>
    <w:rsid w:val="00D56BCB"/>
    <w:rsid w:val="00DB06B8"/>
    <w:rsid w:val="00DC616E"/>
    <w:rsid w:val="00DF3CBD"/>
    <w:rsid w:val="00DF3E06"/>
    <w:rsid w:val="00DF4DAB"/>
    <w:rsid w:val="00E43FF8"/>
    <w:rsid w:val="00E46D1E"/>
    <w:rsid w:val="00E97C38"/>
    <w:rsid w:val="00EF5B40"/>
    <w:rsid w:val="00F04428"/>
    <w:rsid w:val="00F30629"/>
    <w:rsid w:val="00F31B37"/>
    <w:rsid w:val="00FA16DF"/>
    <w:rsid w:val="00FC693F"/>
    <w:rsid w:val="00FD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4E46C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5334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C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2017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E46C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4E46C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5334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8C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INFORMATIČKI MEDIJI d.o.o. zastupanog po punomoćniku Jerko Duško Suić</izvorni_sadrzaj>
    <derivirana_varijabla naziv="DomainObject.Predmet.ProtustrankaFormated_1">  Stečajna masa iza INFORMATIČKI MEDIJI d.o.o. zastupanog po punomoćniku Jerko Duško Suić</derivirana_varijabla>
  </DomainObject.Predmet.ProtustrankaFormated>
  <DomainObject.Predmet.ProtustrankaFormatedOIB>
    <izvorni_sadrzaj>  Stečajna masa iza INFORMATIČKI MEDIJI d.o.o., OIB 96166428153 zastupanog po punomoćniku Jerko Duško Suić</izvorni_sadrzaj>
    <derivirana_varijabla naziv="DomainObject.Predmet.ProtustrankaFormatedOIB_1">  Stečajna masa iza INFORMATIČKI MEDIJI d.o.o., OIB 96166428153 zastupanog po punomoćniku Jerko Duško Suić</derivirana_varijabla>
  </DomainObject.Predmet.ProtustrankaFormatedOIB>
  <DomainObject.Predmet.ProtustrankaFormatedWithAdress>
    <izvorni_sadrzaj> Stečajna masa iza INFORMATIČKI MEDIJI d.o.o., Hegedušićeva 10, 10000 Zagreb zastupanog po punomoćniku Jerko Duško Suić</izvorni_sadrzaj>
    <derivirana_varijabla naziv="DomainObject.Predmet.ProtustrankaFormatedWithAdress_1"> Stečajna masa iza INFORMATIČKI MEDIJI d.o.o., Hegedušićeva 10, 10000 Zagreb zastupanog po punomoćniku Jerko Duško Suić</derivirana_varijabla>
  </DomainObject.Predmet.ProtustrankaFormatedWithAdress>
  <DomainObject.Predmet.ProtustrankaFormatedWithAdressOIB>
    <izvorni_sadrzaj> Stečajna masa iza INFORMATIČKI MEDIJI d.o.o., OIB 96166428153, Hegedušićeva 10, 10000 Zagreb zastupanog po punomoćniku Jerko Duško Suić</izvorni_sadrzaj>
    <derivirana_varijabla naziv="DomainObject.Predmet.ProtustrankaFormatedWithAdressOIB_1"> Stečajna masa iza INFORMATIČKI MEDIJI d.o.o., OIB 96166428153, Hegedušićeva 10, 10000 Zagreb zastupanog po punomoćniku Jerko Duško Suić</derivirana_varijabla>
  </DomainObject.Predmet.ProtustrankaFormatedWithAdressOIB>
  <DomainObject.Predmet.ProtustrankaWithAdress>
    <izvorni_sadrzaj>Stečajna masa iza INFORMATIČKI MEDIJI d.o.o. Hegedušićeva 10, 10000 Zagreb</izvorni_sadrzaj>
    <derivirana_varijabla naziv="DomainObject.Predmet.ProtustrankaWithAdress_1">Stečajna masa iza INFORMATIČKI MEDIJI d.o.o. Hegedušićeva 10, 10000 Zagreb</derivirana_varijabla>
  </DomainObject.Predmet.ProtustrankaWithAdress>
  <DomainObject.Predmet.ProtustrankaWithAdressOIB>
    <izvorni_sadrzaj>Stečajna masa iza INFORMATIČKI MEDIJI d.o.o., OIB 96166428153, Hegedušićeva 10, 10000 Zagreb</izvorni_sadrzaj>
    <derivirana_varijabla naziv="DomainObject.Predmet.ProtustrankaWithAdressOIB_1">Stečajna masa iza INFORMATIČKI MEDIJI d.o.o., OIB 96166428153, Hegedušićeva 10, 10000 Zagreb</derivirana_varijabla>
  </DomainObject.Predmet.ProtustrankaWithAdressOIB>
  <DomainObject.Predmet.ProtustrankaNazivFormated>
    <izvorni_sadrzaj>Stečajna masa iza INFORMATIČKI MEDIJI d.o.o.</izvorni_sadrzaj>
    <derivirana_varijabla naziv="DomainObject.Predmet.ProtustrankaNazivFormated_1">Stečajna masa iza INFORMATIČKI MEDIJI d.o.o.</derivirana_varijabla>
  </DomainObject.Predmet.ProtustrankaNazivFormated>
  <DomainObject.Predmet.ProtustrankaNazivFormatedOIB>
    <izvorni_sadrzaj>Stečajna masa iza INFORMATIČKI MEDIJI d.o.o., OIB 96166428153</izvorni_sadrzaj>
    <derivirana_varijabla naziv="DomainObject.Predmet.ProtustrankaNazivFormatedOIB_1">Stečajna masa iza INFORMATIČKI MEDIJI d.o.o., OIB 96166428153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Duško Suić</izvorni_sadrzaj>
    <derivirana_varijabla naziv="DomainObject.Predmet.StrankaFormated_1">  Jerko Duško Suić</derivirana_varijabla>
  </DomainObject.Predmet.StrankaFormated>
  <DomainObject.Predmet.StrankaFormatedOIB>
    <izvorni_sadrzaj>  Jerko Duško Suić, OIB 53510817959</izvorni_sadrzaj>
    <derivirana_varijabla naziv="DomainObject.Predmet.StrankaFormatedOIB_1">  Jerko Duško Suić, OIB 53510817959</derivirana_varijabla>
  </DomainObject.Predmet.StrankaFormatedOIB>
  <DomainObject.Predmet.StrankaFormatedWithAdress>
    <izvorni_sadrzaj> Jerko Duško Suić, Hegedušićeva 10, 10000 Zagreb</izvorni_sadrzaj>
    <derivirana_varijabla naziv="DomainObject.Predmet.StrankaFormatedWithAdress_1"> Jerko Duško Suić, Hegedušićeva 10, 10000 Zagreb</derivirana_varijabla>
  </DomainObject.Predmet.StrankaFormatedWithAdress>
  <DomainObject.Predmet.StrankaFormatedWithAdressOIB>
    <izvorni_sadrzaj> Jerko Duško Suić, OIB 53510817959, Hegedušićeva 10, 10000 Zagreb</izvorni_sadrzaj>
    <derivirana_varijabla naziv="DomainObject.Predmet.StrankaFormatedWithAdressOIB_1"> Jerko Duško Suić, OIB 53510817959, Hegedušićeva 10, 10000 Zagreb</derivirana_varijabla>
  </DomainObject.Predmet.StrankaFormatedWithAdressOIB>
  <DomainObject.Predmet.StrankaWithAdress>
    <izvorni_sadrzaj>Jerko Duško Suić Hegedušićeva 10,10000 Zagreb</izvorni_sadrzaj>
    <derivirana_varijabla naziv="DomainObject.Predmet.StrankaWithAdress_1">Jerko Duško Suić Hegedušićeva 10,10000 Zagreb</derivirana_varijabla>
  </DomainObject.Predmet.StrankaWithAdress>
  <DomainObject.Predmet.StrankaWithAdressOIB>
    <izvorni_sadrzaj>Jerko Duško Suić, OIB 53510817959, Hegedušićeva 10,10000 Zagreb</izvorni_sadrzaj>
    <derivirana_varijabla naziv="DomainObject.Predmet.StrankaWithAdressOIB_1">Jerko Duško Suić, OIB 53510817959, Hegedušićeva 10,10000 Zagreb</derivirana_varijabla>
  </DomainObject.Predmet.StrankaWithAdressOIB>
  <DomainObject.Predmet.StrankaNazivFormated>
    <izvorni_sadrzaj>Jerko Duško Suić</izvorni_sadrzaj>
    <derivirana_varijabla naziv="DomainObject.Predmet.StrankaNazivFormated_1">Jerko Duško Suić</derivirana_varijabla>
  </DomainObject.Predmet.StrankaNazivFormated>
  <DomainObject.Predmet.StrankaNazivFormatedOIB>
    <izvorni_sadrzaj>Jerko Duško Suić, OIB 53510817959</izvorni_sadrzaj>
    <derivirana_varijabla naziv="DomainObject.Predmet.StrankaNazivFormatedOIB_1">Jerko Duško Suić, OIB 53510817959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Jerko Duško Suić</item>
    </izvorni_sadrzaj>
    <derivirana_varijabla naziv="DomainObject.Predmet.StrankaListFormated_1">
      <item>Jerko Duško Suić</item>
    </derivirana_varijabla>
  </DomainObject.Predmet.StrankaListFormated>
  <DomainObject.Predmet.StrankaListFormatedOIB>
    <izvorni_sadrzaj>
      <item>Jerko Duško Suić, OIB 53510817959</item>
    </izvorni_sadrzaj>
    <derivirana_varijabla naziv="DomainObject.Predmet.StrankaListFormatedOIB_1">
      <item>Jerko Duško Suić, OIB 53510817959</item>
    </derivirana_varijabla>
  </DomainObject.Predmet.StrankaListFormatedOIB>
  <DomainObject.Predmet.StrankaListFormatedWithAdress>
    <izvorni_sadrzaj>
      <item>Jerko Duško Suić, Hegedušićeva 10, 10000 Zagreb</item>
    </izvorni_sadrzaj>
    <derivirana_varijabla naziv="DomainObject.Predmet.StrankaListFormatedWithAdress_1">
      <item>Jerko Duško Suić, Hegedušićeva 10, 10000 Zagreb</item>
    </derivirana_varijabla>
  </DomainObject.Predmet.StrankaListFormatedWithAdress>
  <DomainObject.Predmet.StrankaListFormatedWithAdressOIB>
    <izvorni_sadrzaj>
      <item>Jerko Duško Suić, OIB 53510817959, Hegedušićeva 10, 10000 Zagreb</item>
    </izvorni_sadrzaj>
    <derivirana_varijabla naziv="DomainObject.Predmet.StrankaListFormatedWithAdressOIB_1">
      <item>Jerko Duško Suić, OIB 53510817959, Hegedušićeva 10, 10000 Zagreb</item>
    </derivirana_varijabla>
  </DomainObject.Predmet.StrankaListFormatedWithAdressOIB>
  <DomainObject.Predmet.StrankaListNazivFormated>
    <izvorni_sadrzaj>
      <item>Jerko Duško Suić</item>
    </izvorni_sadrzaj>
    <derivirana_varijabla naziv="DomainObject.Predmet.StrankaListNazivFormated_1">
      <item>Jerko Duško Suić</item>
    </derivirana_varijabla>
  </DomainObject.Predmet.StrankaListNazivFormated>
  <DomainObject.Predmet.StrankaListNazivFormatedOIB>
    <izvorni_sadrzaj>
      <item>Jerko Duško Suić, OIB 53510817959</item>
    </izvorni_sadrzaj>
    <derivirana_varijabla naziv="DomainObject.Predmet.StrankaListNazivFormatedOIB_1">
      <item>Jerko Duško Suić, OIB 53510817959</item>
    </derivirana_varijabla>
  </DomainObject.Predmet.StrankaListNazivFormatedOIB>
  <DomainObject.Predmet.ProtuStrankaListFormated>
    <izvorni_sadrzaj>
      <item>Stečajna masa iza INFORMATIČKI MEDIJI d.o.o. zastupanog po punomoćniku Jerko Duško Suić</item>
    </izvorni_sadrzaj>
    <derivirana_varijabla naziv="DomainObject.Predmet.ProtuStrankaListFormated_1">
      <item>Stečajna masa iza INFORMATIČKI MEDIJI d.o.o. zastupanog po punomoćniku Jerko Duško Suić</item>
    </derivirana_varijabla>
  </DomainObject.Predmet.ProtuStrankaListFormated>
  <DomainObject.Predmet.ProtuStrankaListFormatedOIB>
    <izvorni_sadrzaj>
      <item>Stečajna masa iza INFORMATIČKI MEDIJI d.o.o., OIB 96166428153 zastupanog po punomoćniku Jerko Duško Suić</item>
    </izvorni_sadrzaj>
    <derivirana_varijabla naziv="DomainObject.Predmet.ProtuStrankaListFormatedOIB_1">
      <item>Stečajna masa iza INFORMATIČKI MEDIJI d.o.o., OIB 96166428153 zastupanog po punomoćniku Jerko Duško Suić</item>
    </derivirana_varijabla>
  </DomainObject.Predmet.ProtuStrankaListFormatedOIB>
  <DomainObject.Predmet.ProtuStrankaListFormatedWithAdress>
    <izvorni_sadrzaj>
      <item>Stečajna masa iza INFORMATIČKI MEDIJI d.o.o., Hegedušićeva 10, 10000 Zagreb zastupanog po punomoćniku Jerko Duško Suić</item>
    </izvorni_sadrzaj>
    <derivirana_varijabla naziv="DomainObject.Predmet.ProtuStrankaListFormatedWithAdress_1">
      <item>Stečajna masa iza INFORMATIČKI MEDIJI d.o.o., Hegedušićeva 10, 10000 Zagreb zastupanog po punomoćniku Jerko Duško Suić</item>
    </derivirana_varijabla>
  </DomainObject.Predmet.ProtuStrankaListFormatedWithAdress>
  <DomainObject.Predmet.ProtuStrankaListFormatedWithAdressOIB>
    <izvorni_sadrzaj>
      <item>Stečajna masa iza INFORMATIČKI MEDIJI d.o.o., OIB 96166428153, Hegedušićeva 10, 10000 Zagreb zastupanog po punomoćniku Jerko Duško Suić</item>
    </izvorni_sadrzaj>
    <derivirana_varijabla naziv="DomainObject.Predmet.ProtuStrankaListFormatedWithAdressOIB_1">
      <item>Stečajna masa iza INFORMATIČKI MEDIJI d.o.o., OIB 96166428153, Hegedušićeva 10, 10000 Zagreb zastupanog po punomoćniku Jerko Duško Suić</item>
    </derivirana_varijabla>
  </DomainObject.Predmet.ProtuStrankaListFormatedWithAdressOIB>
  <DomainObject.Predmet.ProtuStrankaListNazivFormated>
    <izvorni_sadrzaj>
      <item>Stečajna masa iza INFORMATIČKI MEDIJI d.o.o.</item>
    </izvorni_sadrzaj>
    <derivirana_varijabla naziv="DomainObject.Predmet.ProtuStrankaListNazivFormated_1">
      <item>Stečajna masa iza INFORMATIČKI MEDIJI d.o.o.</item>
    </derivirana_varijabla>
  </DomainObject.Predmet.ProtuStrankaListNazivFormated>
  <DomainObject.Predmet.ProtuStrankaListNazivFormatedOIB>
    <izvorni_sadrzaj>
      <item>Stečajna masa iza INFORMATIČKI MEDIJI d.o.o., OIB 96166428153</item>
    </izvorni_sadrzaj>
    <derivirana_varijabla naziv="DomainObject.Predmet.ProtuStrankaListNazivFormatedOIB_1">
      <item>Stečajna masa iza INFORMATIČKI MEDIJI d.o.o., OIB 96166428153</item>
    </derivirana_varijabla>
  </DomainObject.Predmet.ProtuStrankaListNazivFormatedOIB>
  <DomainObject.Predmet.OstaliListFormated>
    <izvorni_sadrzaj>
      <item>Jerko Duško Suić punomoćnik sudionika u postupku Stečajna masa iza INFORMATIČKI MEDIJI d.o.o.</item>
    </izvorni_sadrzaj>
    <derivirana_varijabla naziv="DomainObject.Predmet.OstaliListFormated_1">
      <item>Jerko Duško Suić punomoćnik sudionika u postupku Stečajna masa iza INFORMATIČKI MEDIJI d.o.o.</item>
    </derivirana_varijabla>
  </DomainObject.Predmet.OstaliListFormated>
  <DomainObject.Predmet.OstaliListFormatedOIB>
    <izvorni_sadrzaj>
      <item>Jerko Duško Suić, OIB 53510817959 punomoćnik sudionika u postupku Stečajna masa iza INFORMATIČKI MEDIJI d.o.o.</item>
    </izvorni_sadrzaj>
    <derivirana_varijabla naziv="DomainObject.Predmet.OstaliListFormatedOIB_1">
      <item>Jerko Duško Suić, OIB 53510817959 punomoćnik sudionika u postupku Stečajna masa iza INFORMATIČKI MEDIJI d.o.o.</item>
    </derivirana_varijabla>
  </DomainObject.Predmet.OstaliListFormatedOIB>
  <DomainObject.Predmet.OstaliListFormatedWithAdress>
    <izvorni_sadrzaj>
      <item>Jerko Duško Suić, Hegedušićeva 10, 10000 Zagreb punomoćnik sudionika u postupku Stečajna masa iza INFORMATIČKI MEDIJI d.o.o.</item>
    </izvorni_sadrzaj>
    <derivirana_varijabla naziv="DomainObject.Predmet.OstaliListFormatedWithAdress_1">
      <item>Jerko Duško Suić, Hegedušićeva 10, 10000 Zagreb punomoćnik sudionika u postupku Stečajna masa iza INFORMATIČKI MEDIJI d.o.o.</item>
    </derivirana_varijabla>
  </DomainObject.Predmet.OstaliListFormatedWithAdress>
  <DomainObject.Predmet.OstaliListFormatedWithAdressOIB>
    <izvorni_sadrzaj>
      <item>Jerko Duško Suić, OIB 53510817959, Hegedušićeva 10, 10000 Zagreb punomoćnik sudionika u postupku Stečajna masa iza INFORMATIČKI MEDIJI d.o.o.</item>
    </izvorni_sadrzaj>
    <derivirana_varijabla naziv="DomainObject.Predmet.OstaliListFormatedWithAdressOIB_1">
      <item>Jerko Duško Suić, OIB 53510817959, Hegedušićeva 10, 10000 Zagreb punomoćnik sudionika u postupku Stečajna masa iza INFORMATIČKI MEDIJI d.o.o.</item>
    </derivirana_varijabla>
  </DomainObject.Predmet.OstaliListFormatedWithAdressOIB>
  <DomainObject.Predmet.OstaliListNazivFormated>
    <izvorni_sadrzaj>
      <item>Jerko Duško Suić</item>
    </izvorni_sadrzaj>
    <derivirana_varijabla naziv="DomainObject.Predmet.OstaliListNazivFormated_1">
      <item>Jerko Duško Suić</item>
    </derivirana_varijabla>
  </DomainObject.Predmet.OstaliListNazivFormated>
  <DomainObject.Predmet.OstaliListNazivFormatedOIB>
    <izvorni_sadrzaj>
      <item>Jerko Duško Suić, OIB 53510817959</item>
    </izvorni_sadrzaj>
    <derivirana_varijabla naziv="DomainObject.Predmet.OstaliListNazivFormatedOIB_1"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Duško Suić</izvorni_sadrzaj>
    <derivirana_varijabla naziv="DomainObject.Predmet.StrankaIDrugi_1">Jerko Duško Suić</derivirana_varijabla>
  </DomainObject.Predmet.StrankaIDrugi>
  <DomainObject.Predmet.ProtustrankaIDrugi>
    <izvorni_sadrzaj>Stečajna masa iza INFORMATIČKI MEDIJI d.o.o.</izvorni_sadrzaj>
    <derivirana_varijabla naziv="DomainObject.Predmet.ProtustrankaIDrugi_1">Stečajna masa iza INFORMATIČKI MEDIJI d.o.o.</derivirana_varijabla>
  </DomainObject.Predmet.ProtustrankaIDrugi>
  <DomainObject.Predmet.StrankaIDrugiAdressOIB>
    <izvorni_sadrzaj>Jerko Duško Suić, OIB 53510817959, Hegedušićeva 10, 10000 Zagreb</izvorni_sadrzaj>
    <derivirana_varijabla naziv="DomainObject.Predmet.StrankaIDrugiAdressOIB_1">Jerko Duško Suić, OIB 53510817959, Hegedušićeva 10, 10000 Zagreb</derivirana_varijabla>
  </DomainObject.Predmet.StrankaIDrugiAdressOIB>
  <DomainObject.Predmet.ProtustrankaIDrugiAdressOIB>
    <izvorni_sadrzaj>Stečajna masa iza INFORMATIČKI MEDIJI d.o.o., OIB 96166428153, Hegedušićeva 10, 10000 Zagreb</izvorni_sadrzaj>
    <derivirana_varijabla naziv="DomainObject.Predmet.ProtustrankaIDrugiAdressOIB_1">Stečajna masa iza INFORMATIČKI MEDIJI d.o.o., OIB 96166428153,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INFORMATIČKI MEDIJI d.o.o.</item>
      <item>Jerko Duško Suić</item>
      <item>Jerko Duško Suić</item>
    </izvorni_sadrzaj>
    <derivirana_varijabla naziv="DomainObject.Predmet.SudioniciListNaziv_1">
      <item>Stečajna masa iza INFORMATIČKI MEDIJI d.o.o.</item>
      <item>Jerko Duško Suić</item>
      <item>Jerko Duško Suić</item>
    </derivirana_varijabla>
  </DomainObject.Predmet.SudioniciListNaziv>
  <DomainObject.Predmet.SudioniciListAdressOIB>
    <izvorni_sadrzaj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</izvorni_sadrzaj>
    <derivirana_varijabla naziv="DomainObject.Predmet.SudioniciListAdressOIB_1"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96166428153</item>
      <item>, OIB 53510817959</item>
      <item>, OIB 53510817959</item>
    </izvorni_sadrzaj>
    <derivirana_varijabla naziv="DomainObject.Predmet.SudioniciListNazivOIB_1">
      <item>, OIB 96166428153</item>
      <item>, OIB 53510817959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1063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2019-02-25T12:22:00Z</dcterms:created>
  <dc:creator>nmarkovic</dc:creator>
  <cp:lastModifiedBy>Maja Hajtek</cp:lastModifiedBy>
  <cp:lastPrinted>2019-02-25T12:53:00Z</cp:lastPrinted>
  <dcterms:modified xmlns:xsi="http://www.w3.org/2001/XMLSchema-instance" xsi:type="dcterms:W3CDTF">2019-02-25T12:53:00Z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novi broj spisa keramika interijeri 11.1.2018 informatički mediji 25.2.2019. - 95.docx)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