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2bb3" w14:paraId="df62bb3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745377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745377">
              <w:rPr>
                <w:noProof/>
              </w:rPr>
              <w:t>545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CF5DD5">
        <w:t>KARLO ALEBIĆ jednostavno društvo s ograničenom odgovornošću za ugostiteljstvo i usluge, OIB: 23915936439, Split, Vrboran 27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CF5DD5" w:rsidRPr="00CF5DD5">
        <w:t>KARLO ALEBIĆ jednostavno društvo s ograničenom odgovornošću za ugostiteljstvo i usluge, OIB: 23915936439, Split, Vrboran 27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817F85">
        <w:t>1</w:t>
      </w:r>
      <w:r w:rsidR="00CF5DD5">
        <w:t>7</w:t>
      </w:r>
      <w:r w:rsidR="000312CA">
        <w:t>. srpnja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CF5DD5">
        <w:t>16.274,05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lastRenderedPageBreak/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5364BD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2CA"/>
    <w:rsid w:val="00032A1C"/>
    <w:rsid w:val="00034638"/>
    <w:rsid w:val="000431ED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3F6F2E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5795"/>
    <w:rsid w:val="005364BD"/>
    <w:rsid w:val="00551E28"/>
    <w:rsid w:val="00552537"/>
    <w:rsid w:val="00567542"/>
    <w:rsid w:val="005742B3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45377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17F85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963FA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CF5DD5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St-545/2018</izvorni_sadrzaj>
    <derivirana_varijabla naziv="DomainObject.Predmet.OznakaBroj_1">St-545/2018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KARLO ALEBIĆ jednostavno društvo s ograničenom odgovornošću za ugostiteljstvo i usluge</izvorni_sadrzaj>
    <derivirana_varijabla naziv="DomainObject.Predmet.ProtustrankaFormated_1">  KARLO ALEBIĆ jednostavno društvo s ograničenom odgovornošću za ugostiteljstvo i usluge</derivirana_varijabla>
  </DomainObject.Predmet.ProtustrankaFormated>
  <DomainObject.Predmet.ProtustrankaFormatedOIB>
    <izvorni_sadrzaj>  KARLO ALEBIĆ jednostavno društvo s ograničenom odgovornošću za ugostiteljstvo i usluge, OIB 23915936439</izvorni_sadrzaj>
    <derivirana_varijabla naziv="DomainObject.Predmet.ProtustrankaFormatedOIB_1">  KARLO ALEBIĆ jednostavno društvo s ograničenom odgovornošću za ugostiteljstvo i usluge, OIB 23915936439</derivirana_varijabla>
  </DomainObject.Predmet.ProtustrankaFormatedOIB>
  <DomainObject.Predmet.ProtustrankaFormatedWithAdress>
    <izvorni_sadrzaj> KARLO ALEBIĆ jednostavno društvo s ograničenom odgovornošću za ugostiteljstvo i usluge, Vrboran 27, 21000 Split</izvorni_sadrzaj>
    <derivirana_varijabla naziv="DomainObject.Predmet.ProtustrankaFormatedWithAdress_1"> KARLO ALEBIĆ jednostavno društvo s ograničenom odgovornošću za ugostiteljstvo i usluge, Vrboran 27, 21000 Split</derivirana_varijabla>
  </DomainObject.Predmet.ProtustrankaFormatedWithAdress>
  <DomainObject.Predmet.ProtustrankaFormatedWithAdressOIB>
    <izvorni_sadrzaj> KARLO ALEBIĆ jednostavno društvo s ograničenom odgovornošću za ugostiteljstvo i usluge, OIB 23915936439, Vrboran 27, 21000 Split</izvorni_sadrzaj>
    <derivirana_varijabla naziv="DomainObject.Predmet.ProtustrankaFormatedWithAdressOIB_1"> KARLO ALEBIĆ jednostavno društvo s ograničenom odgovornošću za ugostiteljstvo i usluge, OIB 23915936439, Vrboran 27, 21000 Split</derivirana_varijabla>
  </DomainObject.Predmet.ProtustrankaFormatedWithAdressOIB>
  <DomainObject.Predmet.ProtustrankaWithAdress>
    <izvorni_sadrzaj>KARLO ALEBIĆ jednostavno društvo s ograničenom odgovornošću za ugostiteljstvo i usluge Vrboran 27, 21000 Split</izvorni_sadrzaj>
    <derivirana_varijabla naziv="DomainObject.Predmet.ProtustrankaWithAdress_1">KARLO ALEBIĆ jednostavno društvo s ograničenom odgovornošću za ugostiteljstvo i usluge Vrboran 27, 21000 Split</derivirana_varijabla>
  </DomainObject.Predmet.ProtustrankaWithAdress>
  <DomainObject.Predmet.ProtustrankaWithAdressOIB>
    <izvorni_sadrzaj>KARLO ALEBIĆ jednostavno društvo s ograničenom odgovornošću za ugostiteljstvo i usluge, OIB 23915936439, Vrboran 27, 21000 Split</izvorni_sadrzaj>
    <derivirana_varijabla naziv="DomainObject.Predmet.ProtustrankaWithAdressOIB_1">KARLO ALEBIĆ jednostavno društvo s ograničenom odgovornošću za ugostiteljstvo i usluge, OIB 23915936439, Vrboran 27, 21000 Split</derivirana_varijabla>
  </DomainObject.Predmet.ProtustrankaWithAdressOIB>
  <DomainObject.Predmet.ProtustrankaNazivFormated>
    <izvorni_sadrzaj>KARLO ALEBIĆ jednostavno društvo s ograničenom odgovornošću za ugostiteljstvo i usluge</izvorni_sadrzaj>
    <derivirana_varijabla naziv="DomainObject.Predmet.ProtustrankaNazivFormated_1">KARLO ALEBIĆ jednostavno društvo s ograničenom odgovornošću za ugostiteljstvo i usluge</derivirana_varijabla>
  </DomainObject.Predmet.ProtustrankaNazivFormated>
  <DomainObject.Predmet.ProtustrankaNazivFormatedOIB>
    <izvorni_sadrzaj>KARLO ALEBIĆ jednostavno društvo s ograničenom odgovornošću za ugostiteljstvo i usluge, OIB 23915936439</izvorni_sadrzaj>
    <derivirana_varijabla naziv="DomainObject.Predmet.ProtustrankaNazivFormatedOIB_1">KARLO ALEBIĆ jednostavno društvo s ograničenom odgovornošću za ugostiteljstvo i usluge, OIB 23915936439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16274.05</izvorni_sadrzaj>
    <derivirana_varijabla naziv="DomainObject.Predmet.TrenutnaVrijednost_1">16274.05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KARLO ALEBIĆ jednostavno društvo s ograničenom odgovornošću za ugostiteljstvo i usluge</item>
    </izvorni_sadrzaj>
    <derivirana_varijabla naziv="DomainObject.Predmet.ProtuStrankaListFormated_1">
      <item>KARLO ALEBIĆ jednostavno društvo s ograničenom odgovornošću za ugostiteljstvo i usluge</item>
    </derivirana_varijabla>
  </DomainObject.Predmet.ProtuStrankaListFormated>
  <DomainObject.Predmet.ProtuStrankaListFormatedOIB>
    <izvorni_sadrzaj>
      <item>KARLO ALEBIĆ jednostavno društvo s ograničenom odgovornošću za ugostiteljstvo i usluge, OIB 23915936439</item>
    </izvorni_sadrzaj>
    <derivirana_varijabla naziv="DomainObject.Predmet.ProtuStrankaListFormatedOIB_1">
      <item>KARLO ALEBIĆ jednostavno društvo s ograničenom odgovornošću za ugostiteljstvo i usluge, OIB 23915936439</item>
    </derivirana_varijabla>
  </DomainObject.Predmet.ProtuStrankaListFormatedOIB>
  <DomainObject.Predmet.ProtuStrankaListFormatedWithAdress>
    <izvorni_sadrzaj>
      <item>KARLO ALEBIĆ jednostavno društvo s ograničenom odgovornošću za ugostiteljstvo i usluge, Vrboran 27, 21000 Split</item>
    </izvorni_sadrzaj>
    <derivirana_varijabla naziv="DomainObject.Predmet.ProtuStrankaListFormatedWithAdress_1">
      <item>KARLO ALEBIĆ jednostavno društvo s ograničenom odgovornošću za ugostiteljstvo i usluge, Vrboran 27, 21000 Split</item>
    </derivirana_varijabla>
  </DomainObject.Predmet.ProtuStrankaListFormatedWithAdress>
  <DomainObject.Predmet.ProtuStrankaListFormatedWithAdressOIB>
    <izvorni_sadrzaj>
      <item>KARLO ALEBIĆ jednostavno društvo s ograničenom odgovornošću za ugostiteljstvo i usluge, OIB 23915936439, Vrboran 27, 21000 Split</item>
    </izvorni_sadrzaj>
    <derivirana_varijabla naziv="DomainObject.Predmet.ProtuStrankaListFormatedWithAdressOIB_1">
      <item>KARLO ALEBIĆ jednostavno društvo s ograničenom odgovornošću za ugostiteljstvo i usluge, OIB 23915936439, Vrboran 27, 21000 Split</item>
    </derivirana_varijabla>
  </DomainObject.Predmet.ProtuStrankaListFormatedWithAdressOIB>
  <DomainObject.Predmet.ProtuStrankaListNazivFormated>
    <izvorni_sadrzaj>
      <item>KARLO ALEBIĆ jednostavno društvo s ograničenom odgovornošću za ugostiteljstvo i usluge</item>
    </izvorni_sadrzaj>
    <derivirana_varijabla naziv="DomainObject.Predmet.ProtuStrankaListNazivFormated_1">
      <item>KARLO ALEBIĆ jednostavno društvo s ograničenom odgovornošću za ugostiteljstvo i usluge</item>
    </derivirana_varijabla>
  </DomainObject.Predmet.ProtuStrankaListNazivFormated>
  <DomainObject.Predmet.ProtuStrankaListNazivFormatedOIB>
    <izvorni_sadrzaj>
      <item>KARLO ALEBIĆ jednostavno društvo s ograničenom odgovornošću za ugostiteljstvo i usluge, OIB 23915936439</item>
    </izvorni_sadrzaj>
    <derivirana_varijabla naziv="DomainObject.Predmet.ProtuStrankaListNazivFormatedOIB_1">
      <item>KARLO ALEBIĆ jednostavno društvo s ograničenom odgovornošću za ugostiteljstvo i usluge, OIB 23915936439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KARLO ALEBIĆ jednostavno društvo s ograničenom odgovornošću za ugostiteljstvo i usluge</izvorni_sadrzaj>
    <derivirana_varijabla naziv="DomainObject.Predmet.ProtustrankaIDrugi_1">KARLO ALEBIĆ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KARLO ALEBIĆ jednostavno društvo s ograničenom odgovornošću za ugostiteljstvo i usluge, OIB 23915936439, Vrboran 27, 21000 Split</izvorni_sadrzaj>
    <derivirana_varijabla naziv="DomainObject.Predmet.ProtustrankaIDrugiAdressOIB_1">KARLO ALEBIĆ jednostavno društvo s ograničenom odgovornošću za ugostiteljstvo i usluge, OIB 23915936439, Vrboran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ALEBIĆ jednostavno društvo s ograničenom odgovornošću za ugostiteljstvo i usluge</item>
      <item>FINANCIJSKA AGENCIJA, RC SPLIT</item>
    </izvorni_sadrzaj>
    <derivirana_varijabla naziv="DomainObject.Predmet.SudioniciListNaziv_1">
      <item>KARLO ALEBIĆ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KARLO ALEBIĆ jednostavno društvo s ograničenom odgovornošću za ugostiteljstvo i usluge, OIB 23915936439, Vrboran 27,21000 Split</item>
      <item>FINANCIJSKA AGENCIJA, RC SPLIT, OIB 85821130368, Mažuranićevo šetalište 24 b,21000 Split</item>
    </izvorni_sadrzaj>
    <derivirana_varijabla naziv="DomainObject.Predmet.SudioniciListAdressOIB_1">
      <item>KARLO ALEBIĆ jednostavno društvo s ograničenom odgovornošću za ugostiteljstvo i usluge, OIB 23915936439, Vrboran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23915936439</item>
      <item>, OIB 85821130368</item>
    </izvorni_sadrzaj>
    <derivirana_varijabla naziv="DomainObject.Predmet.SudioniciListNazivOIB_1">
      <item>, OIB 23915936439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888E9-96D9-468C-934B-6EB2A4F2D1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339</properties:Words>
  <properties:Characters>1940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2018-10-19T10:44:00Z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(545-18.docx)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