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52f7" w14:paraId="c4552f7" w:rsidRDefault="00FC5CD7" w:rsidP="00AD6464" w:rsidR="00CF514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 xml:space="preserve">REPUBLIKA HRVATSKA                                                                   </w:t>
      </w:r>
    </w:p>
    <w:p w:rsidRDefault="00AD6464" w:rsidP="00CF5ED0" w:rsidR="00CF5ED0" w:rsidRPr="00CF5ED0">
      <w:pPr>
        <w:jc w:val="both"/>
        <w:rPr>
          <w:b/>
        </w:rPr>
      </w:pPr>
      <w:r w:rsidRPr="00AD6464">
        <w:rPr>
          <w:b/>
        </w:rPr>
        <w:t>TRGOVAČKI SUD U OSIJEKU</w:t>
      </w:r>
      <w:r w:rsidR="00CF5ED0">
        <w:rPr>
          <w:b/>
        </w:rPr>
        <w:t xml:space="preserve">                                                   </w:t>
      </w:r>
      <w:r w:rsidR="00CF5ED0" w:rsidRPr="00CF5ED0">
        <w:rPr>
          <w:b/>
        </w:rPr>
        <w:t>Broj:7/ St-1074/201</w:t>
      </w:r>
      <w:r w:rsidR="00CF5ED0">
        <w:rPr>
          <w:b/>
        </w:rPr>
        <w:t>3</w:t>
      </w:r>
      <w:r w:rsidR="00CF5ED0" w:rsidRPr="00CF5ED0">
        <w:rPr>
          <w:b/>
        </w:rPr>
        <w:t>-</w:t>
      </w:r>
      <w:r w:rsidR="00B2224F">
        <w:rPr>
          <w:b/>
        </w:rPr>
        <w:t>303</w:t>
      </w:r>
    </w:p>
    <w:p w:rsidRDefault="00AD6464" w:rsidP="00AD6464" w:rsidR="00CF5ED0">
      <w:pPr>
        <w:jc w:val="both"/>
        <w:rPr>
          <w:b/>
        </w:rPr>
      </w:pPr>
      <w:r w:rsidRPr="00AD6464">
        <w:rPr>
          <w:b/>
        </w:rPr>
        <w:t>STALNA</w:t>
      </w:r>
      <w:r w:rsidR="00CF5ED0">
        <w:rPr>
          <w:b/>
        </w:rPr>
        <w:t xml:space="preserve"> SLUŽBA U SLAVONSKOM BRODU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 pobjede 13</w:t>
      </w:r>
    </w:p>
    <w:p w:rsidRDefault="00AD6464" w:rsidP="00AD6464" w:rsidR="00AD6464">
      <w:pPr>
        <w:jc w:val="both"/>
        <w:rPr>
          <w:b/>
        </w:rPr>
      </w:pPr>
      <w:r w:rsidRPr="00AD6464">
        <w:rPr>
          <w:b/>
        </w:rPr>
        <w:t>SLAVONSKI BROD</w:t>
      </w:r>
    </w:p>
    <w:p w:rsidRDefault="00054AC7" w:rsidP="00AD6464" w:rsidR="00054AC7">
      <w:pPr>
        <w:jc w:val="both"/>
        <w:rPr>
          <w:b/>
        </w:rPr>
      </w:pPr>
    </w:p>
    <w:p w:rsidRDefault="00AD6464" w:rsidP="00AD6464" w:rsidR="00AD6464" w:rsidRPr="00AD6464">
      <w:pPr>
        <w:jc w:val="center"/>
        <w:rPr>
          <w:b/>
        </w:rPr>
      </w:pPr>
      <w:r w:rsidRPr="00AD6464">
        <w:rPr>
          <w:b/>
        </w:rPr>
        <w:t>Z A K L J U Č A K</w:t>
      </w:r>
    </w:p>
    <w:p w:rsidRDefault="00AD6464" w:rsidP="00AD6464" w:rsidR="00AD6464">
      <w:pPr>
        <w:jc w:val="both"/>
      </w:pPr>
    </w:p>
    <w:p w:rsidRDefault="00AD6464" w:rsidP="00AD6464" w:rsidR="00AD6464">
      <w:pPr>
        <w:jc w:val="both"/>
      </w:pPr>
      <w:r>
        <w:t xml:space="preserve">                 </w:t>
      </w:r>
      <w:r w:rsidR="00A56380">
        <w:t xml:space="preserve">         </w:t>
      </w:r>
      <w:r>
        <w:t xml:space="preserve"> </w:t>
      </w:r>
      <w:r w:rsidRPr="00AC2497">
        <w:rPr>
          <w:b/>
        </w:rPr>
        <w:t>TRGOVAČKI SUD U OSIJEKU, STALNA SLUŽBA</w:t>
      </w:r>
      <w:r w:rsidR="00F8344C">
        <w:rPr>
          <w:b/>
        </w:rPr>
        <w:t xml:space="preserve">  U </w:t>
      </w:r>
      <w:r w:rsidR="00CF5ED0">
        <w:rPr>
          <w:b/>
        </w:rPr>
        <w:t>SLAVONSKOM BRODU</w:t>
      </w:r>
      <w:r>
        <w:t>, po stečajnoj sutkinji Mirni Vujčić, u stečajnom postupku nad stečajnim dužn</w:t>
      </w:r>
      <w:r w:rsidR="00D36261">
        <w:t>ikom</w:t>
      </w:r>
      <w:r w:rsidR="004F3CD6" w:rsidRPr="004F3CD6">
        <w:t xml:space="preserve"> </w:t>
      </w:r>
      <w:r w:rsidR="00054AC7" w:rsidRPr="00054AC7">
        <w:t>CESTE d. d. za održavanje, zaštitu, rekonstrukciju i izgradnju cesta „u stečaju“, skraćena tvrtka: CESTE d.d. “u stečaju“, Slavonski Brod, I. G. Kovačića 58, OIB: 58799999864</w:t>
      </w:r>
      <w:r w:rsidR="004F3CD6">
        <w:t xml:space="preserve">, dana </w:t>
      </w:r>
      <w:r w:rsidR="00CF5ED0">
        <w:t>08</w:t>
      </w:r>
      <w:r w:rsidR="00054AC7">
        <w:t>.</w:t>
      </w:r>
      <w:r w:rsidR="00CF5ED0">
        <w:t xml:space="preserve"> siječnja</w:t>
      </w:r>
      <w:r w:rsidR="00054AC7">
        <w:t xml:space="preserve"> </w:t>
      </w:r>
      <w:r w:rsidR="00AD7F72">
        <w:t>201</w:t>
      </w:r>
      <w:r w:rsidR="00CF5ED0">
        <w:t>8</w:t>
      </w:r>
      <w:r>
        <w:t>. godine</w:t>
      </w:r>
    </w:p>
    <w:p w:rsidRDefault="00AD6464" w:rsidP="00AD6464" w:rsidR="00AD6464">
      <w:pPr>
        <w:jc w:val="both"/>
      </w:pPr>
    </w:p>
    <w:p w:rsidRDefault="00AD6464" w:rsidP="008D4BA0" w:rsidR="00AD6464">
      <w:pPr>
        <w:jc w:val="center"/>
      </w:pPr>
      <w:r>
        <w:t>z a k l j u č i o    j e</w:t>
      </w:r>
    </w:p>
    <w:p w:rsidRDefault="00905083" w:rsidP="00A204A0" w:rsidR="00905083">
      <w:pPr>
        <w:jc w:val="both"/>
      </w:pPr>
    </w:p>
    <w:p w:rsidRDefault="00F8344C" w:rsidP="00905083" w:rsidR="00AD6464">
      <w:pPr>
        <w:ind w:firstLine="1440"/>
        <w:jc w:val="both"/>
      </w:pPr>
      <w:r>
        <w:t xml:space="preserve">Kupcu </w:t>
      </w:r>
      <w:r w:rsidR="00CF5ED0" w:rsidRPr="00CF5ED0">
        <w:t>CESTOGRADNJA d.o.o. za građenje, trgovinu i usluge, skraćena tvrtka: CESTOGRADNJA d.o.o., Slavonski Brod, Ivana Gorana Kovačića 58, OIB 76829732290</w:t>
      </w:r>
      <w:r w:rsidR="00CF5ED0">
        <w:t xml:space="preserve"> </w:t>
      </w:r>
      <w:r>
        <w:t>predaju</w:t>
      </w:r>
      <w:r w:rsidR="00927B36">
        <w:t xml:space="preserve">  se nekretnine</w:t>
      </w:r>
      <w:r w:rsidR="00AD6464">
        <w:t xml:space="preserve"> i to:</w:t>
      </w:r>
    </w:p>
    <w:p w:rsidRDefault="00AD6464" w:rsidP="00A204A0" w:rsidR="00AD6464">
      <w:pPr>
        <w:jc w:val="both"/>
      </w:pPr>
    </w:p>
    <w:p w:rsidRDefault="007963BA" w:rsidP="007963BA" w:rsidR="00054AC7">
      <w:r>
        <w:t xml:space="preserve"> </w:t>
      </w:r>
      <w:r>
        <w:tab/>
      </w:r>
      <w:r>
        <w:tab/>
        <w:t>-</w:t>
      </w:r>
      <w:r w:rsidR="00054AC7">
        <w:t xml:space="preserve">nekretnine upisane u </w:t>
      </w:r>
      <w:proofErr w:type="spellStart"/>
      <w:r w:rsidR="00054AC7">
        <w:t>zk.ul</w:t>
      </w:r>
      <w:proofErr w:type="spellEnd"/>
      <w:r w:rsidR="00054AC7">
        <w:t xml:space="preserve">. </w:t>
      </w:r>
      <w:r w:rsidR="00CF5ED0" w:rsidRPr="00CF5ED0">
        <w:t xml:space="preserve">12179 k.o.Slavonski Brod </w:t>
      </w:r>
      <w:r w:rsidR="00054AC7">
        <w:t>i to:</w:t>
      </w:r>
    </w:p>
    <w:p w:rsidRDefault="00054AC7" w:rsidP="00054AC7" w:rsidR="00054AC7">
      <w:r>
        <w:tab/>
      </w:r>
    </w:p>
    <w:p w:rsidRDefault="00054AC7" w:rsidP="00CF5ED0" w:rsidR="00CF5ED0" w:rsidRPr="00CF5ED0">
      <w:r>
        <w:t xml:space="preserve">  </w:t>
      </w:r>
      <w:r>
        <w:tab/>
        <w:t xml:space="preserve"> </w:t>
      </w:r>
      <w:r>
        <w:tab/>
        <w:t xml:space="preserve">- </w:t>
      </w:r>
      <w:r w:rsidR="00CF5ED0" w:rsidRPr="00CF5ED0">
        <w:t xml:space="preserve">kč.br. 2963-mehanička radionica u ulici </w:t>
      </w:r>
      <w:proofErr w:type="spellStart"/>
      <w:r w:rsidR="00CF5ED0" w:rsidRPr="00CF5ED0">
        <w:t>I.G</w:t>
      </w:r>
      <w:proofErr w:type="spellEnd"/>
      <w:r w:rsidR="00CF5ED0" w:rsidRPr="00CF5ED0">
        <w:t xml:space="preserve">. Kovačića sa </w:t>
      </w:r>
      <w:smartTag w:element="metricconverter" w:uri="urn:schemas-microsoft-com:office:smarttags">
        <w:smartTagPr>
          <w:attr w:val="448 m2" w:name="ProductID"/>
        </w:smartTagPr>
        <w:r w:rsidR="00CF5ED0" w:rsidRPr="00CF5ED0">
          <w:t>448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2968 - skladište </w:t>
      </w:r>
      <w:proofErr w:type="spellStart"/>
      <w:r w:rsidRPr="00CF5ED0">
        <w:t>I.G</w:t>
      </w:r>
      <w:proofErr w:type="spellEnd"/>
      <w:r w:rsidRPr="00CF5ED0">
        <w:t xml:space="preserve">. Kovačića u ulici </w:t>
      </w:r>
      <w:proofErr w:type="spellStart"/>
      <w:r w:rsidRPr="00CF5ED0">
        <w:t>I.G</w:t>
      </w:r>
      <w:proofErr w:type="spellEnd"/>
      <w:r w:rsidRPr="00CF5ED0">
        <w:t xml:space="preserve">. Kovačića sa </w:t>
      </w:r>
      <w:smartTag w:element="metricconverter" w:uri="urn:schemas-microsoft-com:office:smarttags">
        <w:smartTagPr>
          <w:attr w:val="184 m2" w:name="ProductID"/>
        </w:smartTagPr>
        <w:r w:rsidRPr="00CF5ED0">
          <w:t>184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2969-skladište </w:t>
      </w:r>
      <w:proofErr w:type="spellStart"/>
      <w:r w:rsidRPr="00CF5ED0">
        <w:t>I.G</w:t>
      </w:r>
      <w:proofErr w:type="spellEnd"/>
      <w:r w:rsidRPr="00CF5ED0">
        <w:t xml:space="preserve">. Kovačića  u ulici </w:t>
      </w:r>
      <w:proofErr w:type="spellStart"/>
      <w:r w:rsidRPr="00CF5ED0">
        <w:t>I.G</w:t>
      </w:r>
      <w:proofErr w:type="spellEnd"/>
      <w:r w:rsidRPr="00CF5ED0">
        <w:t xml:space="preserve">. Kovačića sa </w:t>
      </w:r>
      <w:smartTag w:element="metricconverter" w:uri="urn:schemas-microsoft-com:office:smarttags">
        <w:smartTagPr>
          <w:attr w:val="288 m2" w:name="ProductID"/>
        </w:smartTagPr>
        <w:r w:rsidRPr="00CF5ED0">
          <w:t>288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2970/13- skladište u ulici </w:t>
      </w:r>
      <w:proofErr w:type="spellStart"/>
      <w:r w:rsidRPr="00CF5ED0">
        <w:t>I.G</w:t>
      </w:r>
      <w:proofErr w:type="spellEnd"/>
      <w:r w:rsidRPr="00CF5ED0">
        <w:t xml:space="preserve">. Kovačića sa </w:t>
      </w:r>
      <w:smartTag w:element="metricconverter" w:uri="urn:schemas-microsoft-com:office:smarttags">
        <w:smartTagPr>
          <w:attr w:val="152 m2" w:name="ProductID"/>
        </w:smartTagPr>
        <w:r w:rsidRPr="00CF5ED0">
          <w:t>152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2970/14- skladište u ulici </w:t>
      </w:r>
      <w:proofErr w:type="spellStart"/>
      <w:r w:rsidRPr="00CF5ED0">
        <w:t>I.G</w:t>
      </w:r>
      <w:proofErr w:type="spellEnd"/>
      <w:r w:rsidRPr="00CF5ED0">
        <w:t>. Kovačića sa 81 m2</w:t>
      </w:r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2970/15- nadstrešnica u ulici </w:t>
      </w:r>
      <w:proofErr w:type="spellStart"/>
      <w:r w:rsidRPr="00CF5ED0">
        <w:t>I.G</w:t>
      </w:r>
      <w:proofErr w:type="spellEnd"/>
      <w:r w:rsidRPr="00CF5ED0">
        <w:t xml:space="preserve">. Kovačića sa </w:t>
      </w:r>
      <w:smartTag w:element="metricconverter" w:uri="urn:schemas-microsoft-com:office:smarttags">
        <w:smartTagPr>
          <w:attr w:val="128 m2" w:name="ProductID"/>
        </w:smartTagPr>
        <w:r w:rsidRPr="00CF5ED0">
          <w:t>128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 2970/16 – rampa u ulici </w:t>
      </w:r>
      <w:proofErr w:type="spellStart"/>
      <w:r w:rsidRPr="00CF5ED0">
        <w:t>I.G</w:t>
      </w:r>
      <w:proofErr w:type="spellEnd"/>
      <w:r w:rsidRPr="00CF5ED0">
        <w:t xml:space="preserve">. Kovačića sa </w:t>
      </w:r>
      <w:smartTag w:element="metricconverter" w:uri="urn:schemas-microsoft-com:office:smarttags">
        <w:smartTagPr>
          <w:attr w:val="14 m2" w:name="ProductID"/>
        </w:smartTagPr>
        <w:r w:rsidRPr="00CF5ED0">
          <w:t>14 m2</w:t>
        </w:r>
      </w:smartTag>
    </w:p>
    <w:p w:rsidRDefault="00CF5ED0" w:rsidP="00CF5ED0" w:rsidR="00CF5ED0" w:rsidRPr="00CF5ED0">
      <w:r w:rsidRPr="00CF5ED0">
        <w:t xml:space="preserve"> </w:t>
      </w:r>
      <w:r w:rsidRPr="00CF5ED0">
        <w:tab/>
        <w:t xml:space="preserve"> </w:t>
      </w:r>
      <w:r w:rsidRPr="00CF5ED0"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 w:rsidRPr="00CF5ED0">
          <w:t>2933 m2</w:t>
        </w:r>
      </w:smartTag>
      <w:r w:rsidRPr="00CF5ED0">
        <w:t xml:space="preserve">       </w:t>
      </w:r>
    </w:p>
    <w:p w:rsidRDefault="00CF5ED0" w:rsidP="00CF5ED0" w:rsidR="00CF5ED0">
      <w:r w:rsidRPr="00CF5ED0">
        <w:t xml:space="preserve"> </w:t>
      </w:r>
      <w:r w:rsidRPr="00CF5ED0">
        <w:tab/>
      </w:r>
      <w:r w:rsidRPr="00CF5ED0">
        <w:tab/>
        <w:t>- kč.br. 2970/19- ekonomsko dvorište u ulici I.G.Kovačića sa 3922 m2</w:t>
      </w:r>
    </w:p>
    <w:p w:rsidRDefault="00CF5ED0" w:rsidP="00CF5ED0" w:rsidR="00CF5ED0"/>
    <w:p w:rsidRDefault="00F1742B" w:rsidP="00CF5ED0" w:rsidR="00F1742B">
      <w:pPr>
        <w:jc w:val="center"/>
      </w:pPr>
      <w:r>
        <w:t>Obrazloženje</w:t>
      </w:r>
    </w:p>
    <w:p w:rsidRDefault="00F1742B" w:rsidP="00F1742B" w:rsidR="00F1742B"/>
    <w:p w:rsidRDefault="00F1742B" w:rsidP="00956EDF" w:rsidR="00852A3B">
      <w:pPr>
        <w:ind w:firstLine="1440"/>
        <w:jc w:val="both"/>
      </w:pPr>
      <w:r>
        <w:t xml:space="preserve">Rješenje o dosudi ovoga suda </w:t>
      </w:r>
      <w:r w:rsidR="00CD59BC">
        <w:t>poslovni broj 7/St-</w:t>
      </w:r>
      <w:r w:rsidR="00054AC7">
        <w:t>1074</w:t>
      </w:r>
      <w:r w:rsidR="00D64449">
        <w:t>/201</w:t>
      </w:r>
      <w:r w:rsidR="00CF5ED0">
        <w:t>3-295</w:t>
      </w:r>
      <w:r w:rsidR="00CD59BC">
        <w:t xml:space="preserve"> od</w:t>
      </w:r>
      <w:r>
        <w:t xml:space="preserve"> </w:t>
      </w:r>
      <w:r w:rsidR="00CF5ED0">
        <w:t>07</w:t>
      </w:r>
      <w:r w:rsidR="00054AC7">
        <w:t xml:space="preserve">. </w:t>
      </w:r>
      <w:r w:rsidR="00CF5ED0">
        <w:t>studenoga</w:t>
      </w:r>
      <w:r w:rsidR="00054AC7">
        <w:t xml:space="preserve"> 201</w:t>
      </w:r>
      <w:r w:rsidR="00CF5ED0">
        <w:t>7</w:t>
      </w:r>
      <w:r w:rsidR="00054AC7">
        <w:t>.</w:t>
      </w:r>
      <w:r>
        <w:t xml:space="preserve"> godine</w:t>
      </w:r>
      <w:r w:rsidR="007963BA">
        <w:t xml:space="preserve"> i rješenj</w:t>
      </w:r>
      <w:r w:rsidR="00FC5CD7">
        <w:t>e</w:t>
      </w:r>
      <w:r w:rsidR="007963BA">
        <w:t xml:space="preserve"> o ispravku rješenja o dosudi posl.br. 7/St-1074/2013-298 od 28.</w:t>
      </w:r>
      <w:r w:rsidR="00F21161">
        <w:t xml:space="preserve"> </w:t>
      </w:r>
      <w:r w:rsidR="007963BA">
        <w:t>studenoga 2017.godine</w:t>
      </w:r>
      <w:r>
        <w:t xml:space="preserve"> pravomoćn</w:t>
      </w:r>
      <w:r w:rsidR="00F21161">
        <w:t>a</w:t>
      </w:r>
      <w:r w:rsidR="007963BA">
        <w:t xml:space="preserve"> su</w:t>
      </w:r>
      <w:r>
        <w:t xml:space="preserve"> dana </w:t>
      </w:r>
      <w:r w:rsidR="00CF5ED0">
        <w:t>12. prosinca 2017</w:t>
      </w:r>
      <w:r w:rsidR="00CD59BC" w:rsidRPr="0002645D">
        <w:t>.</w:t>
      </w:r>
      <w:r>
        <w:t xml:space="preserve"> godine, a kupac</w:t>
      </w:r>
      <w:r w:rsidR="005A4112">
        <w:t xml:space="preserve"> </w:t>
      </w:r>
      <w:r w:rsidR="00CF5ED0" w:rsidRPr="00CF5ED0">
        <w:t>CESTOGRADNJA d.o.o. za građenje, trgovinu i usluge, skraćena tvrtka: CESTOGRADNJA d.o.o., Slavonski Brod, Ivana Gorana Kovačića 58, OIB 76829732290</w:t>
      </w:r>
      <w:r>
        <w:t>, uplatio je</w:t>
      </w:r>
      <w:r w:rsidR="005A4112">
        <w:t xml:space="preserve"> u roku </w:t>
      </w:r>
      <w:proofErr w:type="spellStart"/>
      <w:r>
        <w:t>kupovninu</w:t>
      </w:r>
      <w:proofErr w:type="spellEnd"/>
      <w:r>
        <w:t xml:space="preserve"> u iznosu od </w:t>
      </w:r>
      <w:r w:rsidR="00CF5ED0">
        <w:t xml:space="preserve"> </w:t>
      </w:r>
      <w:r w:rsidR="007963BA">
        <w:t>576.000,00</w:t>
      </w:r>
      <w:r w:rsidR="00CF5ED0">
        <w:t xml:space="preserve"> </w:t>
      </w:r>
      <w:r w:rsidR="00F0361B" w:rsidRPr="00F0361B">
        <w:t>Kn</w:t>
      </w:r>
      <w:r>
        <w:t>, pa je na temelju odredbe čl. 164. Stečajnog zakon</w:t>
      </w:r>
      <w:r w:rsidR="002E1018">
        <w:t>a</w:t>
      </w:r>
    </w:p>
    <w:p w:rsidRDefault="00852A3B" w:rsidP="00852A3B" w:rsidR="00852A3B">
      <w:pPr>
        <w:jc w:val="both"/>
      </w:pPr>
    </w:p>
    <w:p w:rsidRDefault="00852A3B" w:rsidP="00852A3B" w:rsidR="00852A3B">
      <w:pPr>
        <w:jc w:val="both"/>
      </w:pPr>
    </w:p>
    <w:p w:rsidRDefault="00852A3B" w:rsidP="00852A3B" w:rsidR="00852A3B">
      <w:pPr>
        <w:jc w:val="both"/>
      </w:pPr>
    </w:p>
    <w:p w:rsidRDefault="00852A3B" w:rsidP="00852A3B" w:rsidR="00852A3B">
      <w:pPr>
        <w:jc w:val="both"/>
      </w:pPr>
    </w:p>
    <w:p w:rsidRDefault="00852A3B" w:rsidP="00852A3B" w:rsidR="00852A3B">
      <w:pPr>
        <w:jc w:val="both"/>
      </w:pPr>
    </w:p>
    <w:p w:rsidRDefault="00A97169" w:rsidP="00A97169" w:rsidR="00852A3B">
      <w:pPr>
        <w:jc w:val="right"/>
      </w:pPr>
      <w:r w:rsidRPr="00A97169">
        <w:rPr>
          <w:b/>
        </w:rPr>
        <w:lastRenderedPageBreak/>
        <w:t>Broj:7/ St-1074/2013-303</w:t>
      </w:r>
    </w:p>
    <w:p w:rsidRDefault="00852A3B" w:rsidP="00852A3B" w:rsidR="00852A3B">
      <w:pPr>
        <w:jc w:val="both"/>
      </w:pPr>
    </w:p>
    <w:p w:rsidRDefault="00852A3B" w:rsidP="00852A3B" w:rsidR="00852A3B">
      <w:pPr>
        <w:jc w:val="both"/>
      </w:pPr>
    </w:p>
    <w:p w:rsidRDefault="00496600" w:rsidP="00852A3B" w:rsidR="00F1742B">
      <w:pPr>
        <w:jc w:val="both"/>
      </w:pPr>
      <w:r>
        <w:t xml:space="preserve"> ( NN 44/96 i dr. )</w:t>
      </w:r>
      <w:r w:rsidR="00852A3B">
        <w:t xml:space="preserve"> koji se na ovaj postupak primjenjuje na temelju odredbe čl.441 st.1 Stečajnog zakona ( NN 71,15,104/17 )</w:t>
      </w:r>
      <w:r>
        <w:t xml:space="preserve"> i uz  primjenu odredbe čl.</w:t>
      </w:r>
      <w:r w:rsidRPr="0087036E">
        <w:t xml:space="preserve"> </w:t>
      </w:r>
      <w:smartTag w:element="metricconverter" w:uri="urn:schemas-microsoft-com:office:smarttags">
        <w:smartTagPr>
          <w:attr w:val="108. st" w:name="ProductID"/>
        </w:smartTagPr>
        <w:r w:rsidRPr="0087036E">
          <w:t>108. st</w:t>
        </w:r>
      </w:smartTag>
      <w:r w:rsidRPr="0087036E">
        <w:t>.4. Ovršnog zakona (NN 112/12, 25/13 i 93/14)</w:t>
      </w:r>
      <w:r>
        <w:t xml:space="preserve"> </w:t>
      </w:r>
      <w:r w:rsidR="00F1742B">
        <w:t>odlučeno kao u izreci zaključka.</w:t>
      </w:r>
    </w:p>
    <w:p w:rsidRDefault="00054AC7" w:rsidP="00054AC7" w:rsidR="00054AC7">
      <w:pPr>
        <w:jc w:val="both"/>
      </w:pPr>
    </w:p>
    <w:p w:rsidRDefault="005E3746" w:rsidP="00054AC7" w:rsidR="005E3746">
      <w:pPr>
        <w:jc w:val="both"/>
      </w:pPr>
    </w:p>
    <w:p w:rsidRDefault="00551F77" w:rsidP="00054AC7" w:rsidR="00AD6464">
      <w:pPr>
        <w:jc w:val="center"/>
      </w:pPr>
      <w:r>
        <w:t xml:space="preserve">U Slavonskom Brodu, </w:t>
      </w:r>
      <w:r w:rsidR="00CF5ED0">
        <w:t>08</w:t>
      </w:r>
      <w:r w:rsidR="00054AC7">
        <w:t xml:space="preserve">. </w:t>
      </w:r>
      <w:r w:rsidR="00CF5ED0">
        <w:t>siječnja</w:t>
      </w:r>
      <w:r w:rsidR="00AD7F72">
        <w:t xml:space="preserve"> 201</w:t>
      </w:r>
      <w:r w:rsidR="00CF5ED0">
        <w:t>8</w:t>
      </w:r>
      <w:r w:rsidR="00AD6464">
        <w:t>. godine</w:t>
      </w:r>
    </w:p>
    <w:p w:rsidRDefault="005E3746" w:rsidP="00054AC7" w:rsidR="005E3746">
      <w:pPr>
        <w:jc w:val="center"/>
      </w:pPr>
    </w:p>
    <w:p w:rsidRDefault="005E3746" w:rsidP="00054AC7" w:rsidR="005E3746">
      <w:pPr>
        <w:jc w:val="center"/>
      </w:pPr>
    </w:p>
    <w:p w:rsidRDefault="00F677C3" w:rsidP="00F677C3" w:rsidR="00EE4930">
      <w:pPr>
        <w:ind w:left="4956"/>
        <w:jc w:val="both"/>
      </w:pPr>
      <w:r>
        <w:t xml:space="preserve">           </w:t>
      </w:r>
      <w:r w:rsidR="00652939">
        <w:t xml:space="preserve">     </w:t>
      </w:r>
      <w:r>
        <w:t xml:space="preserve"> </w:t>
      </w:r>
      <w:r w:rsidR="00F77C42">
        <w:t xml:space="preserve">   </w:t>
      </w:r>
      <w:r w:rsidR="00CF5ED0">
        <w:t xml:space="preserve">         </w:t>
      </w:r>
      <w:r w:rsidR="00AD6464">
        <w:t>Stečajna su</w:t>
      </w:r>
      <w:r w:rsidR="00F77C42">
        <w:t>tkinja</w:t>
      </w:r>
    </w:p>
    <w:p w:rsidRDefault="00AD7F72" w:rsidP="00EE4930" w:rsidR="00AD6464">
      <w:pPr>
        <w:ind w:firstLine="708" w:left="4956"/>
        <w:jc w:val="both"/>
      </w:pPr>
      <w:r>
        <w:t xml:space="preserve">   </w:t>
      </w:r>
      <w:r w:rsidR="00652939">
        <w:t xml:space="preserve"> </w:t>
      </w:r>
      <w:r w:rsidR="00054AC7">
        <w:t xml:space="preserve">   </w:t>
      </w:r>
      <w:r>
        <w:t xml:space="preserve"> </w:t>
      </w:r>
      <w:r w:rsidR="00CF5ED0">
        <w:t xml:space="preserve">            </w:t>
      </w:r>
      <w:r w:rsidR="00AD6464">
        <w:t>Mirna Vujčić</w:t>
      </w:r>
    </w:p>
    <w:p w:rsidRDefault="003D72AA" w:rsidP="00AD6464" w:rsidR="003D72AA">
      <w:pPr>
        <w:jc w:val="both"/>
        <w:rPr>
          <w:sz w:val="20"/>
          <w:szCs w:val="20"/>
        </w:rPr>
      </w:pPr>
    </w:p>
    <w:p w:rsidRDefault="00054AC7" w:rsidP="00AD6464" w:rsidR="00054AC7">
      <w:pPr>
        <w:jc w:val="both"/>
        <w:rPr>
          <w:sz w:val="20"/>
          <w:szCs w:val="20"/>
        </w:rPr>
      </w:pPr>
    </w:p>
    <w:p w:rsidRDefault="00054AC7" w:rsidP="00AD6464" w:rsidR="00054AC7">
      <w:pPr>
        <w:jc w:val="both"/>
        <w:rPr>
          <w:sz w:val="20"/>
          <w:szCs w:val="20"/>
        </w:rPr>
      </w:pPr>
    </w:p>
    <w:p w:rsidRDefault="00054AC7" w:rsidP="00AD6464" w:rsidR="00054AC7" w:rsidRPr="00054AC7">
      <w:pPr>
        <w:jc w:val="both"/>
        <w:rPr>
          <w:sz w:val="20"/>
          <w:szCs w:val="20"/>
        </w:rPr>
      </w:pPr>
    </w:p>
    <w:p w:rsidRDefault="00AD6464" w:rsidP="00AD6464" w:rsidR="00AD6464" w:rsidRPr="00E839A1">
      <w:pPr>
        <w:jc w:val="both"/>
      </w:pPr>
      <w:r w:rsidRPr="00E839A1">
        <w:t>Pouka o pravnom lijeku:</w:t>
      </w:r>
    </w:p>
    <w:p w:rsidRDefault="00AD6464" w:rsidP="00AD6464" w:rsidR="00AD6464" w:rsidRPr="00E839A1">
      <w:pPr>
        <w:jc w:val="both"/>
      </w:pPr>
      <w:r w:rsidRPr="00E839A1">
        <w:t>Protiv ovog zaključka žalba nije dopuštena.</w:t>
      </w:r>
    </w:p>
    <w:p w:rsidRDefault="003D72AA" w:rsidP="00AD6464" w:rsidR="003D72AA">
      <w:pPr>
        <w:jc w:val="both"/>
      </w:pPr>
    </w:p>
    <w:p w:rsidRDefault="00652939" w:rsidP="00AD6464" w:rsidR="00652939">
      <w:pPr>
        <w:jc w:val="both"/>
      </w:pPr>
    </w:p>
    <w:p w:rsidRDefault="00652939" w:rsidP="00AD6464" w:rsidR="00652939">
      <w:pPr>
        <w:jc w:val="both"/>
      </w:pPr>
    </w:p>
    <w:p w:rsidRDefault="00652939" w:rsidP="00AD6464" w:rsidR="00652939">
      <w:pPr>
        <w:jc w:val="both"/>
      </w:pPr>
    </w:p>
    <w:p w:rsidRDefault="00652939" w:rsidP="00AD6464" w:rsidR="00652939">
      <w:pPr>
        <w:jc w:val="both"/>
      </w:pPr>
    </w:p>
    <w:p w:rsidRDefault="00652939" w:rsidP="00AD6464" w:rsidR="00652939">
      <w:pPr>
        <w:jc w:val="both"/>
      </w:pPr>
    </w:p>
    <w:p w:rsidRDefault="00AD6464" w:rsidP="00AD6464" w:rsidR="00AD6464">
      <w:pPr>
        <w:jc w:val="both"/>
      </w:pPr>
      <w:r>
        <w:t>DNA:</w:t>
      </w:r>
    </w:p>
    <w:p w:rsidRDefault="00D54267" w:rsidP="00AD6464" w:rsidR="00D54267">
      <w:pPr>
        <w:jc w:val="both"/>
      </w:pPr>
      <w:r>
        <w:t xml:space="preserve">1. Objaviti na mrežnoj stranici e-Oglasna ploča sudova </w:t>
      </w:r>
    </w:p>
    <w:p w:rsidRDefault="00D54267" w:rsidP="00AD6464" w:rsidR="00AD6464">
      <w:pPr>
        <w:jc w:val="both"/>
      </w:pPr>
      <w:r>
        <w:t xml:space="preserve">2. </w:t>
      </w:r>
      <w:r w:rsidR="00AD6464">
        <w:t>Dostaviti</w:t>
      </w:r>
      <w:r>
        <w:t xml:space="preserve"> radi obavijesti</w:t>
      </w:r>
      <w:r w:rsidR="00AD6464">
        <w:t>:</w:t>
      </w:r>
    </w:p>
    <w:p w:rsidRDefault="002A0CB7" w:rsidP="00AD6464" w:rsidR="00AD6464">
      <w:pPr>
        <w:jc w:val="both"/>
      </w:pPr>
      <w:r>
        <w:t>-  kupcu</w:t>
      </w:r>
      <w:r w:rsidR="00446A90">
        <w:t xml:space="preserve">  izravno </w:t>
      </w:r>
    </w:p>
    <w:p w:rsidRDefault="00AD6464" w:rsidP="00AD6464" w:rsidR="00AD6464">
      <w:pPr>
        <w:jc w:val="both"/>
      </w:pPr>
      <w:r>
        <w:t>- stečajnom upravitelju</w:t>
      </w:r>
    </w:p>
    <w:sectPr w:rsidR="00AD64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EC41F4"/>
    <w:multiLevelType w:val="hybridMultilevel"/>
    <w:tmpl w:val="A2B0B316"/>
    <w:lvl w:tplc="43F8D8D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5F0D3A12"/>
    <w:multiLevelType w:val="hybridMultilevel"/>
    <w:tmpl w:val="657EE900"/>
    <w:lvl w:tplc="0E9CFB1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464"/>
    <w:rsid w:val="0002645D"/>
    <w:rsid w:val="00054AC7"/>
    <w:rsid w:val="00083AD1"/>
    <w:rsid w:val="000B7DD4"/>
    <w:rsid w:val="000F33E3"/>
    <w:rsid w:val="0010179C"/>
    <w:rsid w:val="00112F80"/>
    <w:rsid w:val="00135AE9"/>
    <w:rsid w:val="0014687F"/>
    <w:rsid w:val="00175A43"/>
    <w:rsid w:val="001924CD"/>
    <w:rsid w:val="002A0CB7"/>
    <w:rsid w:val="002D67F3"/>
    <w:rsid w:val="002E1018"/>
    <w:rsid w:val="003D72AA"/>
    <w:rsid w:val="003E5ECD"/>
    <w:rsid w:val="00446A90"/>
    <w:rsid w:val="00496600"/>
    <w:rsid w:val="004974C7"/>
    <w:rsid w:val="004E73EB"/>
    <w:rsid w:val="004F3CD6"/>
    <w:rsid w:val="00551F77"/>
    <w:rsid w:val="00591BC2"/>
    <w:rsid w:val="00597D5F"/>
    <w:rsid w:val="005A4112"/>
    <w:rsid w:val="005B1D78"/>
    <w:rsid w:val="005E3746"/>
    <w:rsid w:val="00652939"/>
    <w:rsid w:val="00755554"/>
    <w:rsid w:val="007963BA"/>
    <w:rsid w:val="00852A3B"/>
    <w:rsid w:val="008565D7"/>
    <w:rsid w:val="008D4BA0"/>
    <w:rsid w:val="00905083"/>
    <w:rsid w:val="00920762"/>
    <w:rsid w:val="00927B36"/>
    <w:rsid w:val="009362E1"/>
    <w:rsid w:val="00956EDF"/>
    <w:rsid w:val="00A204A0"/>
    <w:rsid w:val="00A56380"/>
    <w:rsid w:val="00A5795F"/>
    <w:rsid w:val="00A97169"/>
    <w:rsid w:val="00AB423B"/>
    <w:rsid w:val="00AC2497"/>
    <w:rsid w:val="00AD6464"/>
    <w:rsid w:val="00AD7F72"/>
    <w:rsid w:val="00B2224F"/>
    <w:rsid w:val="00B323F0"/>
    <w:rsid w:val="00B42970"/>
    <w:rsid w:val="00B46A4A"/>
    <w:rsid w:val="00B52BCC"/>
    <w:rsid w:val="00CD59BC"/>
    <w:rsid w:val="00CF07AA"/>
    <w:rsid w:val="00CF5148"/>
    <w:rsid w:val="00CF5ED0"/>
    <w:rsid w:val="00CF771B"/>
    <w:rsid w:val="00D1155E"/>
    <w:rsid w:val="00D36261"/>
    <w:rsid w:val="00D54267"/>
    <w:rsid w:val="00D64449"/>
    <w:rsid w:val="00DE151E"/>
    <w:rsid w:val="00E619FC"/>
    <w:rsid w:val="00E839A1"/>
    <w:rsid w:val="00EE4930"/>
    <w:rsid w:val="00EF200F"/>
    <w:rsid w:val="00F0361B"/>
    <w:rsid w:val="00F1742B"/>
    <w:rsid w:val="00F21161"/>
    <w:rsid w:val="00F677C3"/>
    <w:rsid w:val="00F77C42"/>
    <w:rsid w:val="00F8344C"/>
    <w:rsid w:val="00FC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ED0"/>
    <w:rPr>
      <w:sz w:val="24"/>
      <w:szCs w:val="24"/>
    </w:rPr>
  </w:style>
  <w:style w:styleId="Tekstbalonia" w:type="paragraph">
    <w:name w:val="Balloon Text"/>
    <w:basedOn w:val="Normal"/>
    <w:link w:val="TekstbaloniaChar"/>
    <w:rsid w:val="00FC5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C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F5ED0"/>
    <w:rPr>
      <w:sz w:val="24"/>
      <w:szCs w:val="24"/>
    </w:rPr>
  </w:style>
  <w:style w:styleId="Tekstbalonia" w:type="paragraph">
    <w:name w:val="Balloon Text"/>
    <w:basedOn w:val="Normal"/>
    <w:link w:val="TekstbaloniaChar"/>
    <w:rsid w:val="00FC5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C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7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2017</properties:Characters>
  <properties:Lines>77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2018-01-08T08:49:00Z</dcterms:created>
  <dc:creator>alet</dc:creator>
  <cp:lastModifiedBy>wsadmin</cp:lastModifiedBy>
  <cp:lastPrinted>2018-01-08T08:57:00Z</cp:lastPrinted>
  <dcterms:modified xmlns:xsi="http://www.w3.org/2001/XMLSchema-instance" xsi:type="dcterms:W3CDTF">2018-01-08T09:07:00Z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