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c5e2" w14:paraId="1a3c5e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C8219A" w:rsidR="00C8219A" w:rsidRPr="00C8219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219A" w:rsidRPr="00C8219A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C8219A" w:rsidRPr="00C8219A">
        <w:rPr>
          <w:rFonts w:cs="Times New Roman" w:eastAsia="Times New Roman"/>
          <w:lang w:eastAsia="hr-HR"/>
        </w:rPr>
        <w:t>Broj: 14. St-1323/2016.</w:t>
      </w:r>
    </w:p>
    <w:p w:rsidRDefault="00C8219A" w:rsidP="00C8219A" w:rsidR="00C8219A" w:rsidRPr="00C8219A">
      <w:pPr>
        <w:spacing w:after="0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8219A" w:rsidP="00C8219A" w:rsidR="00C8219A" w:rsidRPr="00C8219A">
      <w:pPr>
        <w:spacing w:after="0"/>
        <w:rPr>
          <w:rFonts w:cs="Times New Roman" w:eastAsia="Times New Roman"/>
          <w:b/>
          <w:lang w:eastAsia="hr-HR"/>
        </w:rPr>
      </w:pPr>
      <w:r w:rsidRPr="00C8219A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8219A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C8219A" w:rsidP="00C8219A" w:rsidR="00C8219A" w:rsidRPr="00C8219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8219A" w:rsidP="00C8219A" w:rsidR="00C8219A" w:rsidRPr="00C8219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8219A">
        <w:rPr>
          <w:rFonts w:cs="Times New Roman" w:eastAsia="Times New Roman"/>
          <w:b/>
          <w:lang w:eastAsia="hr-HR"/>
        </w:rPr>
        <w:t>R J E Š E NJ E</w:t>
      </w:r>
    </w:p>
    <w:p w:rsidRDefault="00C8219A" w:rsidP="00C8219A" w:rsidR="00C8219A" w:rsidRPr="00C8219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b/>
          <w:lang w:eastAsia="hr-HR"/>
        </w:rPr>
        <w:tab/>
      </w:r>
      <w:r w:rsidRPr="00C8219A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C8219A">
        <w:rPr>
          <w:rFonts w:cs="Times New Roman" w:eastAsia="Times New Roman"/>
          <w:lang w:eastAsia="hr-HR" w:val="en-US"/>
        </w:rPr>
        <w:t xml:space="preserve">TOPALUŠIĆ jednostavno društvo s ograničenom odgovornošću za turizam i ugostiteljstvo, Split, Put Smokovika 17., OIB: 25231853432., MBS: 060312194., dana </w:t>
      </w:r>
      <w:r w:rsidRPr="00C8219A">
        <w:rPr>
          <w:rFonts w:cs="Times New Roman" w:eastAsia="Times New Roman"/>
          <w:lang w:eastAsia="hr-HR"/>
        </w:rPr>
        <w:t>06. ožujka 2017. godine</w:t>
      </w: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center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>r i j e š i o  j e</w:t>
      </w:r>
    </w:p>
    <w:p w:rsidRDefault="00C8219A" w:rsidP="00C8219A" w:rsidR="00C8219A" w:rsidRPr="00C821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C8219A">
        <w:rPr>
          <w:rFonts w:cs="Times New Roman" w:eastAsia="Times New Roman"/>
          <w:lang w:eastAsia="hr-HR" w:val="en-US"/>
        </w:rPr>
        <w:t>TOPALUŠIĆ jednostavno društvo s ograničenom odgovornošću za turizam i ugostiteljstvo, Split, Put Smokovika 17., OIB: 25231853432., MBS: 060312194.</w:t>
      </w:r>
      <w:r w:rsidRPr="00C8219A">
        <w:rPr>
          <w:rFonts w:cs="Times New Roman" w:eastAsia="Times New Roman"/>
          <w:lang w:eastAsia="hr-HR"/>
        </w:rPr>
        <w:t xml:space="preserve"> Skraćeni stečajni postupak je otvoren dana 06. ožujka 2017. godine u 12,50 sati, kada je ovo rješenje objavljeno na mrežnoj stranici e-Oglasna ploča sudova.</w:t>
      </w:r>
    </w:p>
    <w:p w:rsidRDefault="00C8219A" w:rsidP="00C8219A" w:rsidR="00C8219A" w:rsidRPr="00C8219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 xml:space="preserve"> Za stečajnog upravitelja imenuje se Ivan Gjurašić, Petrinjska 28., Zagreb, OIB: </w:t>
      </w:r>
      <w:r w:rsidRPr="00C8219A">
        <w:rPr>
          <w:rFonts w:cs="Times New Roman" w:eastAsia="Calibri"/>
        </w:rPr>
        <w:t>66025260916.</w:t>
      </w:r>
    </w:p>
    <w:p w:rsidRDefault="00C8219A" w:rsidP="00C8219A" w:rsidR="00C8219A" w:rsidRPr="00C8219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C8219A">
        <w:rPr>
          <w:rFonts w:cs="Times New Roman" w:eastAsia="Times New Roman"/>
          <w:lang w:eastAsia="hr-HR" w:val="en-US"/>
        </w:rPr>
        <w:t>TOPALUŠIĆ jednostavno društvo s ograničenom odgovornošću za turizam i ugostiteljstvo, Split, Put Smokovika 17., OIB: 25231853432., MBS: 060312194.</w:t>
      </w:r>
    </w:p>
    <w:p w:rsidRDefault="00C8219A" w:rsidP="00C8219A" w:rsidR="00C8219A" w:rsidRPr="00C8219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C8219A" w:rsidP="00C8219A" w:rsidR="00C8219A" w:rsidRPr="00C8219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center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>Obrazloženje</w:t>
      </w:r>
    </w:p>
    <w:p w:rsidRDefault="00C8219A" w:rsidP="00C8219A" w:rsidR="00C8219A" w:rsidRPr="00C821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 w:val="en-US"/>
        </w:rPr>
      </w:pPr>
      <w:r w:rsidRPr="00C8219A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dana 30. svibnja 2016. godine Zahtjev za provedbu skraćenog stečajnog postupka (Zahtjev) nad Dužnikom: </w:t>
      </w:r>
      <w:r w:rsidRPr="00C8219A">
        <w:rPr>
          <w:rFonts w:cs="Times New Roman" w:eastAsia="Times New Roman"/>
          <w:lang w:eastAsia="hr-HR" w:val="en-US"/>
        </w:rPr>
        <w:t>TOPALUŠIĆ jednostavno društvo s ograničenom odgovornošću za turizam i ugostiteljstvo, Split, Put Smokovika 17.</w:t>
      </w: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ab/>
        <w:t>U podnesenom Zahtjevu navedeno je kako Dužnik na dan 25. svibnja 2016. godine, u Očevidniku redoslijeda osnova za plaćanje, ima evidentirane neizvršene osnove za plaćanje u neprekinutom razdoblju od 120. dana, u ukupnom iznosu od: 10.714,47  kn, kao i da prema podacima koji su dostavljeni od Hrvatskog zavoda za mirovinskog osiguranje, Dužnik nema zaposlenih.</w:t>
      </w: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8219A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C8219A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C8219A">
        <w:rPr>
          <w:rFonts w:cs="Times New Roman" w:eastAsia="Times New Roman"/>
          <w:b/>
          <w:lang w:eastAsia="hr-HR" w:val="en-AU"/>
        </w:rPr>
        <w:t xml:space="preserve">Broj: 14. </w:t>
      </w:r>
      <w:r w:rsidRPr="00C8219A">
        <w:rPr>
          <w:rFonts w:cs="Times New Roman" w:eastAsia="Times New Roman"/>
          <w:b/>
          <w:lang w:eastAsia="hr-HR"/>
        </w:rPr>
        <w:t>St-1323/2016.</w:t>
      </w: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>čime su bile ispunjene pretpostavke iz čl. 428. Stečajnog zakona (</w:t>
      </w:r>
      <w:r w:rsidRPr="00C8219A">
        <w:rPr>
          <w:rFonts w:cs="Times New Roman" w:eastAsia="Times New Roman"/>
          <w:i/>
          <w:lang w:eastAsia="hr-HR"/>
        </w:rPr>
        <w:t>Narodne novine</w:t>
      </w:r>
      <w:r w:rsidRPr="00C8219A">
        <w:rPr>
          <w:rFonts w:cs="Times New Roman" w:eastAsia="Times New Roman"/>
          <w:lang w:eastAsia="hr-HR"/>
        </w:rPr>
        <w:t>, broj: 71/15., dalje: SZ), ovaj Sud je 08.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ab/>
      </w:r>
    </w:p>
    <w:p w:rsidRDefault="00C8219A" w:rsidP="00C8219A" w:rsidR="00C8219A" w:rsidRPr="00C82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C8219A" w:rsidP="00C8219A" w:rsidR="00C8219A" w:rsidRPr="00C82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C8219A" w:rsidP="00C8219A" w:rsidR="00C8219A" w:rsidRPr="00C82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C8219A" w:rsidP="00C8219A" w:rsidR="00C8219A" w:rsidRPr="00C82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C8219A" w:rsidP="00C8219A" w:rsidR="00C8219A" w:rsidRPr="00C82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C8219A" w:rsidP="00C8219A" w:rsidR="00C8219A" w:rsidRPr="00C82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>U Splitu, 06. ožujka 2017. godine</w:t>
      </w:r>
    </w:p>
    <w:p w:rsidRDefault="00C8219A" w:rsidP="00C8219A" w:rsidR="00C8219A" w:rsidRPr="00C8219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>S U D A C</w:t>
      </w:r>
    </w:p>
    <w:p w:rsidRDefault="00C8219A" w:rsidP="00C8219A" w:rsidR="00C8219A" w:rsidRPr="00C8219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>Jozo Ćaleta</w:t>
      </w:r>
    </w:p>
    <w:p w:rsidRDefault="00C8219A" w:rsidP="00C8219A" w:rsidR="00C8219A" w:rsidRPr="00C8219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8219A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C8219A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C8219A">
        <w:rPr>
          <w:rFonts w:cs="Times New Roman" w:eastAsia="Times New Roman"/>
          <w:b/>
          <w:lang w:eastAsia="hr-HR" w:val="en-AU"/>
        </w:rPr>
        <w:t xml:space="preserve">Broj: 14. </w:t>
      </w:r>
      <w:r w:rsidRPr="00C8219A">
        <w:rPr>
          <w:rFonts w:cs="Times New Roman" w:eastAsia="Times New Roman"/>
          <w:b/>
          <w:lang w:eastAsia="hr-HR"/>
        </w:rPr>
        <w:t>St-1323/2016.</w:t>
      </w: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>POUKA O PRAVNOM LIJEKU:</w:t>
      </w: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>DNA:</w:t>
      </w:r>
    </w:p>
    <w:p w:rsidRDefault="00C8219A" w:rsidP="00C8219A" w:rsidR="00C8219A" w:rsidRPr="00C8219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C8219A" w:rsidP="00C8219A" w:rsidR="00C8219A" w:rsidRPr="00C8219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>Dužniku,</w:t>
      </w:r>
    </w:p>
    <w:p w:rsidRDefault="00C8219A" w:rsidP="00C8219A" w:rsidR="00C8219A" w:rsidRPr="00C8219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 xml:space="preserve">stečajnom upravitelju  Ivan Gjurašić, Petrinjska 28., Zagreb, </w:t>
      </w:r>
    </w:p>
    <w:p w:rsidRDefault="00C8219A" w:rsidP="00C8219A" w:rsidR="00C8219A" w:rsidRPr="00C8219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>Županijsko državno odvjetništvo Split,</w:t>
      </w:r>
    </w:p>
    <w:p w:rsidRDefault="00C8219A" w:rsidP="00C8219A" w:rsidR="00C8219A" w:rsidRPr="00C8219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 xml:space="preserve">Porezna uprava Split, </w:t>
      </w:r>
    </w:p>
    <w:p w:rsidRDefault="00C8219A" w:rsidP="00C8219A" w:rsidR="00C8219A" w:rsidRPr="00C8219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>e-Oglasna ploča Suda – rok 20. dana,</w:t>
      </w:r>
    </w:p>
    <w:p w:rsidRDefault="00C8219A" w:rsidP="00C8219A" w:rsidR="00C8219A" w:rsidRPr="00C8219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>sudski registar – nakon pravomoćnosti</w:t>
      </w:r>
    </w:p>
    <w:p w:rsidRDefault="00C8219A" w:rsidP="00C8219A" w:rsidR="00C8219A" w:rsidRPr="00C8219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19A">
        <w:rPr>
          <w:rFonts w:cs="Times New Roman" w:eastAsia="Times New Roman"/>
          <w:lang w:eastAsia="hr-HR"/>
        </w:rPr>
        <w:t>u spis.</w:t>
      </w: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19A" w:rsidP="00C8219A" w:rsidR="00C8219A" w:rsidRPr="00C8219A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19A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995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St-1360/2016-5</izvorni_sadrzaj>
    <derivirana_varijabla naziv="DomainObject.Oznaka_1">St-1360/2016-5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St-1360/2016</izvorni_sadrzaj>
    <derivirana_varijabla naziv="DomainObject.Predmet.OznakaBroj_1">St-1360/2016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LILI TIGRICA j.d.o.o. za trgovinu i usluge</izvorni_sadrzaj>
    <derivirana_varijabla naziv="DomainObject.Predmet.ProtustrankaFormated_1">  LILI TIGRICA j.d.o.o. za trgovinu i usluge</derivirana_varijabla>
  </DomainObject.Predmet.ProtustrankaFormated>
  <DomainObject.Predmet.ProtustrankaFormatedOIB>
    <izvorni_sadrzaj>  LILI TIGRICA j.d.o.o. za trgovinu i usluge, OIB 23744188812</izvorni_sadrzaj>
    <derivirana_varijabla naziv="DomainObject.Predmet.ProtustrankaFormatedOIB_1">  LILI TIGRICA j.d.o.o. za trgovinu i usluge, OIB 23744188812</derivirana_varijabla>
  </DomainObject.Predmet.ProtustrankaFormatedOIB>
  <DomainObject.Predmet.ProtustrankaFormatedWithAdress>
    <izvorni_sadrzaj> LILI TIGRICA j.d.o.o. za trgovinu i usluge, Vranjički put 56, 21000 Split</izvorni_sadrzaj>
    <derivirana_varijabla naziv="DomainObject.Predmet.ProtustrankaFormatedWithAdress_1"> LILI TIGRICA j.d.o.o. za trgovinu i usluge, Vranjički put 56, 21000 Split</derivirana_varijabla>
  </DomainObject.Predmet.ProtustrankaFormatedWithAdress>
  <DomainObject.Predmet.ProtustrankaFormatedWithAdressOIB>
    <izvorni_sadrzaj> LILI TIGRICA j.d.o.o. za trgovinu i usluge, OIB 23744188812, Vranjički put 56, 21000 Split</izvorni_sadrzaj>
    <derivirana_varijabla naziv="DomainObject.Predmet.ProtustrankaFormatedWithAdressOIB_1"> LILI TIGRICA j.d.o.o. za trgovinu i usluge, OIB 23744188812, Vranjički put 56, 21000 Split</derivirana_varijabla>
  </DomainObject.Predmet.ProtustrankaFormatedWithAdressOIB>
  <DomainObject.Predmet.ProtustrankaWithAdress>
    <izvorni_sadrzaj>LILI TIGRICA j.d.o.o. za trgovinu i usluge Vranjički put 56, 21000 Split</izvorni_sadrzaj>
    <derivirana_varijabla naziv="DomainObject.Predmet.ProtustrankaWithAdress_1">LILI TIGRICA j.d.o.o. za trgovinu i usluge Vranjički put 56, 21000 Split</derivirana_varijabla>
  </DomainObject.Predmet.ProtustrankaWithAdress>
  <DomainObject.Predmet.ProtustrankaWithAdressOIB>
    <izvorni_sadrzaj>LILI TIGRICA j.d.o.o. za trgovinu i usluge, OIB 23744188812, Vranjički put 56, 21000 Split</izvorni_sadrzaj>
    <derivirana_varijabla naziv="DomainObject.Predmet.ProtustrankaWithAdressOIB_1">LILI TIGRICA j.d.o.o. za trgovinu i usluge, OIB 23744188812, Vranjički put 56, 21000 Split</derivirana_varijabla>
  </DomainObject.Predmet.ProtustrankaWithAdressOIB>
  <DomainObject.Predmet.ProtustrankaNazivFormated>
    <izvorni_sadrzaj>LILI TIGRICA j.d.o.o. za trgovinu i usluge</izvorni_sadrzaj>
    <derivirana_varijabla naziv="DomainObject.Predmet.ProtustrankaNazivFormated_1">LILI TIGRICA j.d.o.o. za trgovinu i usluge</derivirana_varijabla>
  </DomainObject.Predmet.ProtustrankaNazivFormated>
  <DomainObject.Predmet.ProtustrankaNazivFormatedOIB>
    <izvorni_sadrzaj>LILI TIGRICA j.d.o.o. za trgovinu i usluge, OIB 23744188812</izvorni_sadrzaj>
    <derivirana_varijabla naziv="DomainObject.Predmet.ProtustrankaNazivFormatedOIB_1">LILI TIGRICA j.d.o.o. za trgovinu i usluge, OIB 23744188812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14033.40</izvorni_sadrzaj>
    <derivirana_varijabla naziv="DomainObject.Predmet.TrenutnaVrijednost_1">14033.40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LILI TIGRICA j.d.o.o. za trgovinu i usluge</item>
    </izvorni_sadrzaj>
    <derivirana_varijabla naziv="DomainObject.Predmet.ProtuStrankaListFormated_1">
      <item>LILI TIGRICA j.d.o.o. za trgovinu i usluge</item>
    </derivirana_varijabla>
  </DomainObject.Predmet.ProtuStrankaListFormated>
  <DomainObject.Predmet.ProtuStrankaListFormatedOIB>
    <izvorni_sadrzaj>
      <item>LILI TIGRICA j.d.o.o. za trgovinu i usluge, OIB 23744188812</item>
    </izvorni_sadrzaj>
    <derivirana_varijabla naziv="DomainObject.Predmet.ProtuStrankaListFormatedOIB_1">
      <item>LILI TIGRICA j.d.o.o. za trgovinu i usluge, OIB 23744188812</item>
    </derivirana_varijabla>
  </DomainObject.Predmet.ProtuStrankaListFormatedOIB>
  <DomainObject.Predmet.ProtuStrankaListFormatedWithAdress>
    <izvorni_sadrzaj>
      <item>LILI TIGRICA j.d.o.o. za trgovinu i usluge, Vranjički put 56, 21000 Split</item>
    </izvorni_sadrzaj>
    <derivirana_varijabla naziv="DomainObject.Predmet.ProtuStrankaListFormatedWithAdress_1">
      <item>LILI TIGRICA j.d.o.o. za trgovinu i usluge, Vranjički put 56, 21000 Split</item>
    </derivirana_varijabla>
  </DomainObject.Predmet.ProtuStrankaListFormatedWithAdress>
  <DomainObject.Predmet.ProtuStrankaListFormatedWithAdressOIB>
    <izvorni_sadrzaj>
      <item>LILI TIGRICA j.d.o.o. za trgovinu i usluge, OIB 23744188812, Vranjički put 56, 21000 Split</item>
    </izvorni_sadrzaj>
    <derivirana_varijabla naziv="DomainObject.Predmet.ProtuStrankaListFormatedWithAdressOIB_1">
      <item>LILI TIGRICA j.d.o.o. za trgovinu i usluge, OIB 23744188812, Vranjički put 56, 21000 Split</item>
    </derivirana_varijabla>
  </DomainObject.Predmet.ProtuStrankaListFormatedWithAdressOIB>
  <DomainObject.Predmet.ProtuStrankaListNazivFormated>
    <izvorni_sadrzaj>
      <item>LILI TIGRICA j.d.o.o. za trgovinu i usluge</item>
    </izvorni_sadrzaj>
    <derivirana_varijabla naziv="DomainObject.Predmet.ProtuStrankaListNazivFormated_1">
      <item>LILI TIGRICA j.d.o.o. za trgovinu i usluge</item>
    </derivirana_varijabla>
  </DomainObject.Predmet.ProtuStrankaListNazivFormated>
  <DomainObject.Predmet.ProtuStrankaListNazivFormatedOIB>
    <izvorni_sadrzaj>
      <item>LILI TIGRICA j.d.o.o. za trgovinu i usluge, OIB 23744188812</item>
    </izvorni_sadrzaj>
    <derivirana_varijabla naziv="DomainObject.Predmet.ProtuStrankaListNazivFormatedOIB_1">
      <item>LILI TIGRICA j.d.o.o. za trgovinu i usluge, OIB 23744188812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St-1360/2016-5</izvorni_sadrzaj>
    <derivirana_varijabla naziv="DomainObject.PoslovniBrojDokumenta_1">St-1360/2016-5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LILI TIGRICA j.d.o.o. za trgovinu i usluge</izvorni_sadrzaj>
    <derivirana_varijabla naziv="DomainObject.Predmet.ProtustrankaIDrugi_1">LILI TIGRICA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LILI TIGRICA j.d.o.o. za trgovinu i usluge, OIB 23744188812, Vranjički put 56, 21000 Split</izvorni_sadrzaj>
    <derivirana_varijabla naziv="DomainObject.Predmet.ProtustrankaIDrugiAdressOIB_1">LILI TIGRICA j.d.o.o. za trgovinu i usluge, OIB 23744188812, Vranjički put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LILI TIGRICA j.d.o.o. za trgovinu i usluge</item>
      <item>FINANCIJSKA AGENCIJA, RC SPLIT</item>
    </izvorni_sadrzaj>
    <derivirana_varijabla naziv="DomainObject.Predmet.SudioniciListNaziv_1">
      <item>LILI TIGRICA j.d.o.o. za trgovinu i usluge</item>
      <item>FINANCIJSKA AGENCIJA, RC SPLIT</item>
    </derivirana_varijabla>
  </DomainObject.Predmet.SudioniciListNaziv>
  <DomainObject.Predmet.SudioniciListAdressOIB>
    <izvorni_sadrzaj>
      <item>LILI TIGRICA j.d.o.o. za trgovinu i usluge, OIB 23744188812, Vranjički put 56,21000 Split</item>
      <item>FINANCIJSKA AGENCIJA, RC SPLIT, OIB 85821130368, Mažuranićevo šetalište 24 b,21000 Split</item>
    </izvorni_sadrzaj>
    <derivirana_varijabla naziv="DomainObject.Predmet.SudioniciListAdressOIB_1">
      <item>LILI TIGRICA j.d.o.o. za trgovinu i usluge, OIB 23744188812, Vranjički put 56,21000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793075-B432-4D7F-96EC-A370CE933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803</properties:Words>
  <properties:Characters>4357</properties:Characters>
  <properties:Lines>142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2017-03-06T11:33:00Z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St-1360/2016-5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