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0b96" w14:paraId="4150b9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04838">
        <w:t>2240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04838">
        <w:t xml:space="preserve"> ANATOMSA d.o.o. Đakovo, Splitska 18, OIB: 54230507449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1C5239">
        <w:t>19</w:t>
      </w:r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C5239">
        <w:t>26</w:t>
      </w:r>
      <w:r w:rsidR="00224AFF">
        <w:t xml:space="preserve">. </w:t>
      </w:r>
      <w:r w:rsidR="001C5239">
        <w:t>rujna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C5239">
        <w:rPr>
          <w:bCs/>
        </w:rPr>
        <w:t xml:space="preserve"> </w:t>
      </w:r>
      <w:r w:rsidR="001C5239">
        <w:t>ANATOMSA d.o.o. Đakovo, Splitska 18, OIB: 54230507449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1C5239">
        <w:t xml:space="preserve">17.403,90 </w:t>
      </w:r>
      <w:r>
        <w:t>kn</w:t>
      </w:r>
      <w:r w:rsidR="00E53A37">
        <w:t xml:space="preserve">, na dan </w:t>
      </w:r>
      <w:r w:rsidR="001C5239">
        <w:t>15</w:t>
      </w:r>
      <w:r w:rsidR="0098599D">
        <w:t>.</w:t>
      </w:r>
      <w:r w:rsidR="00F66487">
        <w:t xml:space="preserve"> </w:t>
      </w:r>
      <w:r w:rsidR="001C5239">
        <w:t>rujna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1C5239">
        <w:t xml:space="preserve"> Ruža Bilanović, Đakovo, Splitska 18, OIB: 13047139694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30C3B">
        <w:t>2240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230C3B">
        <w:t>26</w:t>
      </w:r>
      <w:r w:rsidR="0054259D">
        <w:t xml:space="preserve">. </w:t>
      </w:r>
      <w:r w:rsidR="00230C3B">
        <w:t>rujna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>kal. 14.11.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54C27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4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4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2240</izvorni_sadrzaj>
    <derivirana_varijabla naziv="DomainObject.Predmet.Broj_1">2240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St-2240/2016</izvorni_sadrzaj>
    <derivirana_varijabla naziv="DomainObject.Predmet.OznakaBroj_1">St-2240/2016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ANATOMSA d.o.o. za posredovanje, unutarnju i vanjsku trgovinu odjećom i obućom</izvorni_sadrzaj>
    <derivirana_varijabla naziv="DomainObject.Predmet.ProtustrankaFormated_1">  ANATOMSA d.o.o. za posredovanje, unutarnju i vanjsku trgovinu odjećom i obućom</derivirana_varijabla>
  </DomainObject.Predmet.ProtustrankaFormated>
  <DomainObject.Predmet.ProtustrankaFormatedOIB>
    <izvorni_sadrzaj>  ANATOMSA d.o.o. za posredovanje, unutarnju i vanjsku trgovinu odjećom i obućom, OIB 54230507449</izvorni_sadrzaj>
    <derivirana_varijabla naziv="DomainObject.Predmet.ProtustrankaFormatedOIB_1">  ANATOMSA d.o.o. za posredovanje, unutarnju i vanjsku trgovinu odjećom i obućom, OIB 54230507449</derivirana_varijabla>
  </DomainObject.Predmet.ProtustrankaFormatedOIB>
  <DomainObject.Predmet.ProtustrankaFormatedWithAdress>
    <izvorni_sadrzaj> ANATOMSA d.o.o. za posredovanje, unutarnju i vanjsku trgovinu odjećom i obućom, Splitska 18, 31400 Đakovo</izvorni_sadrzaj>
    <derivirana_varijabla naziv="DomainObject.Predmet.ProtustrankaFormatedWithAdress_1"> ANATOMSA d.o.o. za posredovanje, unutarnju i vanjsku trgovinu odjećom i obućom, Splitska 18, 31400 Đakovo</derivirana_varijabla>
  </DomainObject.Predmet.ProtustrankaFormatedWithAdress>
  <DomainObject.Predmet.ProtustrankaFormatedWithAdressOIB>
    <izvorni_sadrzaj> ANATOMSA d.o.o. za posredovanje, unutarnju i vanjsku trgovinu odjećom i obućom, OIB 54230507449, Splitska 18, 31400 Đakovo</izvorni_sadrzaj>
    <derivirana_varijabla naziv="DomainObject.Predmet.ProtustrankaFormatedWithAdressOIB_1"> ANATOMSA d.o.o. za posredovanje, unutarnju i vanjsku trgovinu odjećom i obućom, OIB 54230507449, Splitska 18, 31400 Đakovo</derivirana_varijabla>
  </DomainObject.Predmet.ProtustrankaFormatedWithAdressOIB>
  <DomainObject.Predmet.ProtustrankaWithAdress>
    <izvorni_sadrzaj>ANATOMSA d.o.o. za posredovanje, unutarnju i vanjsku trgovinu odjećom i obućom Splitska 18, 31400 Đakovo</izvorni_sadrzaj>
    <derivirana_varijabla naziv="DomainObject.Predmet.ProtustrankaWithAdress_1">ANATOMSA d.o.o. za posredovanje, unutarnju i vanjsku trgovinu odjećom i obućom Splitska 18, 31400 Đakovo</derivirana_varijabla>
  </DomainObject.Predmet.ProtustrankaWithAdress>
  <DomainObject.Predmet.ProtustrankaWithAdressOIB>
    <izvorni_sadrzaj>ANATOMSA d.o.o. za posredovanje, unutarnju i vanjsku trgovinu odjećom i obućom, OIB 54230507449, Splitska 18, 31400 Đakovo</izvorni_sadrzaj>
    <derivirana_varijabla naziv="DomainObject.Predmet.ProtustrankaWithAdressOIB_1">ANATOMSA d.o.o. za posredovanje, unutarnju i vanjsku trgovinu odjećom i obućom, OIB 54230507449, Splitska 18, 31400 Đakovo</derivirana_varijabla>
  </DomainObject.Predmet.ProtustrankaWithAdressOIB>
  <DomainObject.Predmet.ProtustrankaNazivFormated>
    <izvorni_sadrzaj>ANATOMSA d.o.o. za posredovanje, unutarnju i vanjsku trgovinu odjećom i obućom</izvorni_sadrzaj>
    <derivirana_varijabla naziv="DomainObject.Predmet.ProtustrankaNazivFormated_1">ANATOMSA d.o.o. za posredovanje, unutarnju i vanjsku trgovinu odjećom i obućom</derivirana_varijabla>
  </DomainObject.Predmet.ProtustrankaNazivFormated>
  <DomainObject.Predmet.ProtustrankaNazivFormatedOIB>
    <izvorni_sadrzaj>ANATOMSA d.o.o. za posredovanje, unutarnju i vanjsku trgovinu odjećom i obućom, OIB 54230507449</izvorni_sadrzaj>
    <derivirana_varijabla naziv="DomainObject.Predmet.ProtustrankaNazivFormatedOIB_1">ANATOMSA d.o.o. za posredovanje, unutarnju i vanjsku trgovinu odjećom i obućom, OIB 54230507449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ANATOMSA d.o.o. za posredovanje, unutarnju i vanjsku trgovinu odjećom i obućom</item>
    </izvorni_sadrzaj>
    <derivirana_varijabla naziv="DomainObject.Predmet.ProtuStrankaListFormated_1">
      <item>ANATOMSA d.o.o. za posredovanje, unutarnju i vanjsku trgovinu odjećom i obućom</item>
    </derivirana_varijabla>
  </DomainObject.Predmet.ProtuStrankaListFormated>
  <DomainObject.Predmet.ProtuStrankaListFormatedOIB>
    <izvorni_sadrzaj>
      <item>ANATOMSA d.o.o. za posredovanje, unutarnju i vanjsku trgovinu odjećom i obućom, OIB 54230507449</item>
    </izvorni_sadrzaj>
    <derivirana_varijabla naziv="DomainObject.Predmet.ProtuStrankaListFormatedOIB_1">
      <item>ANATOMSA d.o.o. za posredovanje, unutarnju i vanjsku trgovinu odjećom i obućom, OIB 54230507449</item>
    </derivirana_varijabla>
  </DomainObject.Predmet.ProtuStrankaListFormatedOIB>
  <DomainObject.Predmet.ProtuStrankaListFormatedWithAdress>
    <izvorni_sadrzaj>
      <item>ANATOMSA d.o.o. za posredovanje, unutarnju i vanjsku trgovinu odjećom i obućom, Splitska 18, 31400 Đakovo</item>
    </izvorni_sadrzaj>
    <derivirana_varijabla naziv="DomainObject.Predmet.ProtuStrankaListFormatedWithAdress_1">
      <item>ANATOMSA d.o.o. za posredovanje, unutarnju i vanjsku trgovinu odjećom i obućom, Splitska 18, 31400 Đakovo</item>
    </derivirana_varijabla>
  </DomainObject.Predmet.ProtuStrankaListFormatedWithAdress>
  <DomainObject.Predmet.ProtuStrankaListFormatedWithAdressOIB>
    <izvorni_sadrzaj>
      <item>ANATOMSA d.o.o. za posredovanje, unutarnju i vanjsku trgovinu odjećom i obućom, OIB 54230507449, Splitska 18, 31400 Đakovo</item>
    </izvorni_sadrzaj>
    <derivirana_varijabla naziv="DomainObject.Predmet.ProtuStrankaListFormatedWithAdressOIB_1">
      <item>ANATOMSA d.o.o. za posredovanje, unutarnju i vanjsku trgovinu odjećom i obućom, OIB 54230507449, Splitska 18, 31400 Đakovo</item>
    </derivirana_varijabla>
  </DomainObject.Predmet.ProtuStrankaListFormatedWithAdressOIB>
  <DomainObject.Predmet.ProtuStrankaListNazivFormated>
    <izvorni_sadrzaj>
      <item>ANATOMSA d.o.o. za posredovanje, unutarnju i vanjsku trgovinu odjećom i obućom</item>
    </izvorni_sadrzaj>
    <derivirana_varijabla naziv="DomainObject.Predmet.ProtuStrankaListNazivFormated_1">
      <item>ANATOMSA d.o.o. za posredovanje, unutarnju i vanjsku trgovinu odjećom i obućom</item>
    </derivirana_varijabla>
  </DomainObject.Predmet.ProtuStrankaListNazivFormated>
  <DomainObject.Predmet.ProtuStrankaListNazivFormatedOIB>
    <izvorni_sadrzaj>
      <item>ANATOMSA d.o.o. za posredovanje, unutarnju i vanjsku trgovinu odjećom i obućom, OIB 54230507449</item>
    </izvorni_sadrzaj>
    <derivirana_varijabla naziv="DomainObject.Predmet.ProtuStrankaListNazivFormatedOIB_1">
      <item>ANATOMSA d.o.o. za posredovanje, unutarnju i vanjsku trgovinu odjećom i obućom, OIB 54230507449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ANATOMSA d.o.o. za posredovanje, unutarnju i vanjsku trgovinu odjećom i obućom</izvorni_sadrzaj>
    <derivirana_varijabla naziv="DomainObject.Predmet.ProtustrankaIDrugi_1">ANATOMSA d.o.o. za posredovanje, unutarnju i vanjsku trgovinu odjećom i obućom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ANATOMSA d.o.o. za posredovanje, unutarnju i vanjsku trgovinu odjećom i obućom, OIB 54230507449, Splitska 18, 31400 Đakovo</izvorni_sadrzaj>
    <derivirana_varijabla naziv="DomainObject.Predmet.ProtustrankaIDrugiAdressOIB_1">ANATOMSA d.o.o. za posredovanje, unutarnju i vanjsku trgovinu odjećom i obućom, OIB 54230507449, Splitska 18,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ANATOMSA d.o.o. za posredovanje, unutarnju i vanjsku trgovinu odjećom i obućom</item>
    </izvorni_sadrzaj>
    <derivirana_varijabla naziv="DomainObject.Predmet.SudioniciListNaziv_1">
      <item>FINA RC OSIJEK</item>
      <item>ANATOMSA d.o.o. za posredovanje, unutarnju i vanjsku trgovinu odjećom i obućom</item>
    </derivirana_varijabla>
  </DomainObject.Predmet.SudioniciListNaziv>
  <DomainObject.Predmet.SudioniciListAdressOIB>
    <izvorni_sadrzaj>
      <item>FINA RC OSIJEK, OIB 85821130368</item>
      <item>ANATOMSA d.o.o. za posredovanje, unutarnju i vanjsku trgovinu odjećom i obućom, OIB 54230507449, Splitska 18,31400 Đakovo</item>
    </izvorni_sadrzaj>
    <derivirana_varijabla naziv="DomainObject.Predmet.SudioniciListAdressOIB_1">
      <item>FINA RC OSIJEK, OIB 85821130368</item>
      <item>ANATOMSA d.o.o. za posredovanje, unutarnju i vanjsku trgovinu odjećom i obućom, OIB 54230507449, Splitska 18,31400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54230507449</item>
    </izvorni_sadrzaj>
    <derivirana_varijabla naziv="DomainObject.Predmet.SudioniciListNazivOIB_1">
      <item>, OIB 85821130368</item>
      <item>, OIB 54230507449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1840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2016-09-26T06:44:00Z</dcterms:created>
  <dc:creator>Korisnik</dc:creator>
  <cp:lastModifiedBy>Sanda Gučić</cp:lastModifiedBy>
  <cp:lastPrinted>2016-08-31T08:41:00Z</cp:lastPrinted>
  <dcterms:modified xmlns:xsi="http://www.w3.org/2001/XMLSchema-instance" xsi:type="dcterms:W3CDTF">2016-09-26T09:00:00Z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