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d6cc" w14:paraId="94bd6cc" w:rsidRDefault="003A519A" w:rsidP="003909AD" w:rsidR="003909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B74" w:rsidP="003909AD" w:rsidR="00342B74" w:rsidRPr="00323158"/>
    <w:p w:rsidRDefault="000E43AA" w:rsidR="000E526F">
      <w:r>
        <w:t>Republika Hrvatska</w:t>
      </w:r>
    </w:p>
    <w:p w:rsidRDefault="000E43AA" w:rsidR="000E43AA">
      <w:r>
        <w:t>Trgovački sud u Osijeku</w:t>
      </w:r>
    </w:p>
    <w:p w:rsidRDefault="000E43AA" w:rsidR="000E43AA">
      <w:r>
        <w:t>Stalna služba u Slavonskom Brodu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E92CA5">
        <w:t xml:space="preserve">         </w:t>
      </w:r>
      <w:r w:rsidR="00C52411">
        <w:t xml:space="preserve"> </w:t>
      </w:r>
      <w:r w:rsidR="0078252C">
        <w:rPr>
          <w:b/>
          <w:color w:val="000000"/>
        </w:rPr>
        <w:t>Broj: 1/St-</w:t>
      </w:r>
      <w:r w:rsidR="007E1B2D">
        <w:rPr>
          <w:b/>
          <w:color w:val="000000"/>
        </w:rPr>
        <w:t>549/2016-86</w:t>
      </w:r>
    </w:p>
    <w:p w:rsidRDefault="00A622DC" w:rsidP="00761A7A" w:rsidR="00A622DC">
      <w:pPr>
        <w:jc w:val="center"/>
      </w:pPr>
    </w:p>
    <w:p w:rsidRDefault="00761A7A" w:rsidP="00761A7A" w:rsidR="00761A7A">
      <w:pPr>
        <w:jc w:val="center"/>
      </w:pPr>
      <w:r w:rsidRPr="008A252D">
        <w:t>Z A K L J U Č A K</w:t>
      </w:r>
    </w:p>
    <w:p w:rsidRDefault="00C04996" w:rsidR="00C04996"/>
    <w:p w:rsidRDefault="00C04996" w:rsidP="0078252C" w:rsidR="00E20B8A">
      <w:r>
        <w:tab/>
      </w:r>
      <w:r w:rsidR="00A622DC">
        <w:t xml:space="preserve">TRGOVAČKI SUD U OSIJEKU, STALNA SLUŽBA U SLAVONSKOM BRODU, po stečajnoj sutkinji Vesni Vukelić, u postupku stečaja nad dužnikom </w:t>
      </w:r>
      <w:r w:rsidR="007E1B2D">
        <w:t xml:space="preserve">BRAMAN USLUGE d.o.o. u stečaju </w:t>
      </w:r>
      <w:r w:rsidR="007E1B2D">
        <w:rPr>
          <w:color w:val="000000"/>
        </w:rPr>
        <w:t>Pleternica, Bana Josipa Jelačića 11, OIB 74199793045,</w:t>
      </w:r>
      <w:r>
        <w:t xml:space="preserve"> dana </w:t>
      </w:r>
      <w:r w:rsidR="007E1B2D">
        <w:t>04. siječnja 2019</w:t>
      </w:r>
      <w:r w:rsidR="0068708B">
        <w:t>.</w:t>
      </w:r>
      <w:r>
        <w:t xml:space="preserve"> </w:t>
      </w:r>
    </w:p>
    <w:p w:rsidRDefault="00176A08" w:rsidP="00C52411" w:rsidR="00176A08">
      <w:pPr>
        <w:jc w:val="both"/>
      </w:pPr>
    </w:p>
    <w:p w:rsidRDefault="00C04996" w:rsidR="00C04996"/>
    <w:p w:rsidRDefault="00761A7A" w:rsidP="00C04996" w:rsidR="00176A08">
      <w:pPr>
        <w:jc w:val="center"/>
      </w:pPr>
      <w:r w:rsidRPr="008A252D">
        <w:t>z a k l j u č i o     j e</w:t>
      </w:r>
    </w:p>
    <w:p w:rsidRDefault="00A622DC" w:rsidP="00C04996" w:rsidR="00A622DC" w:rsidRPr="008A252D">
      <w:pPr>
        <w:jc w:val="center"/>
      </w:pPr>
    </w:p>
    <w:p w:rsidRDefault="00C04996" w:rsidR="00C04996"/>
    <w:p w:rsidRDefault="00C04996" w:rsidP="00E92CA5" w:rsidR="0068708B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68708B" w:rsidRPr="0068708B">
        <w:rPr>
          <w:b/>
        </w:rPr>
        <w:t xml:space="preserve"> </w:t>
      </w:r>
      <w:r w:rsidR="007E1B2D">
        <w:rPr>
          <w:b/>
          <w:bCs/>
        </w:rPr>
        <w:t xml:space="preserve">MARKU DUILU iz Zagreba, </w:t>
      </w:r>
      <w:proofErr w:type="spellStart"/>
      <w:r w:rsidR="007E1B2D">
        <w:rPr>
          <w:b/>
          <w:bCs/>
        </w:rPr>
        <w:t>Puklavčeva</w:t>
      </w:r>
      <w:proofErr w:type="spellEnd"/>
      <w:r w:rsidR="007E1B2D">
        <w:rPr>
          <w:b/>
          <w:bCs/>
        </w:rPr>
        <w:t xml:space="preserve"> 18, OIB 20325880669</w:t>
      </w:r>
      <w:r w:rsidR="00A622DC">
        <w:rPr>
          <w:b/>
          <w:bCs/>
        </w:rPr>
        <w:t>,</w:t>
      </w:r>
    </w:p>
    <w:p w:rsidRDefault="00E92CA5" w:rsidP="00E92CA5" w:rsidR="00E92CA5">
      <w:pPr>
        <w:jc w:val="both"/>
      </w:pPr>
    </w:p>
    <w:p w:rsidRDefault="00A622DC" w:rsidP="00E92CA5" w:rsidR="00A622DC">
      <w:pPr>
        <w:jc w:val="both"/>
      </w:pPr>
    </w:p>
    <w:p w:rsidRDefault="006828A4" w:rsidP="00A20A85" w:rsidR="00342B74">
      <w:pPr>
        <w:ind w:firstLine="708"/>
        <w:jc w:val="center"/>
      </w:pPr>
      <w:r>
        <w:t>p r e d a j e</w:t>
      </w:r>
      <w:r w:rsidR="00C04996">
        <w:t xml:space="preserve">   s e</w:t>
      </w:r>
    </w:p>
    <w:p w:rsidRDefault="006828A4" w:rsidP="00A20A85" w:rsidR="006828A4">
      <w:pPr>
        <w:ind w:firstLine="708"/>
        <w:jc w:val="center"/>
      </w:pPr>
    </w:p>
    <w:p w:rsidRDefault="00342B74" w:rsidP="00342B74" w:rsidR="00342B74">
      <w:pPr>
        <w:jc w:val="center"/>
      </w:pPr>
    </w:p>
    <w:p w:rsidRDefault="003A519A" w:rsidP="00A622DC" w:rsidR="00A622DC">
      <w:pPr>
        <w:jc w:val="both"/>
        <w:rPr>
          <w:b/>
          <w:bCs/>
        </w:rPr>
      </w:pPr>
      <w:r>
        <w:t xml:space="preserve"> </w:t>
      </w:r>
      <w:r w:rsidR="00152A1A">
        <w:t>dio imovine</w:t>
      </w:r>
      <w:r w:rsidR="00C367F8">
        <w:t xml:space="preserve"> </w:t>
      </w:r>
      <w:r w:rsidR="002F2CBE">
        <w:t xml:space="preserve">vlasništva </w:t>
      </w:r>
      <w:r w:rsidR="00A622DC">
        <w:t xml:space="preserve">stečajnog dužnika </w:t>
      </w:r>
      <w:r w:rsidR="007E1B2D" w:rsidRPr="007E1B2D">
        <w:rPr>
          <w:b/>
        </w:rPr>
        <w:t xml:space="preserve">BRAMAN USLUGE d.o.o. u stečaju </w:t>
      </w:r>
      <w:r w:rsidR="007E1B2D" w:rsidRPr="007E1B2D">
        <w:rPr>
          <w:b/>
          <w:color w:val="000000"/>
        </w:rPr>
        <w:t>Pleternica, Bana Josipa Jelačića 11, OIB 74199793045</w:t>
      </w:r>
      <w:r w:rsidR="00A622DC" w:rsidRPr="007E1B2D">
        <w:rPr>
          <w:b/>
          <w:color w:val="000000"/>
        </w:rPr>
        <w:t>,</w:t>
      </w:r>
      <w:r w:rsidR="00A622DC">
        <w:rPr>
          <w:color w:val="000000"/>
        </w:rPr>
        <w:t xml:space="preserve"> </w:t>
      </w:r>
      <w:r w:rsidR="006828A4">
        <w:t>i to</w:t>
      </w:r>
      <w:r w:rsidR="00A622DC">
        <w:t xml:space="preserve">: </w:t>
      </w:r>
    </w:p>
    <w:p w:rsidRDefault="007E1B2D" w:rsidP="007E1B2D" w:rsidR="007E1B2D">
      <w:pPr>
        <w:spacing w:afterAutospacing="true" w:after="100" w:beforeAutospacing="true" w:before="100"/>
        <w:ind w:firstLine="567"/>
        <w:jc w:val="both"/>
        <w:rPr>
          <w:b/>
        </w:rPr>
      </w:pPr>
      <w:r>
        <w:rPr>
          <w:b/>
        </w:rPr>
        <w:t xml:space="preserve">  - zgrada za odmor i dvorište ukupne površine 137 </w:t>
      </w:r>
      <w:proofErr w:type="spellStart"/>
      <w:r>
        <w:rPr>
          <w:b/>
        </w:rPr>
        <w:t>čhv</w:t>
      </w:r>
      <w:proofErr w:type="spellEnd"/>
      <w:r>
        <w:rPr>
          <w:b/>
        </w:rPr>
        <w:t xml:space="preserve">, označena sa kč.br. 5387/4, upisana u </w:t>
      </w:r>
      <w:proofErr w:type="spellStart"/>
      <w:r>
        <w:rPr>
          <w:b/>
        </w:rPr>
        <w:t>zk.ul</w:t>
      </w:r>
      <w:proofErr w:type="spellEnd"/>
      <w:r>
        <w:rPr>
          <w:b/>
        </w:rPr>
        <w:t xml:space="preserve">. 1001 k.o. Cerovac </w:t>
      </w:r>
      <w:proofErr w:type="spellStart"/>
      <w:r>
        <w:rPr>
          <w:b/>
        </w:rPr>
        <w:t>Barilovački</w:t>
      </w:r>
      <w:proofErr w:type="spellEnd"/>
      <w:r>
        <w:rPr>
          <w:b/>
        </w:rPr>
        <w:t xml:space="preserve">, </w:t>
      </w:r>
    </w:p>
    <w:p w:rsidRDefault="007E1B2D" w:rsidP="007E1B2D" w:rsidR="007E1B2D">
      <w:pPr>
        <w:spacing w:afterAutospacing="true" w:after="100" w:beforeAutospacing="true" w:before="100"/>
        <w:jc w:val="both"/>
        <w:rPr>
          <w:b/>
          <w:bCs/>
          <w:color w:val="000000"/>
        </w:rPr>
      </w:pPr>
      <w:r>
        <w:rPr>
          <w:b/>
        </w:rPr>
        <w:tab/>
        <w:t xml:space="preserve">- šuma </w:t>
      </w:r>
      <w:proofErr w:type="spellStart"/>
      <w:r>
        <w:rPr>
          <w:b/>
        </w:rPr>
        <w:t>Drenik</w:t>
      </w:r>
      <w:proofErr w:type="spellEnd"/>
      <w:r>
        <w:rPr>
          <w:b/>
        </w:rPr>
        <w:t xml:space="preserve"> u Lučici ukupne površine 125 </w:t>
      </w:r>
      <w:proofErr w:type="spellStart"/>
      <w:r>
        <w:rPr>
          <w:b/>
        </w:rPr>
        <w:t>čhv</w:t>
      </w:r>
      <w:proofErr w:type="spellEnd"/>
      <w:r>
        <w:rPr>
          <w:b/>
        </w:rPr>
        <w:t xml:space="preserve">, označena sa kč.br. 5387/2, upisana u </w:t>
      </w:r>
      <w:proofErr w:type="spellStart"/>
      <w:r>
        <w:rPr>
          <w:b/>
        </w:rPr>
        <w:t>zk.ul</w:t>
      </w:r>
      <w:proofErr w:type="spellEnd"/>
      <w:r>
        <w:rPr>
          <w:b/>
        </w:rPr>
        <w:t xml:space="preserve">. 1097 k.o. Cerovac </w:t>
      </w:r>
      <w:proofErr w:type="spellStart"/>
      <w:r>
        <w:rPr>
          <w:b/>
        </w:rPr>
        <w:t>Barilovački</w:t>
      </w:r>
      <w:proofErr w:type="spellEnd"/>
      <w:r>
        <w:rPr>
          <w:b/>
        </w:rPr>
        <w:t xml:space="preserve"> </w:t>
      </w:r>
    </w:p>
    <w:p w:rsidRDefault="006828A4" w:rsidR="006828A4"/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68708B">
        <w:t>nekretninama i</w:t>
      </w:r>
      <w:r w:rsidR="00156DF1">
        <w:t xml:space="preserve">z </w:t>
      </w:r>
      <w:proofErr w:type="spellStart"/>
      <w:r w:rsidR="00156DF1">
        <w:t>toč.I</w:t>
      </w:r>
      <w:proofErr w:type="spellEnd"/>
      <w:r w:rsidR="00156DF1">
        <w:t xml:space="preserve">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E92CA5" w:rsidR="00A622DC">
      <w:pPr>
        <w:jc w:val="both"/>
        <w:rPr>
          <w:b/>
          <w:bCs/>
        </w:rPr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7E1B2D">
        <w:rPr>
          <w:b/>
          <w:bCs/>
        </w:rPr>
        <w:t xml:space="preserve">MARKO DUILO iz Zagreba, </w:t>
      </w:r>
      <w:proofErr w:type="spellStart"/>
      <w:r w:rsidR="007E1B2D">
        <w:rPr>
          <w:b/>
          <w:bCs/>
        </w:rPr>
        <w:t>Puklavčeva</w:t>
      </w:r>
      <w:proofErr w:type="spellEnd"/>
      <w:r w:rsidR="007E1B2D">
        <w:rPr>
          <w:b/>
          <w:bCs/>
        </w:rPr>
        <w:t xml:space="preserve"> 18, OIB 20325880669.</w:t>
      </w:r>
    </w:p>
    <w:p w:rsidRDefault="008F162B" w:rsidP="00E92CA5" w:rsidR="008F162B">
      <w:pPr>
        <w:jc w:val="both"/>
        <w:rPr>
          <w:b/>
          <w:bCs/>
        </w:rPr>
      </w:pPr>
    </w:p>
    <w:p w:rsidRDefault="00613361" w:rsidP="00613361" w:rsidR="00176A08">
      <w:pPr>
        <w:jc w:val="center"/>
      </w:pPr>
      <w:r>
        <w:t>Obrazloženje</w:t>
      </w:r>
    </w:p>
    <w:p w:rsidRDefault="00176A08" w:rsidP="00613361" w:rsidR="00176A08">
      <w:pPr>
        <w:jc w:val="center"/>
      </w:pPr>
    </w:p>
    <w:p w:rsidRDefault="00613361" w:rsidR="00613361"/>
    <w:p w:rsidRDefault="00613361" w:rsidP="00A622DC" w:rsidR="00E92CA5">
      <w:pPr>
        <w:jc w:val="both"/>
        <w:rPr>
          <w:b/>
        </w:rPr>
      </w:pPr>
      <w:r>
        <w:tab/>
      </w:r>
      <w:r w:rsidR="00192B4A">
        <w:t>Rješenjem o dosud</w:t>
      </w:r>
      <w:r w:rsidR="00A26FA8">
        <w:t xml:space="preserve">i ovog suda br. </w:t>
      </w:r>
      <w:r w:rsidR="00E92CA5">
        <w:t>1/</w:t>
      </w:r>
      <w:r w:rsidR="004F4B5D">
        <w:t>St-</w:t>
      </w:r>
      <w:r w:rsidR="007E1B2D">
        <w:t>549/2016-74</w:t>
      </w:r>
      <w:r w:rsidR="00392E79">
        <w:t xml:space="preserve"> od </w:t>
      </w:r>
      <w:r w:rsidR="007E1B2D">
        <w:t>07. prosinca</w:t>
      </w:r>
      <w:r w:rsidR="00E92CA5">
        <w:t xml:space="preserve"> 2018</w:t>
      </w:r>
      <w:r w:rsidR="00211234">
        <w:t>.</w:t>
      </w:r>
      <w:r w:rsidR="00203C5D">
        <w:t>,</w:t>
      </w:r>
      <w:r w:rsidR="00BC1644">
        <w:t xml:space="preserve"> </w:t>
      </w:r>
      <w:r w:rsidR="00D10BB9" w:rsidRPr="00EC4FBF">
        <w:t xml:space="preserve">kupcu </w:t>
      </w:r>
      <w:r w:rsidR="00912C37" w:rsidRPr="00EC4FBF">
        <w:t xml:space="preserve"> </w:t>
      </w:r>
      <w:r w:rsidR="007E1B2D" w:rsidRPr="007E1B2D">
        <w:rPr>
          <w:bCs/>
        </w:rPr>
        <w:t xml:space="preserve">MARKU DUILU iz Zagreba, </w:t>
      </w:r>
      <w:proofErr w:type="spellStart"/>
      <w:r w:rsidR="007E1B2D" w:rsidRPr="007E1B2D">
        <w:rPr>
          <w:bCs/>
        </w:rPr>
        <w:t>Puklavčeva</w:t>
      </w:r>
      <w:proofErr w:type="spellEnd"/>
      <w:r w:rsidR="007E1B2D" w:rsidRPr="007E1B2D">
        <w:rPr>
          <w:bCs/>
        </w:rPr>
        <w:t xml:space="preserve"> 18, OIB 20325880669</w:t>
      </w:r>
      <w:r w:rsidR="00CA0EBC">
        <w:rPr>
          <w:b/>
          <w:bCs/>
        </w:rPr>
        <w:t xml:space="preserve">, </w:t>
      </w:r>
      <w:r w:rsidR="00B43FC5">
        <w:t>dosuđen</w:t>
      </w:r>
      <w:r w:rsidR="0068708B">
        <w:t>e</w:t>
      </w:r>
      <w:r w:rsidR="00B43FC5">
        <w:t xml:space="preserve"> </w:t>
      </w:r>
      <w:r w:rsidR="0068708B">
        <w:t>su nekretnine</w:t>
      </w:r>
      <w:r w:rsidR="00EC4FBF">
        <w:t xml:space="preserve"> </w:t>
      </w:r>
      <w:r w:rsidR="00B43FC5">
        <w:t>vlasništva</w:t>
      </w:r>
      <w:r w:rsidR="00A26FA8">
        <w:t xml:space="preserve"> </w:t>
      </w:r>
      <w:r w:rsidR="00A622DC">
        <w:t xml:space="preserve">stečajnog dužnika </w:t>
      </w:r>
      <w:r w:rsidR="007E1B2D" w:rsidRPr="007E1B2D">
        <w:t xml:space="preserve">BRAMAN USLUGE d.o.o. u stečaju </w:t>
      </w:r>
      <w:r w:rsidR="007E1B2D" w:rsidRPr="007E1B2D">
        <w:rPr>
          <w:color w:val="000000"/>
        </w:rPr>
        <w:t>Pleternica, Bana Josipa Jelačića 11, OIB 74199793045</w:t>
      </w:r>
      <w:r w:rsidR="007E1B2D">
        <w:t>,</w:t>
      </w:r>
      <w:r w:rsidR="00A26FA8">
        <w:t xml:space="preserve"> navede</w:t>
      </w:r>
      <w:r w:rsidR="003A519A">
        <w:t>n</w:t>
      </w:r>
      <w:r w:rsidR="0068708B">
        <w:t>e</w:t>
      </w:r>
      <w:r w:rsidR="00A26FA8">
        <w:t xml:space="preserve"> u </w:t>
      </w:r>
      <w:proofErr w:type="spellStart"/>
      <w:r w:rsidR="00A26FA8">
        <w:t>toč</w:t>
      </w:r>
      <w:proofErr w:type="spellEnd"/>
      <w:r w:rsidR="00A26FA8">
        <w:t xml:space="preserve">. I </w:t>
      </w:r>
      <w:r w:rsidR="001A51B3">
        <w:t>zaključka.</w:t>
      </w:r>
    </w:p>
    <w:p w:rsidRDefault="00E92CA5" w:rsidP="00DD1FFE" w:rsidR="00E92CA5">
      <w:pPr>
        <w:ind w:firstLine="708"/>
        <w:jc w:val="both"/>
      </w:pPr>
    </w:p>
    <w:p w:rsidRDefault="008877DE" w:rsidP="008877DE" w:rsidR="008877DE">
      <w:pPr>
        <w:ind w:firstLine="708"/>
        <w:jc w:val="right"/>
        <w:rPr>
          <w:b/>
          <w:color w:val="000000"/>
        </w:rPr>
      </w:pPr>
    </w:p>
    <w:p w:rsidRDefault="008877DE" w:rsidP="008877DE" w:rsidR="008877DE">
      <w:pPr>
        <w:ind w:firstLine="708"/>
        <w:jc w:val="right"/>
      </w:pPr>
      <w:r>
        <w:rPr>
          <w:b/>
          <w:color w:val="000000"/>
        </w:rPr>
        <w:lastRenderedPageBreak/>
        <w:t>Broj: 1/St-</w:t>
      </w:r>
      <w:r w:rsidR="007E1B2D">
        <w:rPr>
          <w:b/>
          <w:color w:val="000000"/>
        </w:rPr>
        <w:t>549</w:t>
      </w:r>
      <w:r>
        <w:rPr>
          <w:b/>
          <w:color w:val="000000"/>
        </w:rPr>
        <w:t>/2016-</w:t>
      </w:r>
      <w:r w:rsidR="007E1B2D">
        <w:rPr>
          <w:b/>
          <w:color w:val="000000"/>
        </w:rPr>
        <w:t>86</w:t>
      </w:r>
    </w:p>
    <w:p w:rsidRDefault="008877DE" w:rsidP="00DD1FFE" w:rsidR="008877DE">
      <w:pPr>
        <w:ind w:firstLine="708"/>
        <w:jc w:val="both"/>
      </w:pPr>
    </w:p>
    <w:p w:rsidRDefault="008877DE" w:rsidP="00DD1FFE" w:rsidR="008877DE">
      <w:pPr>
        <w:ind w:firstLine="708"/>
        <w:jc w:val="both"/>
      </w:pPr>
    </w:p>
    <w:p w:rsidRDefault="007E1B2D" w:rsidP="007E1B2D" w:rsidR="007E1B2D">
      <w:pPr>
        <w:ind w:firstLine="708"/>
        <w:jc w:val="both"/>
      </w:pPr>
      <w:r>
        <w:t xml:space="preserve">Kako je Financijska agencija nakon završetka elektroničke javne dražbe dostavila izvještaj uz dokaz da je kupac Marko </w:t>
      </w:r>
      <w:proofErr w:type="spellStart"/>
      <w:r>
        <w:t>Duilo</w:t>
      </w:r>
      <w:proofErr w:type="spellEnd"/>
      <w:r>
        <w:t xml:space="preserve"> u zatraženom roku izvršio uplatu zatražene jamčevine od 14.608,44 kn, te da je dana 24.12.2018. na poseban račun izvršio i uplatu razlike do punog iznosa </w:t>
      </w:r>
      <w:proofErr w:type="spellStart"/>
      <w:r>
        <w:t>kupovnine</w:t>
      </w:r>
      <w:proofErr w:type="spellEnd"/>
      <w:r>
        <w:t xml:space="preserve"> od 19.392,56 kn,  to je sud utvrdio da je kupac u zatraženom roku od 30 dana od dana završetka elektroničke javne dražbe uplatio </w:t>
      </w:r>
      <w:proofErr w:type="spellStart"/>
      <w:r>
        <w:t>kupovninu</w:t>
      </w:r>
      <w:proofErr w:type="spellEnd"/>
      <w:r>
        <w:t xml:space="preserve"> u iznosu od 34.001,00 kn, a kako je rješenje o dosudi postalo pravomoćno, stekli su se svi zakonski uvjeti da se naveden</w:t>
      </w:r>
      <w:r w:rsidR="00050B8A">
        <w:t>e  nekretnine  prenesu</w:t>
      </w:r>
      <w:r>
        <w:t xml:space="preserve"> u vlasništvo i posjed kupcu, pa je iz tih razloga odlučeno kao pod I i II ovog zaključka temeljem čl. 247 Stečajnog zakona (NN br. 71/15, 104/17), a uz primjenu čl. 108 st. 4 Ovršnog zakona (NN br. 112/12, 25/13, 93/14, 55/16, 73/17).</w:t>
      </w:r>
    </w:p>
    <w:p w:rsidRDefault="00E92CA5" w:rsidP="00DD1FFE" w:rsidR="00E92CA5">
      <w:pPr>
        <w:ind w:firstLine="708"/>
        <w:jc w:val="both"/>
      </w:pPr>
    </w:p>
    <w:p w:rsidRDefault="00E92CA5" w:rsidP="00DD1FFE" w:rsidR="00E92CA5">
      <w:pPr>
        <w:ind w:firstLine="708"/>
        <w:jc w:val="both"/>
      </w:pPr>
    </w:p>
    <w:p w:rsidRDefault="007E1B2D" w:rsidP="00342B74" w:rsidR="00613361">
      <w:pPr>
        <w:jc w:val="center"/>
      </w:pPr>
      <w:r>
        <w:t>U Slavonskom Brodu 04. siječnja 2019.</w:t>
      </w:r>
    </w:p>
    <w:p w:rsidRDefault="00342B74" w:rsidP="00342B74" w:rsidR="00342B74">
      <w:pPr>
        <w:jc w:val="center"/>
      </w:pPr>
    </w:p>
    <w:p w:rsidRDefault="00342B74" w:rsidP="00342B74" w:rsidR="00342B74">
      <w:pPr>
        <w:jc w:val="center"/>
      </w:pPr>
    </w:p>
    <w:p w:rsidRDefault="00342B74" w:rsidP="00342B74" w:rsidR="00BC54CE">
      <w:pPr>
        <w:ind w:firstLine="708" w:left="5664"/>
      </w:pPr>
      <w:r>
        <w:t>STEČAJNA SUTKINJA</w:t>
      </w:r>
      <w:r w:rsidR="00613361">
        <w:t>:</w:t>
      </w:r>
    </w:p>
    <w:p w:rsidRDefault="00613361" w:rsidR="004F4B5D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 w:rsidR="00E92CA5">
        <w:t xml:space="preserve">  </w:t>
      </w:r>
      <w:r>
        <w:t>Vesna Vukelić</w:t>
      </w:r>
    </w:p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0F1FF7" w:rsidR="000F1FF7" w:rsidRPr="00156DF1">
      <w:pPr>
        <w:rPr>
          <w:sz w:val="20"/>
          <w:szCs w:val="20"/>
        </w:rPr>
      </w:pPr>
    </w:p>
    <w:p w:rsidRDefault="006C7CBD" w:rsidP="006C7CBD" w:rsidR="006C7CBD">
      <w:r>
        <w:t>Dostaviti putem mrežne stranice e-oglasne ploče:</w:t>
      </w:r>
    </w:p>
    <w:p w:rsidRDefault="007E1B2D" w:rsidP="006C7CBD" w:rsidR="006C7CBD">
      <w:r>
        <w:t>1.  stečajnoj</w:t>
      </w:r>
      <w:r w:rsidR="008877DE">
        <w:t xml:space="preserve"> </w:t>
      </w:r>
      <w:r>
        <w:t>upraviteljici</w:t>
      </w:r>
    </w:p>
    <w:p w:rsidRDefault="006C7CBD" w:rsidP="006C7CBD" w:rsidR="006C7CBD">
      <w:pPr>
        <w:jc w:val="both"/>
        <w:rPr>
          <w:bCs/>
        </w:rPr>
      </w:pPr>
      <w:r>
        <w:t xml:space="preserve">2. kupcu </w:t>
      </w:r>
      <w:r w:rsidR="007E1B2D">
        <w:rPr>
          <w:bCs/>
        </w:rPr>
        <w:t xml:space="preserve">Marku </w:t>
      </w:r>
      <w:proofErr w:type="spellStart"/>
      <w:r w:rsidR="007E1B2D">
        <w:rPr>
          <w:bCs/>
        </w:rPr>
        <w:t>Duilu</w:t>
      </w:r>
      <w:proofErr w:type="spellEnd"/>
      <w:r w:rsidR="007E1B2D">
        <w:rPr>
          <w:bCs/>
        </w:rPr>
        <w:t>, Zagreb</w:t>
      </w:r>
    </w:p>
    <w:p w:rsidRDefault="00A622DC" w:rsidP="006C7CBD" w:rsidR="00A622DC">
      <w:pPr>
        <w:jc w:val="both"/>
        <w:rPr>
          <w:bCs/>
        </w:rPr>
      </w:pPr>
    </w:p>
    <w:p w:rsidRDefault="00A622DC" w:rsidP="006C7CBD" w:rsidR="00A622DC" w:rsidRPr="00CB06B0">
      <w:pPr>
        <w:jc w:val="both"/>
      </w:pPr>
    </w:p>
    <w:p w:rsidRDefault="006C7CBD" w:rsidP="006C7CBD" w:rsidR="006C7CBD">
      <w:pPr>
        <w:ind w:left="900"/>
      </w:pPr>
      <w:proofErr w:type="spellStart"/>
      <w:r>
        <w:t>zk.odjel</w:t>
      </w:r>
      <w:proofErr w:type="spellEnd"/>
      <w:r>
        <w:t xml:space="preserve"> Općinskog suda u </w:t>
      </w:r>
      <w:r w:rsidR="007E1B2D">
        <w:t>Karlovcu</w:t>
      </w:r>
      <w:r>
        <w:t>, uz pravomoćno rješenje o dosudi</w:t>
      </w:r>
    </w:p>
    <w:p w:rsidRDefault="00C52411" w:rsidR="00C52411"/>
    <w:p w:rsidRDefault="00CB0E56" w:rsidP="00CB0E56" w:rsidR="00CB0E56">
      <w:pPr>
        <w:ind w:left="900"/>
      </w:pPr>
    </w:p>
    <w:sectPr w:rsidSect="0068708B" w:rsidR="00CB0E56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9D4FAB"/>
    <w:multiLevelType w:val="hybridMultilevel"/>
    <w:tmpl w:val="7A3838D2"/>
    <w:lvl w:tplc="1EA864E2" w:ilvl="0">
      <w:start w:val="1"/>
      <w:numFmt w:val="upperRoman"/>
      <w:lvlText w:val="%1."/>
      <w:lvlJc w:val="left"/>
      <w:pPr>
        <w:ind w:hanging="720" w:left="1287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3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366CD"/>
    <w:rsid w:val="00050B8A"/>
    <w:rsid w:val="00052ED8"/>
    <w:rsid w:val="000653E5"/>
    <w:rsid w:val="000778E2"/>
    <w:rsid w:val="00083EA3"/>
    <w:rsid w:val="000D45EC"/>
    <w:rsid w:val="000E07F1"/>
    <w:rsid w:val="000E43AA"/>
    <w:rsid w:val="000E526F"/>
    <w:rsid w:val="000F1FF7"/>
    <w:rsid w:val="000F5FAB"/>
    <w:rsid w:val="00122B32"/>
    <w:rsid w:val="00131249"/>
    <w:rsid w:val="00134F2A"/>
    <w:rsid w:val="001378BD"/>
    <w:rsid w:val="00142E0D"/>
    <w:rsid w:val="00152A1A"/>
    <w:rsid w:val="00156DF1"/>
    <w:rsid w:val="00176A08"/>
    <w:rsid w:val="00180B89"/>
    <w:rsid w:val="00181AB3"/>
    <w:rsid w:val="00192B4A"/>
    <w:rsid w:val="00193868"/>
    <w:rsid w:val="001A51B3"/>
    <w:rsid w:val="001D7250"/>
    <w:rsid w:val="00203C5D"/>
    <w:rsid w:val="00211234"/>
    <w:rsid w:val="00221A05"/>
    <w:rsid w:val="00231998"/>
    <w:rsid w:val="0028617D"/>
    <w:rsid w:val="002F2CBE"/>
    <w:rsid w:val="002F6DC2"/>
    <w:rsid w:val="00301440"/>
    <w:rsid w:val="00342B74"/>
    <w:rsid w:val="00344642"/>
    <w:rsid w:val="00385289"/>
    <w:rsid w:val="003909AD"/>
    <w:rsid w:val="00392E79"/>
    <w:rsid w:val="0039651D"/>
    <w:rsid w:val="003A519A"/>
    <w:rsid w:val="003B0F71"/>
    <w:rsid w:val="003C6264"/>
    <w:rsid w:val="0040259E"/>
    <w:rsid w:val="00407DBB"/>
    <w:rsid w:val="0043682C"/>
    <w:rsid w:val="00447FB6"/>
    <w:rsid w:val="00462A55"/>
    <w:rsid w:val="00474D51"/>
    <w:rsid w:val="00492A6B"/>
    <w:rsid w:val="004C3BFD"/>
    <w:rsid w:val="004F4B5D"/>
    <w:rsid w:val="00505A6A"/>
    <w:rsid w:val="00516058"/>
    <w:rsid w:val="005266BF"/>
    <w:rsid w:val="00531D99"/>
    <w:rsid w:val="00575380"/>
    <w:rsid w:val="005A6A61"/>
    <w:rsid w:val="005C6D7E"/>
    <w:rsid w:val="005F6571"/>
    <w:rsid w:val="00613361"/>
    <w:rsid w:val="00635C53"/>
    <w:rsid w:val="00653B44"/>
    <w:rsid w:val="00653EA4"/>
    <w:rsid w:val="00654BDA"/>
    <w:rsid w:val="006828A4"/>
    <w:rsid w:val="0068708B"/>
    <w:rsid w:val="006A6A18"/>
    <w:rsid w:val="006C7CBD"/>
    <w:rsid w:val="006E1270"/>
    <w:rsid w:val="0070566B"/>
    <w:rsid w:val="007433C9"/>
    <w:rsid w:val="00761A7A"/>
    <w:rsid w:val="00763019"/>
    <w:rsid w:val="007740E9"/>
    <w:rsid w:val="0078252C"/>
    <w:rsid w:val="007864CC"/>
    <w:rsid w:val="007935FD"/>
    <w:rsid w:val="007C0BDE"/>
    <w:rsid w:val="007D210A"/>
    <w:rsid w:val="007E1B2D"/>
    <w:rsid w:val="007E5562"/>
    <w:rsid w:val="007E7C35"/>
    <w:rsid w:val="007F3896"/>
    <w:rsid w:val="007F43EE"/>
    <w:rsid w:val="00804F44"/>
    <w:rsid w:val="008066D9"/>
    <w:rsid w:val="008168FE"/>
    <w:rsid w:val="00831406"/>
    <w:rsid w:val="008517B9"/>
    <w:rsid w:val="00851AEC"/>
    <w:rsid w:val="008526D7"/>
    <w:rsid w:val="008662D1"/>
    <w:rsid w:val="008672BA"/>
    <w:rsid w:val="00881A70"/>
    <w:rsid w:val="00886BDF"/>
    <w:rsid w:val="008877DE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8F162B"/>
    <w:rsid w:val="00912C37"/>
    <w:rsid w:val="00915383"/>
    <w:rsid w:val="009736B0"/>
    <w:rsid w:val="0097642D"/>
    <w:rsid w:val="00976BDF"/>
    <w:rsid w:val="009A7BE3"/>
    <w:rsid w:val="009A7D11"/>
    <w:rsid w:val="009B3450"/>
    <w:rsid w:val="009C0C19"/>
    <w:rsid w:val="009C0E54"/>
    <w:rsid w:val="009C3029"/>
    <w:rsid w:val="009C51B6"/>
    <w:rsid w:val="009D453B"/>
    <w:rsid w:val="009E6061"/>
    <w:rsid w:val="00A162F9"/>
    <w:rsid w:val="00A20A85"/>
    <w:rsid w:val="00A26FA8"/>
    <w:rsid w:val="00A40858"/>
    <w:rsid w:val="00A43222"/>
    <w:rsid w:val="00A47302"/>
    <w:rsid w:val="00A5312A"/>
    <w:rsid w:val="00A622DC"/>
    <w:rsid w:val="00A63785"/>
    <w:rsid w:val="00A75B61"/>
    <w:rsid w:val="00A80046"/>
    <w:rsid w:val="00A82345"/>
    <w:rsid w:val="00AA0746"/>
    <w:rsid w:val="00AA549C"/>
    <w:rsid w:val="00AA78DE"/>
    <w:rsid w:val="00AD6AC5"/>
    <w:rsid w:val="00AF4FC6"/>
    <w:rsid w:val="00B2135A"/>
    <w:rsid w:val="00B43FC5"/>
    <w:rsid w:val="00B74D49"/>
    <w:rsid w:val="00B87F77"/>
    <w:rsid w:val="00BB7A57"/>
    <w:rsid w:val="00BC1644"/>
    <w:rsid w:val="00BC54CE"/>
    <w:rsid w:val="00BE47CC"/>
    <w:rsid w:val="00BF260D"/>
    <w:rsid w:val="00C01711"/>
    <w:rsid w:val="00C02FE4"/>
    <w:rsid w:val="00C04996"/>
    <w:rsid w:val="00C05A0E"/>
    <w:rsid w:val="00C27E6A"/>
    <w:rsid w:val="00C367F8"/>
    <w:rsid w:val="00C45922"/>
    <w:rsid w:val="00C52411"/>
    <w:rsid w:val="00C65C8C"/>
    <w:rsid w:val="00C71B93"/>
    <w:rsid w:val="00C8015B"/>
    <w:rsid w:val="00C83DF9"/>
    <w:rsid w:val="00C91FD6"/>
    <w:rsid w:val="00C933A0"/>
    <w:rsid w:val="00C93595"/>
    <w:rsid w:val="00C935D2"/>
    <w:rsid w:val="00C95BEA"/>
    <w:rsid w:val="00CA0EBC"/>
    <w:rsid w:val="00CB06B0"/>
    <w:rsid w:val="00CB0E56"/>
    <w:rsid w:val="00CC56D9"/>
    <w:rsid w:val="00CF470F"/>
    <w:rsid w:val="00D10BB9"/>
    <w:rsid w:val="00D536F6"/>
    <w:rsid w:val="00D854F8"/>
    <w:rsid w:val="00DA0FD0"/>
    <w:rsid w:val="00DB170B"/>
    <w:rsid w:val="00DD1FFE"/>
    <w:rsid w:val="00DD3C15"/>
    <w:rsid w:val="00DD6425"/>
    <w:rsid w:val="00E06842"/>
    <w:rsid w:val="00E15699"/>
    <w:rsid w:val="00E20B8A"/>
    <w:rsid w:val="00E339AF"/>
    <w:rsid w:val="00E54E27"/>
    <w:rsid w:val="00E7305A"/>
    <w:rsid w:val="00E7654E"/>
    <w:rsid w:val="00E92CA5"/>
    <w:rsid w:val="00EB4BE7"/>
    <w:rsid w:val="00EC4FBF"/>
    <w:rsid w:val="00EE479B"/>
    <w:rsid w:val="00F009DB"/>
    <w:rsid w:val="00F13373"/>
    <w:rsid w:val="00F202C3"/>
    <w:rsid w:val="00F22BFE"/>
    <w:rsid w:val="00F31FB8"/>
    <w:rsid w:val="00F545BF"/>
    <w:rsid w:val="00F63080"/>
    <w:rsid w:val="00F732E3"/>
    <w:rsid w:val="00F77BBB"/>
    <w:rsid w:val="00FA785E"/>
    <w:rsid w:val="00FB719D"/>
    <w:rsid w:val="00FD7EBA"/>
    <w:rsid w:val="00FE4B3F"/>
    <w:rsid w:val="00FE6622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4290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79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BRAMAN USLUGE d.o.o. za završne građevinske radove</izvorni_sadrzaj>
    <derivirana_varijabla naziv="DomainObject.Predmet.ProtustrankaFormated_1">  BRAMAN USLUGE d.o.o. za završne građevinske radove</derivirana_varijabla>
  </DomainObject.Predmet.ProtustrankaFormated>
  <DomainObject.Predmet.ProtustrankaFormatedOIB>
    <izvorni_sadrzaj>  BRAMAN USLUGE d.o.o. za završne građevinske radove, OIB 74199793045</izvorni_sadrzaj>
    <derivirana_varijabla naziv="DomainObject.Predmet.ProtustrankaFormatedOIB_1">  BRAMAN USLUGE d.o.o. za završne građevinske radove, OIB 74199793045</derivirana_varijabla>
  </DomainObject.Predmet.ProtustrankaFormatedOIB>
  <DomainObject.Predmet.ProtustrankaFormatedWithAdress>
    <izvorni_sadrzaj> BRAMAN USLUGE d.o.o. za završne građevinske radove, Bana Josipa Jelačića 11, 34310 Pleternica</izvorni_sadrzaj>
    <derivirana_varijabla naziv="DomainObject.Predmet.ProtustrankaFormatedWithAdress_1"> BRAMAN USLUGE d.o.o. za završne građevinske radove,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</izvorni_sadrzaj>
    <derivirana_varijabla naziv="DomainObject.Predmet.ProtustrankaWithAdress_1">BRAMAN USLUGE d.o.o. za završne građevinske radove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</izvorni_sadrzaj>
    <derivirana_varijabla naziv="DomainObject.Predmet.ProtustrankaWithAdressOIB_1">BRAMAN USLUGE d.o.o. za završne građevinske radove, OIB 74199793045, Bana Josipa Jelačića 11, 34310 Pleternica</derivirana_varijabla>
  </DomainObject.Predmet.ProtustrankaWithAdressOIB>
  <DomainObject.Predmet.ProtustrankaNazivFormated>
    <izvorni_sadrzaj>BRAMAN USLUGE d.o.o. za završne građevinske radove</izvorni_sadrzaj>
    <derivirana_varijabla naziv="DomainObject.Predmet.ProtustrankaNazivFormated_1">BRAMAN USLUGE d.o.o. za završne građevinske radove</derivirana_varijabla>
  </DomainObject.Predmet.ProtustrankaNazivFormated>
  <DomainObject.Predmet.ProtustrankaNazivFormatedOIB>
    <izvorni_sadrzaj>BRAMAN USLUGE d.o.o. za završne građevinske radove, OIB 74199793045</izvorni_sadrzaj>
    <derivirana_varijabla naziv="DomainObject.Predmet.ProtustrankaNazivFormatedOIB_1">BRAMAN USLUGE d.o.o. za završne građevinske radove,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Požega; BRAMAN USLUGE d.o.o.</izvorni_sadrzaj>
    <derivirana_varijabla naziv="DomainObject.Predmet.StrankaFormated_1">  RH MF POREZNA UPRAVA ,Područni ured Slavonija i Baranja, Požega; BRAMAN USLUGE d.o.o.</derivirana_varijabla>
  </DomainObject.Predmet.StrankaFormated>
  <DomainObject.Predmet.StrankaFormatedOIB>
    <izvorni_sadrzaj>  RH MF POREZNA UPRAVA ,Područni ured Slavonija i Baranja, Požega; BRAMAN USLUGE d.o.o., OIB 74199793045</izvorni_sadrzaj>
    <derivirana_varijabla naziv="DomainObject.Predmet.StrankaFormatedOIB_1">  RH MF POREZNA UPRAVA ,Područni ured Slavonija i Baranja, Požega; BRAMAN USLUGE d.o.o., OIB 74199793045</derivirana_varijabla>
  </DomainObject.Predmet.StrankaFormatedOIB>
  <DomainObject.Predmet.StrankaFormatedWithAdress>
    <izvorni_sadrzaj> RH MF POREZNA UPRAVA ,Područni ured Slavonija i Baranja, Požega, Katančićeva 5/a, 10000 Zagreb; BRAMAN USLUGE d.o.o., Bana Josipa Jelačića 11, 34310 Pleternica</izvorni_sadrzaj>
    <derivirana_varijabla naziv="DomainObject.Predmet.StrankaFormatedWithAdress_1"> RH MF POREZNA UPRAVA ,Područni ured Slavonija i Baranja, Požega, Katančićeva 5/a, 10000 Zagreb; BRAMAN USLUGE d.o.o., Bana Josipa Jelačića 11, 34310 Pleternica</derivirana_varijabla>
  </DomainObject.Predmet.StrankaFormatedWithAdress>
  <DomainObject.Predmet.StrankaFormatedWithAdressOIB>
    <izvorni_sadrzaj> RH MF POREZNA UPRAVA ,Područni ured Slavonija i Baranja, Požega, Katančićeva 5/a, 10000 Zagreb; BRAMAN USLUGE d.o.o., OIB 74199793045, Bana Josipa Jelačića 11, 34310 Pleternica</izvorni_sadrzaj>
    <derivirana_varijabla naziv="DomainObject.Predmet.StrankaFormatedWithAdressOIB_1"> RH MF POREZNA UPRAVA ,Područni ured Slavonija i Baranja, Požega, Katančićeva 5/a, 10000 Zagreb; BRAMAN USLUGE d.o.o., OIB 74199793045, Bana Josipa Jelačića 11, 34310 Pleternica</derivirana_varijabla>
  </DomainObject.Predmet.StrankaFormatedWithAdressOIB>
  <DomainObject.Predmet.StrankaWithAdress>
    <izvorni_sadrzaj>RH MF POREZNA UPRAVA ,Područni ured Slavonija i Baranja, Požega Katančićeva 5/a,10000 Zagreb,BRAMAN USLUGE d.o.o. Bana Josipa Jelačića 11,34310 Pleternica</izvorni_sadrzaj>
    <derivirana_varijabla naziv="DomainObject.Predmet.StrankaWithAdress_1">RH MF POREZNA UPRAVA ,Područni ured Slavonija i Baranja, Požega Katančićeva 5/a,10000 Zagreb,BRAMAN USLUGE d.o.o. Bana Josipa Jelačića 11,34310 Pleternica</derivirana_varijabla>
  </DomainObject.Predmet.StrankaWithAdress>
  <DomainObject.Predmet.StrankaWithAdressOIB>
    <izvorni_sadrzaj>RH MF POREZNA UPRAVA ,Područni ured Slavonija i Baranja, Požega, Katančićeva 5/a,10000 Zagreb,BRAMAN USLUGE d.o.o., OIB 74199793045, Bana Josipa Jelačića 11,34310 Pleternica</izvorni_sadrzaj>
    <derivirana_varijabla naziv="DomainObject.Predmet.StrankaWithAdressOIB_1">RH MF POREZNA UPRAVA ,Područni ured Slavonija i Baranja, Požega, Katančićeva 5/a,10000 Zagreb,BRAMAN USLUGE d.o.o., OIB 74199793045, Bana Josipa Jelačića 11,34310 Pleternica</derivirana_varijabla>
  </DomainObject.Predmet.StrankaWithAdressOIB>
  <DomainObject.Predmet.StrankaNazivFormated>
    <izvorni_sadrzaj>RH MF POREZNA UPRAVA ,Područni ured Slavonija i Baranja, Požega,BRAMAN USLUGE d.o.o.</izvorni_sadrzaj>
    <derivirana_varijabla naziv="DomainObject.Predmet.StrankaNazivFormated_1">RH MF POREZNA UPRAVA ,Područni ured Slavonija i Baranja, Požega,BRAMAN USLUGE d.o.o.</derivirana_varijabla>
  </DomainObject.Predmet.StrankaNazivFormated>
  <DomainObject.Predmet.StrankaNazivFormatedOIB>
    <izvorni_sadrzaj>RH MF POREZNA UPRAVA ,Područni ured Slavonija i Baranja, Požega,BRAMAN USLUGE d.o.o., OIB 74199793045</izvorni_sadrzaj>
    <derivirana_varijabla naziv="DomainObject.Predmet.StrankaNazivFormatedOIB_1">RH MF POREZNA UPRAVA ,Područni ured Slavonija i Baranja, Požega,BRAMAN USLUGE d.o.o., OIB 74199793045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,Područni ured Slavonija i Baranja, Požega</item>
      <item>BRAMAN USLUGE d.o.o.</item>
    </izvorni_sadrzaj>
    <derivirana_varijabla naziv="DomainObject.Predmet.StrankaListFormated_1">
      <item>RH MF POREZNA UPRAVA ,Područni ured Slavonija i Baranja, Požega</item>
      <item>BRAMAN USLUGE d.o.o.</item>
    </derivirana_varijabla>
  </DomainObject.Predmet.StrankaListFormated>
  <DomainObject.Predmet.StrankaListFormatedOIB>
    <izvorni_sadrzaj>
      <item>RH MF POREZNA UPRAVA ,Područni ured Slavonija i Baranja, Požega</item>
      <item>BRAMAN USLUGE d.o.o., OIB 74199793045</item>
    </izvorni_sadrzaj>
    <derivirana_varijabla naziv="DomainObject.Predmet.StrankaListFormatedOIB_1">
      <item>RH MF POREZNA UPRAVA ,Područni ured Slavonija i Baranja, Požega</item>
      <item>BRAMAN USLUGE d.o.o., OIB 74199793045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  <item>BRAMAN USLUGE d.o.o., Bana Josipa Jelačića 11, 34310 Pleternica</item>
    </izvorni_sadrzaj>
    <derivirana_varijabla naziv="DomainObject.Predmet.StrankaListFormatedWithAdress_1">
      <item>RH MF POREZNA UPRAVA ,Područni ured Slavonija i Baranja, Požega, Katančićeva 5/a, 10000 Zagreb</item>
      <item>BRAMAN USLUGE d.o.o., Bana Josipa Jelačića 11, 34310 Pleternica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  <item>BRAMAN USLUGE d.o.o., OIB 74199793045, Bana Josipa Jelačića 11, 34310 Pleternica</item>
    </izvorni_sadrzaj>
    <derivirana_varijabla naziv="DomainObject.Predmet.StrankaListFormatedWithAdressOIB_1">
      <item>RH MF POREZNA UPRAVA ,Područni ured Slavonija i Baranja, Požega, Katančićeva 5/a, 10000 Zagreb</item>
      <item>BRAMAN USLUGE d.o.o., OIB 74199793045, Bana Josipa Jelačića 11, 34310 Pleternica</item>
    </derivirana_varijabla>
  </DomainObject.Predmet.StrankaListFormatedWithAdressOIB>
  <DomainObject.Predmet.StrankaListNazivFormated>
    <izvorni_sadrzaj>
      <item>RH MF POREZNA UPRAVA ,Područni ured Slavonija i Baranja, Požega</item>
      <item>BRAMAN USLUGE d.o.o.</item>
    </izvorni_sadrzaj>
    <derivirana_varijabla naziv="DomainObject.Predmet.StrankaListNazivFormated_1">
      <item>RH MF POREZNA UPRAVA ,Područni ured Slavonija i Baranja, Požega</item>
      <item>BRAMAN USLUGE d.o.o.</item>
    </derivirana_varijabla>
  </DomainObject.Predmet.StrankaListNazivFormated>
  <DomainObject.Predmet.StrankaListNazivFormatedOIB>
    <izvorni_sadrzaj>
      <item>RH MF POREZNA UPRAVA ,Područni ured Slavonija i Baranja, Požega</item>
      <item>BRAMAN USLUGE d.o.o., OIB 74199793045</item>
    </izvorni_sadrzaj>
    <derivirana_varijabla naziv="DomainObject.Predmet.StrankaListNazivFormatedOIB_1">
      <item>RH MF POREZNA UPRAVA ,Područni ured Slavonija i Baranja, Požega</item>
      <item>BRAMAN USLUGE d.o.o., OIB 74199793045</item>
    </derivirana_varijabla>
  </DomainObject.Predmet.StrankaListNazivFormatedOIB>
  <DomainObject.Predmet.ProtuStrankaListFormated>
    <izvorni_sadrzaj>
      <item>BRAMAN USLUGE d.o.o. za završne građevinske radove</item>
    </izvorni_sadrzaj>
    <derivirana_varijabla naziv="DomainObject.Predmet.ProtuStrankaListFormated_1">
      <item>BRAMAN USLUGE d.o.o. za završne građevinske radove</item>
    </derivirana_varijabla>
  </DomainObject.Predmet.ProtuStrankaListFormated>
  <DomainObject.Predmet.ProtuStrankaListFormatedOIB>
    <izvorni_sadrzaj>
      <item>BRAMAN USLUGE d.o.o. za završne građevinske radove, OIB 74199793045</item>
    </izvorni_sadrzaj>
    <derivirana_varijabla naziv="DomainObject.Predmet.ProtuStrankaListFormatedOIB_1">
      <item>BRAMAN USLUGE d.o.o. za završne građevinske radove,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</izvorni_sadrzaj>
    <derivirana_varijabla naziv="DomainObject.Predmet.ProtuStrankaListNazivFormated_1">
      <item>BRAMAN USLUGE d.o.o. za završne građevinske radove</item>
    </derivirana_varijabla>
  </DomainObject.Predmet.ProtuStrankaListNazivFormated>
  <DomainObject.Predmet.ProtuStrankaListNazivFormatedOIB>
    <izvorni_sadrzaj>
      <item>BRAMAN USLUGE d.o.o. za završne građevinske radove, OIB 74199793045</item>
    </izvorni_sadrzaj>
    <derivirana_varijabla naziv="DomainObject.Predmet.ProtuStrankaListNazivFormatedOIB_1">
      <item>BRAMAN USLUGE d.o.o. za završne građevinske radove,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Naziv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Naziv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 i dr.</izvorni_sadrzaj>
    <derivirana_varijabla naziv="DomainObject.Predmet.StrankaIDrugi_1">RH MF POREZNA UPRAVA ,Područni ured Slavonija i Baranja, Požega i dr.</derivirana_varijabla>
  </DomainObject.Predmet.StrankaIDrugi>
  <DomainObject.Predmet.ProtustrankaIDrugi>
    <izvorni_sadrzaj>BRAMAN USLUGE d.o.o. za završne građevinske radove</izvorni_sadrzaj>
    <derivirana_varijabla naziv="DomainObject.Predmet.ProtustrankaIDrugi_1">BRAMAN USLUGE d.o.o. za završne građevinske radove</derivirana_varijabla>
  </DomainObject.Predmet.ProtustrankaIDrugi>
  <DomainObject.Predmet.StrankaIDrugiAdressOIB>
    <izvorni_sadrzaj>RH MF POREZNA UPRAVA ,Područni ured Slavonija i Baranja, Požega, Katančićeva 5/a, 10000 Zagreb i dr.</izvorni_sadrzaj>
    <derivirana_varijabla naziv="DomainObject.Predmet.StrankaIDrugiAdressOIB_1">RH MF POREZNA UPRAVA ,Područni ured Slavonija i Baranja, Požega, Katančićeva 5/a, 10000 Zagreb i dr.</derivirana_varijabla>
  </DomainObject.Predmet.StrankaIDrugiAdressOIB>
  <DomainObject.Predmet.ProtustrankaIDrugiAdressOIB>
    <izvorni_sadrzaj>BRAMAN USLUGE d.o.o. za završne građevinske radove, OIB 74199793045, Bana Josipa Jelačića 11, 34310 Pleternica</izvorni_sadrzaj>
    <derivirana_varijabla naziv="DomainObject.Predmet.ProtustrankaIDrugiAdressOIB_1">BRAMAN USLUGE d.o.o. za završne građevinske radove, OIB 74199793045, Bana Josipa Jelačića 11,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74199793045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izvorni_sadrzaj>
    <derivirana_varijabla naziv="DomainObject.Predmet.SudioniciListNazivOIB_1">
      <item>, OIB null</item>
      <item>, OIB 74199793045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411</properties:Words>
  <properties:Characters>2125</properties:Characters>
  <properties:Lines>76</properties:Lines>
  <properties:Paragraphs>28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2019-01-04T06:00:00Z</dcterms:created>
  <dc:creator>Korisnik</dc:creator>
  <cp:lastModifiedBy>wsadmin</cp:lastModifiedBy>
  <cp:lastPrinted>2019-01-04T07:47:00Z</cp:lastPrinted>
  <dcterms:modified xmlns:xsi="http://www.w3.org/2001/XMLSchema-instance" xsi:type="dcterms:W3CDTF">2019-01-04T07:57:00Z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(PRIJENOS U VLASNIŠTVO-BRAMAN USLUGE.docx)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