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c501" w14:paraId="f7ec501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D55C18">
        <w:rPr>
          <w:rFonts w:hAnsi="Times New Roman" w:ascii="Times New Roman"/>
        </w:rPr>
        <w:t>2781/17</w:t>
      </w:r>
      <w:r w:rsidR="000E3707">
        <w:rPr>
          <w:rFonts w:hAnsi="Times New Roman" w:ascii="Times New Roman"/>
        </w:rPr>
        <w:t>-</w:t>
      </w:r>
      <w:r w:rsidR="00612C96">
        <w:rPr>
          <w:rFonts w:hAnsi="Times New Roman" w:ascii="Times New Roman"/>
        </w:rPr>
        <w:t>21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12C96" w:rsidRPr="00612C96">
        <w:rPr>
          <w:rFonts w:hAnsi="Times New Roman" w:ascii="Times New Roman"/>
        </w:rPr>
        <w:t>KRISTINA-MALORA j.d.o.o., Zagreb, Odvojak Lukoranske ulice 51, OIB: 94797900990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37AD9">
        <w:rPr>
          <w:rFonts w:hAnsi="Times New Roman" w:ascii="Times New Roman"/>
        </w:rPr>
        <w:t>2.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612C96" w:rsidRPr="00612C96">
        <w:rPr>
          <w:rFonts w:hAnsi="Times New Roman" w:ascii="Times New Roman"/>
        </w:rPr>
        <w:t>KRISTINA-MALORA j.d.o.o., Zagreb, Odvojak Lukoranske ulice 51, OIB: 94797900990</w:t>
      </w:r>
      <w:r w:rsidR="00464385" w:rsidRPr="00D83C21">
        <w:rPr>
          <w:rFonts w:hAnsi="Times New Roman" w:ascii="Times New Roman"/>
        </w:rPr>
        <w:t xml:space="preserve">, </w:t>
      </w:r>
      <w:r w:rsidR="0078246E">
        <w:rPr>
          <w:rFonts w:hAnsi="Times New Roman" w:ascii="Times New Roman"/>
        </w:rPr>
        <w:t>2.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E3707">
        <w:rPr>
          <w:rFonts w:hAnsi="Times New Roman" w:ascii="Times New Roman"/>
        </w:rPr>
        <w:t>9,</w:t>
      </w:r>
      <w:r w:rsidR="00612C96">
        <w:rPr>
          <w:rFonts w:hAnsi="Times New Roman" w:ascii="Times New Roman"/>
        </w:rPr>
        <w:t>40</w:t>
      </w:r>
      <w:r w:rsidR="007C7921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AE70C5" w:rsidRPr="00AE70C5">
        <w:rPr>
          <w:rFonts w:hAnsi="Times New Roman" w:ascii="Times New Roman"/>
        </w:rPr>
        <w:t>Jurica Tončić, iz Zagreba, Ignjata Đorđića 19, OIB: 44669013271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612C96" w:rsidRPr="00612C96">
        <w:rPr>
          <w:rFonts w:hAnsi="Times New Roman" w:ascii="Times New Roman"/>
        </w:rPr>
        <w:t>KRISTINA-MALORA j.d.o.o., Zagreb, Odvojak Lukoranske ulice 51, OIB: 94797900990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612C96" w:rsidRPr="00612C96">
        <w:rPr>
          <w:rFonts w:hAnsi="Times New Roman" w:ascii="Times New Roman"/>
        </w:rPr>
        <w:t>KRISTINA-MALORA j.d.o.o., Zagreb, Odvojak Lukoranske ulice 51, OIB: 94797900990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  <w:r w:rsidRPr="00DF2F4C">
        <w:rPr>
          <w:rFonts w:hAnsi="Times New Roman" w:ascii="Times New Roman"/>
        </w:rPr>
        <w:t>FINA, Regionalni centar Zagreb, Podružnica Zagreb, podnijela je ovom sudu 16.  listopada 2017. prijedlog za otvaranje stečajnog postupka nad dužnikom KRISTINA-MALORA j.d.o.o., Zagreb, Odvojak Lukoranske ulice 51, OIB: 94797900990, temeljem odredbe čl. 110. st. 1. Stečajnog zakona ("Narodne novine" broj 71/15 - dalje SZ), u kojem navodi da dužnik 13. listopada 2017. u Očevidniku redoslijeda osnova za plaćanje ima evidentirane neizvršene osnove za plaćanje u neprekinutom razdoblju od 120 dana u ukupnom iznosu od 116.555,70 kn, te da ima dva zaposlenika.</w:t>
      </w: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  <w:r w:rsidRPr="00DF2F4C">
        <w:rPr>
          <w:rFonts w:hAnsi="Times New Roman" w:ascii="Times New Roman"/>
        </w:rPr>
        <w:t>Rješenjem ovog suda poslovni broj gornji od 6. ožujka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  <w:r w:rsidRPr="00DF2F4C">
        <w:rPr>
          <w:rFonts w:hAnsi="Times New Roman" w:ascii="Times New Roman"/>
        </w:rPr>
        <w:lastRenderedPageBreak/>
        <w:t>Na ročištu održanom 11. lipnja 2018., u odsutnosti uredno pozvanog predlagatelja i dužnika izvršen je uvid u podnesak FINA-e od 8. ožujka 2018. kojim navodi da u cijelosti ostaje kod prijedloga za otvaranje stečajnog postupka, te navoda iznesenih u istom.</w:t>
      </w: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  <w:r w:rsidRPr="00DF2F4C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11. lipnja 2018. zatražio od javnih tijela koja vode evidenciju o određenoj vrsti imovine dostavu podataka iz njihovih službenih evidencija o tome da li je dužnik evidentiran kao vlasnik imovine. </w:t>
      </w:r>
    </w:p>
    <w:p w:rsidRDefault="00DF2F4C" w:rsidP="00DF2F4C" w:rsidR="00DF2F4C" w:rsidRPr="00DF2F4C">
      <w:pPr>
        <w:ind w:firstLine="720"/>
        <w:jc w:val="both"/>
        <w:rPr>
          <w:rFonts w:hAnsi="Times New Roman" w:ascii="Times New Roman"/>
        </w:rPr>
      </w:pPr>
    </w:p>
    <w:p w:rsidRDefault="00DF2F4C" w:rsidP="00DF2F4C" w:rsidR="003813CD" w:rsidRPr="003813CD">
      <w:pPr>
        <w:ind w:firstLine="720"/>
        <w:jc w:val="both"/>
        <w:rPr>
          <w:rFonts w:hAnsi="Times New Roman" w:ascii="Times New Roman"/>
        </w:rPr>
      </w:pPr>
      <w:r w:rsidRPr="00DF2F4C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15. lipnja 2018., utvrđeno je da na dan izdavanja potvrde u Očevidniku redoslijeda osnova za plaćanje dužnik ima evidentirane neizvršene osnove za plaćanje u neprekinutom razdoblju od 364 dana u iznosu od 222.018,26 kn.</w:t>
      </w:r>
    </w:p>
    <w:p w:rsidRDefault="000E4A4D" w:rsidP="000F2F7E" w:rsidR="000E4A4D">
      <w:pPr>
        <w:ind w:firstLine="720"/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DF2F4C">
        <w:rPr>
          <w:rFonts w:hAnsi="Times New Roman" w:ascii="Times New Roman"/>
        </w:rPr>
        <w:t>247.456,41</w:t>
      </w:r>
      <w:r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DF2F4C" w:rsidRPr="00DF2F4C">
        <w:rPr>
          <w:rFonts w:hAnsi="Times New Roman" w:ascii="Times New Roman"/>
        </w:rPr>
        <w:t>KRISTINA-MALORA j.d.o.o.,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DF2F4C">
        <w:rPr>
          <w:rFonts w:hAnsi="Times New Roman" w:ascii="Times New Roman"/>
        </w:rPr>
        <w:t>2781/17</w:t>
      </w:r>
      <w:r w:rsidR="006351D8">
        <w:rPr>
          <w:rFonts w:hAnsi="Times New Roman" w:ascii="Times New Roman"/>
        </w:rPr>
        <w:t>-</w:t>
      </w:r>
      <w:r w:rsidR="00DF2F4C">
        <w:rPr>
          <w:rFonts w:hAnsi="Times New Roman" w:ascii="Times New Roman"/>
        </w:rPr>
        <w:t>20</w:t>
      </w:r>
      <w:r w:rsidR="00E4543F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DF2F4C">
        <w:rPr>
          <w:rFonts w:hAnsi="Times New Roman" w:ascii="Times New Roman"/>
        </w:rPr>
        <w:t>4</w:t>
      </w:r>
      <w:r w:rsidR="006351D8">
        <w:rPr>
          <w:rFonts w:hAnsi="Times New Roman" w:ascii="Times New Roman"/>
        </w:rPr>
        <w:t>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F2F4C">
        <w:rPr>
          <w:rFonts w:hAnsi="Times New Roman" w:ascii="Times New Roman"/>
        </w:rPr>
        <w:t>4</w:t>
      </w:r>
      <w:r w:rsidR="006351D8">
        <w:rPr>
          <w:rFonts w:hAnsi="Times New Roman" w:ascii="Times New Roman"/>
        </w:rPr>
        <w:t>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A042B3">
        <w:rPr>
          <w:rFonts w:hAnsi="Times New Roman" w:asci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E37AD9">
        <w:rPr>
          <w:rFonts w:hAnsi="Times New Roman" w:ascii="Times New Roman"/>
        </w:rPr>
        <w:t>2.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C08C0">
        <w:rPr>
          <w:rFonts w:hAnsi="Times New Roman" w:ascii="Times New Roman"/>
        </w:rPr>
        <w:t>, v.r.</w:t>
      </w:r>
    </w:p>
    <w:p w:rsidRDefault="000C08C0" w:rsidP="00840D37" w:rsidR="000C08C0">
      <w:pPr>
        <w:ind w:firstLine="720"/>
        <w:jc w:val="right"/>
        <w:rPr>
          <w:rFonts w:hAnsi="Times New Roman" w:ascii="Times New Roman"/>
        </w:rPr>
      </w:pPr>
    </w:p>
    <w:p w:rsidRDefault="000C08C0" w:rsidP="00840D37" w:rsidR="000C08C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C08C0" w:rsidP="00840D37" w:rsidR="000C08C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C08C0" w:rsidP="00840D37" w:rsidR="000C08C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0C08C0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60325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8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2C96" w:rsidP="00612C96" w:rsidR="00AF7971" w:rsidRPr="00AF7971">
    <w:pPr>
      <w:pStyle w:val="Zaglavlje"/>
      <w:jc w:val="right"/>
      <w:rPr>
        <w:rFonts w:hAnsi="Times New Roman" w:ascii="Times New Roman"/>
      </w:rPr>
    </w:pPr>
    <w:r w:rsidRPr="00612C96">
      <w:rPr>
        <w:rFonts w:hAnsi="Times New Roman" w:ascii="Times New Roman"/>
      </w:rPr>
      <w:t>3 St-2781/17-21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08C0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12C96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807CF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0C5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5C18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DF2F4C"/>
    <w:rsid w:val="00E1260F"/>
    <w:rsid w:val="00E16F5D"/>
    <w:rsid w:val="00E319FB"/>
    <w:rsid w:val="00E31AFD"/>
    <w:rsid w:val="00E37AD9"/>
    <w:rsid w:val="00E4543F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332C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0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8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0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8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2781</izvorni_sadrzaj>
    <derivirana_varijabla naziv="DomainObject.Predmet.Broj_1">2781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St-2781/2017</izvorni_sadrzaj>
    <derivirana_varijabla naziv="DomainObject.Predmet.OznakaBroj_1">St-2781/2017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KRISTINA-MALORA j.d.o.o. za usluge zastupanog po punomoćniku Kristina Malora</izvorni_sadrzaj>
    <derivirana_varijabla naziv="DomainObject.Predmet.ProtustrankaFormated_1">  KRISTINA-MALORA j.d.o.o. za usluge zastupanog po punomoćniku Kristina Malora</derivirana_varijabla>
  </DomainObject.Predmet.ProtustrankaFormated>
  <DomainObject.Predmet.ProtustrankaFormatedOIB>
    <izvorni_sadrzaj>  KRISTINA-MALORA j.d.o.o. za usluge, OIB 94797900990 zastupanog po punomoćniku Kristina Malora</izvorni_sadrzaj>
    <derivirana_varijabla naziv="DomainObject.Predmet.ProtustrankaFormatedOIB_1">  KRISTINA-MALORA j.d.o.o. za usluge, OIB 94797900990 zastupanog po punomoćniku Kristina Malora</derivirana_varijabla>
  </DomainObject.Predmet.ProtustrankaFormatedOIB>
  <DomainObject.Predmet.ProtustrankaFormatedWithAdress>
    <izvorni_sadrzaj> KRISTINA-MALORA j.d.o.o. za usluge, Odvojak Lukoranske ulice 51, 10000 Zagreb zastupanog po punomoćniku Kristina Malora</izvorni_sadrzaj>
    <derivirana_varijabla naziv="DomainObject.Predmet.ProtustrankaFormatedWithAdress_1"> KRISTINA-MALORA j.d.o.o. za usluge, Odvojak Lukoranske ulice 51, 10000 Zagreb zastupanog po punomoćniku Kristina Malora</derivirana_varijabla>
  </DomainObject.Predmet.ProtustrankaFormatedWithAdress>
  <DomainObject.Predmet.ProtustrankaFormatedWithAdressOIB>
    <izvorni_sadrzaj> KRISTINA-MALORA j.d.o.o. za usluge, OIB 94797900990, Odvojak Lukoranske ulice 51, 10000 Zagreb zastupanog po punomoćniku Kristina Malora</izvorni_sadrzaj>
    <derivirana_varijabla naziv="DomainObject.Predmet.ProtustrankaFormatedWithAdressOIB_1"> KRISTINA-MALORA j.d.o.o. za usluge, OIB 94797900990, Odvojak Lukoranske ulice 51, 10000 Zagreb zastupanog po punomoćniku Kristina Malora</derivirana_varijabla>
  </DomainObject.Predmet.ProtustrankaFormatedWithAdressOIB>
  <DomainObject.Predmet.ProtustrankaWithAdress>
    <izvorni_sadrzaj>KRISTINA-MALORA j.d.o.o. za usluge Odvojak Lukoranske ulice 51, 10000 Zagreb</izvorni_sadrzaj>
    <derivirana_varijabla naziv="DomainObject.Predmet.ProtustrankaWithAdress_1">KRISTINA-MALORA j.d.o.o. za usluge Odvojak Lukoranske ulice 51, 10000 Zagreb</derivirana_varijabla>
  </DomainObject.Predmet.ProtustrankaWithAdress>
  <DomainObject.Predmet.ProtustrankaWithAdressOIB>
    <izvorni_sadrzaj>KRISTINA-MALORA j.d.o.o. za usluge, OIB 94797900990, Odvojak Lukoranske ulice 51, 10000 Zagreb</izvorni_sadrzaj>
    <derivirana_varijabla naziv="DomainObject.Predmet.ProtustrankaWithAdressOIB_1">KRISTINA-MALORA j.d.o.o. za usluge, OIB 94797900990, Odvojak Lukoranske ulice 51, 10000 Zagreb</derivirana_varijabla>
  </DomainObject.Predmet.ProtustrankaWithAdressOIB>
  <DomainObject.Predmet.ProtustrankaNazivFormated>
    <izvorni_sadrzaj>KRISTINA-MALORA j.d.o.o. za usluge</izvorni_sadrzaj>
    <derivirana_varijabla naziv="DomainObject.Predmet.ProtustrankaNazivFormated_1">KRISTINA-MALORA j.d.o.o. za usluge</derivirana_varijabla>
  </DomainObject.Predmet.ProtustrankaNazivFormated>
  <DomainObject.Predmet.ProtustrankaNazivFormatedOIB>
    <izvorni_sadrzaj>KRISTINA-MALORA j.d.o.o. za usluge, OIB 94797900990</izvorni_sadrzaj>
    <derivirana_varijabla naziv="DomainObject.Predmet.ProtustrankaNazivFormatedOIB_1">KRISTINA-MALORA j.d.o.o. za usluge, OIB 94797900990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KRISTINA-MALORA j.d.o.o. za usluge zastupanog po punomoćniku Kristina Malora</item>
    </izvorni_sadrzaj>
    <derivirana_varijabla naziv="DomainObject.Predmet.ProtuStrankaListFormated_1">
      <item>KRISTINA-MALORA j.d.o.o. za usluge zastupanog po punomoćniku Kristina Malora</item>
    </derivirana_varijabla>
  </DomainObject.Predmet.ProtuStrankaListFormated>
  <DomainObject.Predmet.ProtuStrankaListFormatedOIB>
    <izvorni_sadrzaj>
      <item>KRISTINA-MALORA j.d.o.o. za usluge, OIB 94797900990 zastupanog po punomoćniku Kristina Malora</item>
    </izvorni_sadrzaj>
    <derivirana_varijabla naziv="DomainObject.Predmet.ProtuStrankaListFormatedOIB_1">
      <item>KRISTINA-MALORA j.d.o.o. za usluge, OIB 94797900990 zastupanog po punomoćniku Kristina Malora</item>
    </derivirana_varijabla>
  </DomainObject.Predmet.ProtuStrankaListFormatedOIB>
  <DomainObject.Predmet.ProtuStrankaListFormatedWithAdress>
    <izvorni_sadrzaj>
      <item>KRISTINA-MALORA j.d.o.o. za usluge, Odvojak Lukoranske ulice 51, 10000 Zagreb zastupanog po punomoćniku Kristina Malora</item>
    </izvorni_sadrzaj>
    <derivirana_varijabla naziv="DomainObject.Predmet.ProtuStrankaListFormatedWithAdress_1">
      <item>KRISTINA-MALORA j.d.o.o. za usluge, Odvojak Lukoranske ulice 51, 10000 Zagreb zastupanog po punomoćniku Kristina Malora</item>
    </derivirana_varijabla>
  </DomainObject.Predmet.ProtuStrankaListFormatedWithAdress>
  <DomainObject.Predmet.ProtuStrankaListFormatedWithAdressOIB>
    <izvorni_sadrzaj>
      <item>KRISTINA-MALORA j.d.o.o. za usluge, OIB 94797900990, Odvojak Lukoranske ulice 51, 10000 Zagreb zastupanog po punomoćniku Kristina Malora</item>
    </izvorni_sadrzaj>
    <derivirana_varijabla naziv="DomainObject.Predmet.ProtuStrankaListFormatedWithAdressOIB_1">
      <item>KRISTINA-MALORA j.d.o.o. za usluge, OIB 94797900990, Odvojak Lukoranske ulice 51, 10000 Zagreb zastupanog po punomoćniku Kristina Malora</item>
    </derivirana_varijabla>
  </DomainObject.Predmet.ProtuStrankaListFormatedWithAdressOIB>
  <DomainObject.Predmet.ProtuStrankaListNazivFormated>
    <izvorni_sadrzaj>
      <item>KRISTINA-MALORA j.d.o.o. za usluge</item>
    </izvorni_sadrzaj>
    <derivirana_varijabla naziv="DomainObject.Predmet.ProtuStrankaListNazivFormated_1">
      <item>KRISTINA-MALORA j.d.o.o. za usluge</item>
    </derivirana_varijabla>
  </DomainObject.Predmet.ProtuStrankaListNazivFormated>
  <DomainObject.Predmet.ProtuStrankaListNazivFormatedOIB>
    <izvorni_sadrzaj>
      <item>KRISTINA-MALORA j.d.o.o. za usluge, OIB 94797900990</item>
    </izvorni_sadrzaj>
    <derivirana_varijabla naziv="DomainObject.Predmet.ProtuStrankaListNazivFormatedOIB_1">
      <item>KRISTINA-MALORA j.d.o.o. za usluge, OIB 94797900990</item>
    </derivirana_varijabla>
  </DomainObject.Predmet.ProtuStrankaListNazivFormatedOIB>
  <DomainObject.Predmet.OstaliListFormated>
    <izvorni_sadrzaj>
      <item>Kristina Malora punomoćnica sudionika u postupku KRISTINA-MALORA j.d.o.o. za usluge</item>
    </izvorni_sadrzaj>
    <derivirana_varijabla naziv="DomainObject.Predmet.OstaliListFormated_1">
      <item>Kristina Malora punomoćnica sudionika u postupku KRISTINA-MALORA j.d.o.o. za usluge</item>
    </derivirana_varijabla>
  </DomainObject.Predmet.OstaliListFormated>
  <DomainObject.Predmet.OstaliListFormatedOIB>
    <izvorni_sadrzaj>
      <item>Kristina Malora, OIB 94527122175 punomoćnica sudionika u postupku KRISTINA-MALORA j.d.o.o. za usluge</item>
    </izvorni_sadrzaj>
    <derivirana_varijabla naziv="DomainObject.Predmet.OstaliListFormatedOIB_1">
      <item>Kristina Malora, OIB 94527122175 punomoćnica sudionika u postupku KRISTINA-MALORA j.d.o.o. za usluge</item>
    </derivirana_varijabla>
  </DomainObject.Predmet.OstaliListFormatedOIB>
  <DomainObject.Predmet.OstaliListFormatedWithAdress>
    <izvorni_sadrzaj>
      <item>Kristina Malora, Odvojak Lukoranske Ulice 51, 10000 Zagreb punomoćnica sudionika u postupku KRISTINA-MALORA j.d.o.o. za usluge</item>
    </izvorni_sadrzaj>
    <derivirana_varijabla naziv="DomainObject.Predmet.OstaliListFormatedWithAdress_1">
      <item>Kristina Malora, Odvojak Lukoranske Ulice 51, 10000 Zagreb punomoćnica sudionika u postupku KRISTINA-MALORA j.d.o.o. za usluge</item>
    </derivirana_varijabla>
  </DomainObject.Predmet.OstaliListFormatedWithAdress>
  <DomainObject.Predmet.OstaliListFormatedWithAdressOIB>
    <izvorni_sadrzaj>
      <item>Kristina Malora, OIB 94527122175, Odvojak Lukoranske Ulice 51, 10000 Zagreb punomoćnica sudionika u postupku KRISTINA-MALORA j.d.o.o. za usluge</item>
    </izvorni_sadrzaj>
    <derivirana_varijabla naziv="DomainObject.Predmet.OstaliListFormatedWithAdressOIB_1">
      <item>Kristina Malora, OIB 94527122175, Odvojak Lukoranske Ulice 51, 10000 Zagreb punomoćnica sudionika u postupku KRISTINA-MALORA j.d.o.o. za usluge</item>
    </derivirana_varijabla>
  </DomainObject.Predmet.OstaliListFormatedWithAdressOIB>
  <DomainObject.Predmet.OstaliListNazivFormated>
    <izvorni_sadrzaj>
      <item>Kristina Malora</item>
    </izvorni_sadrzaj>
    <derivirana_varijabla naziv="DomainObject.Predmet.OstaliListNazivFormated_1">
      <item>Kristina Malora</item>
    </derivirana_varijabla>
  </DomainObject.Predmet.OstaliListNazivFormated>
  <DomainObject.Predmet.OstaliListNazivFormatedOIB>
    <izvorni_sadrzaj>
      <item>Kristina Malora, OIB 94527122175</item>
    </izvorni_sadrzaj>
    <derivirana_varijabla naziv="DomainObject.Predmet.OstaliListNazivFormatedOIB_1">
      <item>Kristina Malora, OIB 94527122175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KRISTINA-MALORA j.d.o.o. za usluge</izvorni_sadrzaj>
    <derivirana_varijabla naziv="DomainObject.Predmet.ProtustrankaIDrugi_1">KRISTINA-MALORA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KRISTINA-MALORA j.d.o.o. za usluge, OIB 94797900990, Odvojak Lukoranske ulice 51, 10000 Zagreb</izvorni_sadrzaj>
    <derivirana_varijabla naziv="DomainObject.Predmet.ProtustrankaIDrugiAdressOIB_1">KRISTINA-MALORA j.d.o.o. za usluge, OIB 94797900990, Odvojak Lukoranske ulice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KRISTINA-MALORA j.d.o.o. za usluge</item>
      <item>Kristina Malora</item>
    </izvorni_sadrzaj>
    <derivirana_varijabla naziv="DomainObject.Predmet.SudioniciListNaziv_1">
      <item>FINA Regionalni centar Zagreb</item>
      <item>KRISTINA-MALORA j.d.o.o. za usluge</item>
      <item>Kristina Malora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KRISTINA-MALORA j.d.o.o. za usluge, OIB 94797900990, Odvojak Lukoranske ulice 51,10000 Zagreb</item>
      <item>Kristina Malora, OIB 94527122175, Odvojak Lukoranske Ulice 51,10000 Zagreb</item>
    </izvorni_sadrzaj>
    <derivirana_varijabla naziv="DomainObject.Predmet.SudioniciListAdressOIB_1">
      <item>FINA Regionalni centar Zagreb, OIB 85821130368, Trg svibanjskih žrtava 1995. br. 1,10000 Zagreb</item>
      <item>KRISTINA-MALORA j.d.o.o. za usluge, OIB 94797900990, Odvojak Lukoranske ulice 51,10000 Zagreb</item>
      <item>Kristina Malora, OIB 94527122175, Odvojak Lukoranske Ulice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94797900990</item>
      <item>, OIB 94527122175</item>
    </izvorni_sadrzaj>
    <derivirana_varijabla naziv="DomainObject.Predmet.SudioniciListNazivOIB_1">
      <item>, OIB 85821130368</item>
      <item>, OIB 94797900990</item>
      <item>, OIB 94527122175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St-2781/2017-11</izvorni_sadrzaj>
    <derivirana_varijabla naziv="DomainObject.PredzadnjaOdlukaIzPredmeta.Oznaka_1">St-2781/2017-11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E7A8E-D783-4CFF-ABA0-2A25FFE5D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1000</properties:Words>
  <properties:Characters>5480</properties:Characters>
  <properties:Lines>120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2019-01-02T08:32:00Z</dcterms:created>
  <dc:creator>x</dc:creator>
  <cp:lastModifiedBy>Žana Livaja</cp:lastModifiedBy>
  <cp:lastPrinted>2019-01-02T08:39:00Z</cp:lastPrinted>
  <dcterms:modified xmlns:xsi="http://www.w3.org/2001/XMLSchema-instance" xsi:type="dcterms:W3CDTF">2019-01-02T08:39:00Z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(St-2781-17-otvaranje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