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d6c6" w14:paraId="86ad6c6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D41DF6">
        <w:t>520/2017</w:t>
      </w:r>
      <w:r>
        <w:t>-</w:t>
      </w:r>
      <w:r w:rsidR="0011636F">
        <w:t>9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D41DF6" w:rsidRPr="007A0E72">
        <w:t>ACTUS d.o.o., Zadar, Dalmatinskog sabora 1, OIB: 31934563844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7B0CEB">
        <w:rPr>
          <w:bCs/>
        </w:rPr>
        <w:t>u roku od 15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2C4781" w:rsidP="00DB030D" w:rsidR="00AB7880" w:rsidRPr="00A066D0">
      <w:pPr>
        <w:jc w:val="center"/>
      </w:pPr>
      <w:r>
        <w:t>U Zadru, 22</w:t>
      </w:r>
      <w:r w:rsidR="00E63BC4">
        <w:t xml:space="preserve">. </w:t>
      </w:r>
      <w:r>
        <w:t>kolovoza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224B26" w:rsidP="00224B26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224B26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11636F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82E40"/>
    <w:rsid w:val="0009325D"/>
    <w:rsid w:val="000A2CF0"/>
    <w:rsid w:val="000A3F4C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1636F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0A0D"/>
    <w:rsid w:val="001C3DA0"/>
    <w:rsid w:val="001C57CB"/>
    <w:rsid w:val="001C723B"/>
    <w:rsid w:val="001D4232"/>
    <w:rsid w:val="001D6FB5"/>
    <w:rsid w:val="001E2038"/>
    <w:rsid w:val="002033BA"/>
    <w:rsid w:val="002042D1"/>
    <w:rsid w:val="002043A2"/>
    <w:rsid w:val="00204DB8"/>
    <w:rsid w:val="00206B33"/>
    <w:rsid w:val="00221CA4"/>
    <w:rsid w:val="00224B26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C4781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3E1565"/>
    <w:rsid w:val="0041127A"/>
    <w:rsid w:val="00411A53"/>
    <w:rsid w:val="00426FE6"/>
    <w:rsid w:val="00443765"/>
    <w:rsid w:val="00445D3A"/>
    <w:rsid w:val="00452909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3812"/>
    <w:rsid w:val="008651DB"/>
    <w:rsid w:val="00871A78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36B1"/>
    <w:rsid w:val="00CF2892"/>
    <w:rsid w:val="00CF76EE"/>
    <w:rsid w:val="00D005A0"/>
    <w:rsid w:val="00D00E28"/>
    <w:rsid w:val="00D10B94"/>
    <w:rsid w:val="00D3344E"/>
    <w:rsid w:val="00D37C7B"/>
    <w:rsid w:val="00D41DF6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4A20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E7ED3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4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B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B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B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B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4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B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B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B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B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St-520/2017</izvorni_sadrzaj>
    <derivirana_varijabla naziv="DomainObject.Predmet.OznakaBroj_1">St-520/2017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ACTUS d.o.o. za ugostiteljstvo</izvorni_sadrzaj>
    <derivirana_varijabla naziv="DomainObject.Predmet.ProtustrankaFormated_1">  ACTUS d.o.o. za ugostiteljstvo</derivirana_varijabla>
  </DomainObject.Predmet.ProtustrankaFormated>
  <DomainObject.Predmet.ProtustrankaFormatedOIB>
    <izvorni_sadrzaj>  ACTUS d.o.o. za ugostiteljstvo, OIB 31934563844</izvorni_sadrzaj>
    <derivirana_varijabla naziv="DomainObject.Predmet.ProtustrankaFormatedOIB_1">  ACTUS d.o.o. za ugostiteljstvo, OIB 31934563844</derivirana_varijabla>
  </DomainObject.Predmet.ProtustrankaFormatedOIB>
  <DomainObject.Predmet.ProtustrankaFormatedWithAdress>
    <izvorni_sadrzaj> ACTUS d.o.o. za ugostiteljstvo, Dalmatinskog sabora 1, 23000 Zadar</izvorni_sadrzaj>
    <derivirana_varijabla naziv="DomainObject.Predmet.ProtustrankaFormatedWithAdress_1"> ACTUS d.o.o. za ugostiteljstvo, Dalmatinskog sabora 1, 23000 Zadar</derivirana_varijabla>
  </DomainObject.Predmet.ProtustrankaFormatedWithAdress>
  <DomainObject.Predmet.ProtustrankaFormatedWithAdressOIB>
    <izvorni_sadrzaj> ACTUS d.o.o. za ugostiteljstvo, OIB 31934563844, Dalmatinskog sabora 1, 23000 Zadar</izvorni_sadrzaj>
    <derivirana_varijabla naziv="DomainObject.Predmet.ProtustrankaFormatedWithAdressOIB_1"> ACTUS d.o.o. za ugostiteljstvo, OIB 31934563844, Dalmatinskog sabora 1, 23000 Zadar</derivirana_varijabla>
  </DomainObject.Predmet.ProtustrankaFormatedWithAdressOIB>
  <DomainObject.Predmet.ProtustrankaWithAdress>
    <izvorni_sadrzaj>ACTUS d.o.o. za ugostiteljstvo Dalmatinskog sabora 1, 23000 Zadar</izvorni_sadrzaj>
    <derivirana_varijabla naziv="DomainObject.Predmet.ProtustrankaWithAdress_1">ACTUS d.o.o. za ugostiteljstvo Dalmatinskog sabora 1, 23000 Zadar</derivirana_varijabla>
  </DomainObject.Predmet.ProtustrankaWithAdress>
  <DomainObject.Predmet.ProtustrankaWithAdressOIB>
    <izvorni_sadrzaj>ACTUS d.o.o. za ugostiteljstvo, OIB 31934563844, Dalmatinskog sabora 1, 23000 Zadar</izvorni_sadrzaj>
    <derivirana_varijabla naziv="DomainObject.Predmet.ProtustrankaWithAdressOIB_1">ACTUS d.o.o. za ugostiteljstvo, OIB 31934563844, Dalmatinskog sabora 1, 23000 Zadar</derivirana_varijabla>
  </DomainObject.Predmet.ProtustrankaWithAdressOIB>
  <DomainObject.Predmet.ProtustrankaNazivFormated>
    <izvorni_sadrzaj>ACTUS d.o.o. za ugostiteljstvo</izvorni_sadrzaj>
    <derivirana_varijabla naziv="DomainObject.Predmet.ProtustrankaNazivFormated_1">ACTUS d.o.o. za ugostiteljstvo</derivirana_varijabla>
  </DomainObject.Predmet.ProtustrankaNazivFormated>
  <DomainObject.Predmet.ProtustrankaNazivFormatedOIB>
    <izvorni_sadrzaj>ACTUS d.o.o. za ugostiteljstvo, OIB 31934563844</izvorni_sadrzaj>
    <derivirana_varijabla naziv="DomainObject.Predmet.ProtustrankaNazivFormatedOIB_1">ACTUS d.o.o. za ugostiteljstvo, OIB 31934563844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ACTUS d.o.o. za ugostiteljstvo</item>
    </izvorni_sadrzaj>
    <derivirana_varijabla naziv="DomainObject.Predmet.ProtuStrankaListFormated_1">
      <item>ACTUS d.o.o. za ugostiteljstvo</item>
    </derivirana_varijabla>
  </DomainObject.Predmet.ProtuStrankaListFormated>
  <DomainObject.Predmet.ProtuStrankaListFormatedOIB>
    <izvorni_sadrzaj>
      <item>ACTUS d.o.o. za ugostiteljstvo, OIB 31934563844</item>
    </izvorni_sadrzaj>
    <derivirana_varijabla naziv="DomainObject.Predmet.ProtuStrankaListFormatedOIB_1">
      <item>ACTUS d.o.o. za ugostiteljstvo, OIB 31934563844</item>
    </derivirana_varijabla>
  </DomainObject.Predmet.ProtuStrankaListFormatedOIB>
  <DomainObject.Predmet.ProtuStrankaListFormatedWithAdress>
    <izvorni_sadrzaj>
      <item>ACTUS d.o.o. za ugostiteljstvo, Dalmatinskog sabora 1, 23000 Zadar</item>
    </izvorni_sadrzaj>
    <derivirana_varijabla naziv="DomainObject.Predmet.ProtuStrankaListFormatedWithAdress_1">
      <item>ACTUS d.o.o. za ugostiteljstvo, Dalmatinskog sabora 1, 23000 Zadar</item>
    </derivirana_varijabla>
  </DomainObject.Predmet.ProtuStrankaListFormatedWithAdress>
  <DomainObject.Predmet.ProtuStrankaListFormatedWithAdressOIB>
    <izvorni_sadrzaj>
      <item>ACTUS d.o.o. za ugostiteljstvo, OIB 31934563844, Dalmatinskog sabora 1, 23000 Zadar</item>
    </izvorni_sadrzaj>
    <derivirana_varijabla naziv="DomainObject.Predmet.ProtuStrankaListFormatedWithAdressOIB_1">
      <item>ACTUS d.o.o. za ugostiteljstvo, OIB 31934563844, Dalmatinskog sabora 1, 23000 Zadar</item>
    </derivirana_varijabla>
  </DomainObject.Predmet.ProtuStrankaListFormatedWithAdressOIB>
  <DomainObject.Predmet.ProtuStrankaListNazivFormated>
    <izvorni_sadrzaj>
      <item>ACTUS d.o.o. za ugostiteljstvo</item>
    </izvorni_sadrzaj>
    <derivirana_varijabla naziv="DomainObject.Predmet.ProtuStrankaListNazivFormated_1">
      <item>ACTUS d.o.o. za ugostiteljstvo</item>
    </derivirana_varijabla>
  </DomainObject.Predmet.ProtuStrankaListNazivFormated>
  <DomainObject.Predmet.ProtuStrankaListNazivFormatedOIB>
    <izvorni_sadrzaj>
      <item>ACTUS d.o.o. za ugostiteljstvo, OIB 31934563844</item>
    </izvorni_sadrzaj>
    <derivirana_varijabla naziv="DomainObject.Predmet.ProtuStrankaListNazivFormatedOIB_1">
      <item>ACTUS d.o.o. za ugostiteljstvo, OIB 31934563844</item>
    </derivirana_varijabla>
  </DomainObject.Predmet.ProtuStrankaListNazivFormatedOIB>
  <DomainObject.Predmet.OstaliListFormated>
    <izvorni_sadrzaj>
      <item>Željko Lenđer</item>
    </izvorni_sadrzaj>
    <derivirana_varijabla naziv="DomainObject.Predmet.OstaliListFormated_1">
      <item>Željko Lenđer</item>
    </derivirana_varijabla>
  </DomainObject.Predmet.OstaliListFormated>
  <DomainObject.Predmet.OstaliListFormatedOIB>
    <izvorni_sadrzaj>
      <item>Željko Lenđer, OIB 60282520553</item>
    </izvorni_sadrzaj>
    <derivirana_varijabla naziv="DomainObject.Predmet.OstaliListFormatedOIB_1">
      <item>Željko Lenđer, OIB 60282520553</item>
    </derivirana_varijabla>
  </DomainObject.Predmet.OstaliListFormatedOIB>
  <DomainObject.Predmet.OstaliListFormatedWithAdress>
    <izvorni_sadrzaj>
      <item>Željko Lenđer, Vukovarska Ulica 10 C, 23000 Zadar</item>
    </izvorni_sadrzaj>
    <derivirana_varijabla naziv="DomainObject.Predmet.OstaliListFormatedWithAdress_1">
      <item>Željko Lenđer, Vukovarska Ulica 10 C, 23000 Zadar</item>
    </derivirana_varijabla>
  </DomainObject.Predmet.OstaliListFormatedWithAdress>
  <DomainObject.Predmet.OstaliListFormatedWithAdressOIB>
    <izvorni_sadrzaj>
      <item>Željko Lenđer, OIB 60282520553, Vukovarska Ulica 10 C, 23000 Zadar</item>
    </izvorni_sadrzaj>
    <derivirana_varijabla naziv="DomainObject.Predmet.OstaliListFormatedWithAdressOIB_1">
      <item>Željko Lenđer, OIB 60282520553, Vukovarska Ulica 10 C, 23000 Zadar</item>
    </derivirana_varijabla>
  </DomainObject.Predmet.OstaliListFormatedWithAdressOIB>
  <DomainObject.Predmet.OstaliListNazivFormated>
    <izvorni_sadrzaj>
      <item>Željko Lenđer</item>
    </izvorni_sadrzaj>
    <derivirana_varijabla naziv="DomainObject.Predmet.OstaliListNazivFormated_1">
      <item>Željko Lenđer</item>
    </derivirana_varijabla>
  </DomainObject.Predmet.OstaliListNazivFormated>
  <DomainObject.Predmet.OstaliListNazivFormatedOIB>
    <izvorni_sadrzaj>
      <item>Željko Lenđer, OIB 60282520553</item>
    </izvorni_sadrzaj>
    <derivirana_varijabla naziv="DomainObject.Predmet.OstaliListNazivFormatedOIB_1">
      <item>Željko Lenđer, OIB 60282520553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ACTUS d.o.o. za ugostiteljstvo</izvorni_sadrzaj>
    <derivirana_varijabla naziv="DomainObject.Predmet.ProtustrankaIDrugi_1">ACTUS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ACTUS d.o.o. za ugostiteljstvo, OIB 31934563844, Dalmatinskog sabora 1, 23000 Zadar</izvorni_sadrzaj>
    <derivirana_varijabla naziv="DomainObject.Predmet.ProtustrankaIDrugiAdressOIB_1">ACTUS d.o.o. za ugostiteljstvo, OIB 31934563844, Dalmatinskog sabora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ACTUS d.o.o. za ugostiteljstvo</item>
      <item>fina</item>
      <item>Željko Lenđer</item>
    </izvorni_sadrzaj>
    <derivirana_varijabla naziv="DomainObject.Predmet.SudioniciListNaziv_1">
      <item>ACTUS d.o.o. za ugostiteljstvo</item>
      <item>fina</item>
      <item>Željko Lenđer</item>
    </derivirana_varijabla>
  </DomainObject.Predmet.SudioniciListNaziv>
  <DomainObject.Predmet.SudioniciListAdressOIB>
    <izvorni_sadrzaj>
      <item>ACTUS d.o.o. za ugostiteljstvo, OIB 31934563844, Dalmatinskog sabora 1,23000 Zadar</item>
      <item>fina, OIB 85821130368</item>
      <item>Željko Lenđer, OIB 60282520553, Vukovarska Ulica 10 C,23000 Zadar</item>
    </izvorni_sadrzaj>
    <derivirana_varijabla naziv="DomainObject.Predmet.SudioniciListAdressOIB_1">
      <item>ACTUS d.o.o. za ugostiteljstvo, OIB 31934563844, Dalmatinskog sabora 1,23000 Zadar</item>
      <item>fina, OIB 85821130368</item>
      <item>Željko Lenđer, OIB 60282520553, Vukovarska Ulica 10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31934563844</item>
      <item>, OIB 85821130368</item>
      <item>, OIB 60282520553</item>
    </izvorni_sadrzaj>
    <derivirana_varijabla naziv="DomainObject.Predmet.SudioniciListNazivOIB_1">
      <item>, OIB 31934563844</item>
      <item>, OIB 85821130368</item>
      <item>, OIB 60282520553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87</properties:Words>
  <properties:Characters>500</properties:Characters>
  <properties:Lines>36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2018-08-13T06:51:00Z</dcterms:created>
  <dc:creator>Administrator</dc:creator>
  <cp:lastModifiedBy>Ante Rubelj</cp:lastModifiedBy>
  <cp:lastPrinted>2017-05-09T11:42:00Z</cp:lastPrinted>
  <dcterms:modified xmlns:xsi="http://www.w3.org/2001/XMLSchema-instance" xsi:type="dcterms:W3CDTF">2018-08-23T11:37:00Z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(St-520-17-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