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33d0" w14:paraId="59933d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11553">
        <w:t>1</w:t>
      </w:r>
      <w:r w:rsidR="002C081B">
        <w:t>721</w:t>
      </w:r>
      <w:r w:rsidRPr="00151FF0">
        <w:t>/1</w:t>
      </w:r>
      <w:r w:rsidR="00911553">
        <w:t>6</w:t>
      </w:r>
      <w:r w:rsidRPr="00151FF0">
        <w:t>-</w:t>
      </w:r>
      <w:r w:rsidR="009502E3">
        <w:t>2</w:t>
      </w:r>
      <w:r w:rsidR="002C081B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911553" w:rsidR="008D4802">
      <w:pPr>
        <w:jc w:val="both"/>
      </w:pPr>
      <w:r>
        <w:tab/>
      </w:r>
      <w:r w:rsidR="002C081B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C081B">
        <w:t xml:space="preserve">OIB 85821130368 </w:t>
      </w:r>
      <w:r w:rsidR="002C081B" w:rsidRPr="00611430">
        <w:t xml:space="preserve">za otvaranje stečajnog postupka nad dužnikom </w:t>
      </w:r>
      <w:r w:rsidR="002C081B" w:rsidRPr="005410D0">
        <w:t>VR. V. j.d.o.o. za ugostiteljstvo i usluge, Osijek, Moslavačka 1/B, MBS 030161665, OIB 84679287958</w:t>
      </w:r>
      <w:r w:rsidRPr="00911553">
        <w:t>, dana 28. listopada 2016.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980323" w:rsidR="007B6DF7">
      <w:pPr>
        <w:pStyle w:val="Tijeloteksta"/>
        <w:numPr>
          <w:ilvl w:val="0"/>
          <w:numId w:val="1"/>
        </w:numPr>
      </w:pPr>
      <w:r>
        <w:t>Privremeno</w:t>
      </w:r>
      <w:r w:rsidR="00911553">
        <w:t>m</w:t>
      </w:r>
      <w:r>
        <w:t xml:space="preserve"> s</w:t>
      </w:r>
      <w:r w:rsidR="00F14D32">
        <w:t>tečajno</w:t>
      </w:r>
      <w:r w:rsidR="00911553">
        <w:t>m</w:t>
      </w:r>
      <w:r w:rsidR="00F14D32">
        <w:t xml:space="preserve"> upravitelj</w:t>
      </w:r>
      <w:r w:rsidR="00911553">
        <w:t>u</w:t>
      </w:r>
      <w:r w:rsidR="00F14D32">
        <w:t xml:space="preserve"> </w:t>
      </w:r>
      <w:r w:rsidR="000B0DEB" w:rsidRPr="000B0DEB">
        <w:t>Vinko Ljubičić, Osijek, Orljavska 4a, OIB 91327367435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980323" w:rsidRPr="00980323">
        <w:t>VR. V. j.d.o.o. za ugostiteljstvo i usluge, Osijek, Moslavačka 1/B, MBS 030161665, OIB 84679287958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980323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980323">
        <w:t xml:space="preserve">iz Fonda </w:t>
      </w:r>
      <w:r w:rsidR="00980323" w:rsidRPr="00980323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C7173D">
        <w:t>m</w:t>
      </w:r>
      <w:r w:rsidR="00A126F0">
        <w:t xml:space="preserve"> </w:t>
      </w:r>
      <w:r>
        <w:t>stečajno</w:t>
      </w:r>
      <w:r w:rsidR="00C7173D">
        <w:t>m</w:t>
      </w:r>
      <w:r>
        <w:t xml:space="preserve"> upravitelj</w:t>
      </w:r>
      <w:r w:rsidR="00C7173D">
        <w:t>u</w:t>
      </w:r>
      <w:r w:rsidR="00FF4063">
        <w:t xml:space="preserve"> </w:t>
      </w:r>
      <w:r>
        <w:t>na nje</w:t>
      </w:r>
      <w:r w:rsidR="00303DE3">
        <w:t>gov</w:t>
      </w:r>
      <w:r>
        <w:t xml:space="preserve"> žiro-račun </w:t>
      </w:r>
      <w:r w:rsidR="00BC068F">
        <w:t xml:space="preserve">broj </w:t>
      </w:r>
      <w:r w:rsidR="007F1736">
        <w:t>HR</w:t>
      </w:r>
      <w:r w:rsidR="00980323">
        <w:t>1523600003115309524</w:t>
      </w:r>
      <w:r w:rsidR="00303DE3">
        <w:t xml:space="preserve"> kod </w:t>
      </w:r>
      <w:r w:rsidR="00980323">
        <w:t xml:space="preserve">ZAGREBAČKE BANKE </w:t>
      </w:r>
      <w:r w:rsidR="00303DE3">
        <w:t>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CC73C2">
        <w:t>1</w:t>
      </w:r>
      <w:r w:rsidR="00CB2F9D">
        <w:t>721</w:t>
      </w:r>
      <w:r w:rsidR="009B0F1B">
        <w:t>/</w:t>
      </w:r>
      <w:r w:rsidR="00FE5A6E">
        <w:t>1</w:t>
      </w:r>
      <w:r w:rsidR="00CC73C2">
        <w:t>6</w:t>
      </w:r>
      <w:r w:rsidR="009B0F1B">
        <w:t>-</w:t>
      </w:r>
      <w:r w:rsidR="00764FCC">
        <w:t>1</w:t>
      </w:r>
      <w:r w:rsidR="00CB2F9D">
        <w:t>2</w:t>
      </w:r>
      <w:r w:rsidR="009B0F1B">
        <w:t xml:space="preserve"> od </w:t>
      </w:r>
      <w:r w:rsidR="00CB2F9D">
        <w:t>23</w:t>
      </w:r>
      <w:r w:rsidR="009B0F1B">
        <w:t>.</w:t>
      </w:r>
      <w:r w:rsidR="00D3098C">
        <w:t>0</w:t>
      </w:r>
      <w:r w:rsidR="00CB2F9D">
        <w:t>8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CB2F9D">
        <w:t>Vinko Ljubičić</w:t>
      </w:r>
      <w:r w:rsidR="00CC73C2">
        <w:t xml:space="preserve"> iz Osijeka</w:t>
      </w:r>
      <w:r w:rsidR="00932A65">
        <w:t xml:space="preserve"> </w:t>
      </w:r>
      <w:r w:rsidR="009B0F1B">
        <w:t>za privremen</w:t>
      </w:r>
      <w:r w:rsidR="00CC73C2">
        <w:t>og</w:t>
      </w:r>
      <w:r w:rsidR="009B0F1B">
        <w:t xml:space="preserve"> stečajn</w:t>
      </w:r>
      <w:r w:rsidR="00CC73C2">
        <w:t>og</w:t>
      </w:r>
      <w:r w:rsidR="009B0F1B">
        <w:t xml:space="preserve"> upravitelj</w:t>
      </w:r>
      <w:r w:rsidR="00CC73C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CC73C2">
        <w:t>i</w:t>
      </w:r>
      <w:r>
        <w:t xml:space="preserve"> stečajn</w:t>
      </w:r>
      <w:r w:rsidR="00CC73C2">
        <w:t>i</w:t>
      </w:r>
      <w:r w:rsidR="00690F38">
        <w:t xml:space="preserve"> </w:t>
      </w:r>
      <w:r>
        <w:t>upravitelj obavi</w:t>
      </w:r>
      <w:r w:rsidR="00CC73C2">
        <w:t>o</w:t>
      </w:r>
      <w:r>
        <w:t xml:space="preserve"> je sve potrebne radnje, te je sastavi</w:t>
      </w:r>
      <w:r w:rsidR="00CC73C2">
        <w:t>o</w:t>
      </w:r>
      <w:r>
        <w:t xml:space="preserve"> i dostavi</w:t>
      </w:r>
      <w:r w:rsidR="009320C3">
        <w:t>o</w:t>
      </w:r>
      <w:r w:rsidR="006764F3">
        <w:t xml:space="preserve"> </w:t>
      </w:r>
      <w:r>
        <w:t>svoje pisano izvješće i nazoči</w:t>
      </w:r>
      <w:r w:rsidR="009320C3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F80747">
        <w:t>30</w:t>
      </w:r>
      <w:r w:rsidR="001B1409">
        <w:t>.</w:t>
      </w:r>
      <w:r w:rsidR="00F80747">
        <w:t>09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9320C3">
        <w:t>og</w:t>
      </w:r>
      <w:r>
        <w:t xml:space="preserve"> stečajn</w:t>
      </w:r>
      <w:r w:rsidR="009320C3">
        <w:t>og</w:t>
      </w:r>
      <w:r w:rsidR="008D4802">
        <w:t xml:space="preserve"> </w:t>
      </w:r>
      <w:r>
        <w:t>upravitelj</w:t>
      </w:r>
      <w:r w:rsidR="009320C3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320C3">
        <w:t>28</w:t>
      </w:r>
      <w:r w:rsidRPr="008D4802">
        <w:t xml:space="preserve">. </w:t>
      </w:r>
      <w:r w:rsidR="009320C3">
        <w:t>listopad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320C3">
        <w:t>i</w:t>
      </w:r>
      <w:r w:rsidR="0040049C">
        <w:t xml:space="preserve"> </w:t>
      </w:r>
      <w:r w:rsidR="00D5639E">
        <w:t>stečajn</w:t>
      </w:r>
      <w:r w:rsidR="009320C3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0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2C081B" w:rsidRPr="002C081B">
      <w:t>14 St-1721/16-22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0DEB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C081B"/>
    <w:rsid w:val="002C18DB"/>
    <w:rsid w:val="002C2CDE"/>
    <w:rsid w:val="002C4521"/>
    <w:rsid w:val="002C4D92"/>
    <w:rsid w:val="002E4642"/>
    <w:rsid w:val="002E7C6A"/>
    <w:rsid w:val="002F7679"/>
    <w:rsid w:val="00303DE3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553"/>
    <w:rsid w:val="00912CA9"/>
    <w:rsid w:val="00931E58"/>
    <w:rsid w:val="009320C3"/>
    <w:rsid w:val="00932A65"/>
    <w:rsid w:val="00946437"/>
    <w:rsid w:val="009502E3"/>
    <w:rsid w:val="009538FE"/>
    <w:rsid w:val="00957FC9"/>
    <w:rsid w:val="00960862"/>
    <w:rsid w:val="00980323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BE5073"/>
    <w:rsid w:val="00C17E69"/>
    <w:rsid w:val="00C20B4A"/>
    <w:rsid w:val="00C25670"/>
    <w:rsid w:val="00C47A65"/>
    <w:rsid w:val="00C7173D"/>
    <w:rsid w:val="00C773E3"/>
    <w:rsid w:val="00C81FF4"/>
    <w:rsid w:val="00C834BD"/>
    <w:rsid w:val="00C84F09"/>
    <w:rsid w:val="00C8578B"/>
    <w:rsid w:val="00C8618B"/>
    <w:rsid w:val="00C9569B"/>
    <w:rsid w:val="00C96DCA"/>
    <w:rsid w:val="00CA2B29"/>
    <w:rsid w:val="00CA6649"/>
    <w:rsid w:val="00CB2F9D"/>
    <w:rsid w:val="00CB5635"/>
    <w:rsid w:val="00CC15DD"/>
    <w:rsid w:val="00CC73C2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0747"/>
    <w:rsid w:val="00F85DFD"/>
    <w:rsid w:val="00F92D15"/>
    <w:rsid w:val="00F94F9A"/>
    <w:rsid w:val="00FB13CE"/>
    <w:rsid w:val="00FC4EA8"/>
    <w:rsid w:val="00FE4BC4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0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0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07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07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0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0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07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07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St-1721/2016</izvorni_sadrzaj>
    <derivirana_varijabla naziv="DomainObject.Predmet.OznakaBroj_1">St-1721/2016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VR. V. jednostavno društvo s ograničenom odgovornošću za ugostiteljstvo i usluge</izvorni_sadrzaj>
    <derivirana_varijabla naziv="DomainObject.Predmet.ProtustrankaFormated_1">  VR. V. jednostavno društvo s ograničenom odgovornošću za ugostiteljstvo i usluge</derivirana_varijabla>
  </DomainObject.Predmet.ProtustrankaFormated>
  <DomainObject.Predmet.ProtustrankaFormatedOIB>
    <izvorni_sadrzaj>  VR. V. jednostavno društvo s ograničenom odgovornošću za ugostiteljstvo i usluge, OIB 84679287958</izvorni_sadrzaj>
    <derivirana_varijabla naziv="DomainObject.Predmet.ProtustrankaFormatedOIB_1">  VR. V. jednostavno društvo s ograničenom odgovornošću za ugostiteljstvo i usluge, OIB 84679287958</derivirana_varijabla>
  </DomainObject.Predmet.ProtustrankaFormatedOIB>
  <DomainObject.Predmet.ProtustrankaFormatedWithAdress>
    <izvorni_sadrzaj> VR. V. jednostavno društvo s ograničenom odgovornošću za ugostiteljstvo i usluge, Moslavačka 1B, 31000 Osijek</izvorni_sadrzaj>
    <derivirana_varijabla naziv="DomainObject.Predmet.ProtustrankaFormatedWithAdress_1"> VR. V. jednostavno društvo s ograničenom odgovornošću za ugostiteljstvo i usluge, Moslavačka 1B, 31000 Osijek</derivirana_varijabla>
  </DomainObject.Predmet.ProtustrankaFormatedWithAdress>
  <DomainObject.Predmet.ProtustrankaFormatedWithAdressOIB>
    <izvorni_sadrzaj> VR. V. jednostavno društvo s ograničenom odgovornošću za ugostiteljstvo i usluge, OIB 84679287958, Moslavačka 1B, 31000 Osijek</izvorni_sadrzaj>
    <derivirana_varijabla naziv="DomainObject.Predmet.ProtustrankaFormatedWithAdressOIB_1"> VR. V. jednostavno društvo s ograničenom odgovornošću za ugostiteljstvo i usluge, OIB 84679287958, Moslavačka 1B, 31000 Osijek</derivirana_varijabla>
  </DomainObject.Predmet.ProtustrankaFormatedWithAdressOIB>
  <DomainObject.Predmet.ProtustrankaWithAdress>
    <izvorni_sadrzaj>VR. V. jednostavno društvo s ograničenom odgovornošću za ugostiteljstvo i usluge Moslavačka 1B, 31000 Osijek</izvorni_sadrzaj>
    <derivirana_varijabla naziv="DomainObject.Predmet.ProtustrankaWithAdress_1">VR. V. jednostavno društvo s ograničenom odgovornošću za ugostiteljstvo i usluge Moslavačka 1B, 31000 Osijek</derivirana_varijabla>
  </DomainObject.Predmet.ProtustrankaWithAdress>
  <DomainObject.Predmet.ProtustrankaWithAdressOIB>
    <izvorni_sadrzaj>VR. V. jednostavno društvo s ograničenom odgovornošću za ugostiteljstvo i usluge, OIB 84679287958, Moslavačka 1B, 31000 Osijek</izvorni_sadrzaj>
    <derivirana_varijabla naziv="DomainObject.Predmet.ProtustrankaWithAdressOIB_1">VR. V. jednostavno društvo s ograničenom odgovornošću za ugostiteljstvo i usluge, OIB 84679287958, Moslavačka 1B, 31000 Osijek</derivirana_varijabla>
  </DomainObject.Predmet.ProtustrankaWithAdressOIB>
  <DomainObject.Predmet.ProtustrankaNazivFormated>
    <izvorni_sadrzaj>VR. V. jednostavno društvo s ograničenom odgovornošću za ugostiteljstvo i usluge</izvorni_sadrzaj>
    <derivirana_varijabla naziv="DomainObject.Predmet.ProtustrankaNazivFormated_1">VR. V. jednostavno društvo s ograničenom odgovornošću za ugostiteljstvo i usluge</derivirana_varijabla>
  </DomainObject.Predmet.ProtustrankaNazivFormated>
  <DomainObject.Predmet.ProtustrankaNazivFormatedOIB>
    <izvorni_sadrzaj>VR. V. jednostavno društvo s ograničenom odgovornošću za ugostiteljstvo i usluge, OIB 84679287958</izvorni_sadrzaj>
    <derivirana_varijabla naziv="DomainObject.Predmet.ProtustrankaNazivFormatedOIB_1">VR. V. jednostavno društvo s ograničenom odgovornošću za ugostiteljstvo i usluge, OIB 84679287958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VR. V. jednostavno društvo s ograničenom odgovornošću za ugostiteljstvo i usluge</item>
    </izvorni_sadrzaj>
    <derivirana_varijabla naziv="DomainObject.Predmet.ProtuStrankaListFormated_1">
      <item>VR. V. jednostavno društvo s ograničenom odgovornošću za ugostiteljstvo i usluge</item>
    </derivirana_varijabla>
  </DomainObject.Predmet.ProtuStrankaListFormated>
  <DomainObject.Predmet.ProtuStrankaListFormatedOIB>
    <izvorni_sadrzaj>
      <item>VR. V. jednostavno društvo s ograničenom odgovornošću za ugostiteljstvo i usluge, OIB 84679287958</item>
    </izvorni_sadrzaj>
    <derivirana_varijabla naziv="DomainObject.Predmet.ProtuStrankaListFormatedOIB_1">
      <item>VR. V. jednostavno društvo s ograničenom odgovornošću za ugostiteljstvo i usluge, OIB 84679287958</item>
    </derivirana_varijabla>
  </DomainObject.Predmet.ProtuStrankaListFormatedOIB>
  <DomainObject.Predmet.ProtuStrankaListFormatedWithAdress>
    <izvorni_sadrzaj>
      <item>VR. V. jednostavno društvo s ograničenom odgovornošću za ugostiteljstvo i usluge, Moslavačka 1B, 31000 Osijek</item>
    </izvorni_sadrzaj>
    <derivirana_varijabla naziv="DomainObject.Predmet.ProtuStrankaListFormatedWithAdress_1">
      <item>VR. V. jednostavno društvo s ograničenom odgovornošću za ugostiteljstvo i usluge, Moslavačka 1B, 31000 Osijek</item>
    </derivirana_varijabla>
  </DomainObject.Predmet.ProtuStrankaListFormatedWithAdress>
  <DomainObject.Predmet.ProtuStrankaListFormatedWithAdressOIB>
    <izvorni_sadrzaj>
      <item>VR. V. jednostavno društvo s ograničenom odgovornošću za ugostiteljstvo i usluge, OIB 84679287958, Moslavačka 1B, 31000 Osijek</item>
    </izvorni_sadrzaj>
    <derivirana_varijabla naziv="DomainObject.Predmet.ProtuStrankaListFormatedWithAdressOIB_1">
      <item>VR. V. jednostavno društvo s ograničenom odgovornošću za ugostiteljstvo i usluge, OIB 84679287958, Moslavačka 1B, 31000 Osijek</item>
    </derivirana_varijabla>
  </DomainObject.Predmet.ProtuStrankaListFormatedWithAdressOIB>
  <DomainObject.Predmet.ProtuStrankaListNazivFormated>
    <izvorni_sadrzaj>
      <item>VR. V. jednostavno društvo s ograničenom odgovornošću za ugostiteljstvo i usluge</item>
    </izvorni_sadrzaj>
    <derivirana_varijabla naziv="DomainObject.Predmet.ProtuStrankaListNazivFormated_1">
      <item>VR. V. jednostavno društvo s ograničenom odgovornošću za ugostiteljstvo i usluge</item>
    </derivirana_varijabla>
  </DomainObject.Predmet.ProtuStrankaListNazivFormated>
  <DomainObject.Predmet.ProtuStrankaListNazivFormatedOIB>
    <izvorni_sadrzaj>
      <item>VR. V. jednostavno društvo s ograničenom odgovornošću za ugostiteljstvo i usluge, OIB 84679287958</item>
    </izvorni_sadrzaj>
    <derivirana_varijabla naziv="DomainObject.Predmet.ProtuStrankaListNazivFormatedOIB_1">
      <item>VR. V. jednostavno društvo s ograničenom odgovornošću za ugostiteljstvo i usluge, OIB 84679287958</item>
    </derivirana_varijabla>
  </DomainObject.Predmet.ProtuStrankaListNazivFormatedOIB>
  <DomainObject.Predmet.OstaliListFormated>
    <izvorni_sadrzaj>
      <item>Vinko Ljubičić</item>
      <item>ŽDO GUO Osijek</item>
      <item>Vedran Vrselja</item>
    </izvorni_sadrzaj>
    <derivirana_varijabla naziv="DomainObject.Predmet.OstaliListFormated_1">
      <item>Vinko Ljubičić</item>
      <item>ŽDO GUO Osijek</item>
      <item>Vedran Vrselja</item>
    </derivirana_varijabla>
  </DomainObject.Predmet.OstaliListFormated>
  <DomainObject.Predmet.OstaliListFormatedOIB>
    <izvorni_sadrzaj>
      <item>Vinko Ljubičić, OIB 91327367435</item>
      <item>ŽDO GUO Osijek</item>
      <item>Vedran Vrselja, OIB 94708495663</item>
    </izvorni_sadrzaj>
    <derivirana_varijabla naziv="DomainObject.Predmet.OstaliListFormatedOIB_1">
      <item>Vinko Ljubičić, OIB 91327367435</item>
      <item>ŽDO GUO Osijek</item>
      <item>Vedran Vrselja, OIB 94708495663</item>
    </derivirana_varijabla>
  </DomainObject.Predmet.OstaliListFormatedOIB>
  <DomainObject.Predmet.OstaliListFormatedWithAdress>
    <izvorni_sadrzaj>
      <item>Vinko Ljubičić, Orljavska 4a, 31000 Osijek</item>
      <item>ŽDO GUO Osijek</item>
      <item>Vedran Vrselja, Moslavačka 1/B, 31000 Osijek</item>
    </izvorni_sadrzaj>
    <derivirana_varijabla naziv="DomainObject.Predmet.OstaliListFormatedWithAdress_1">
      <item>Vinko Ljubičić, Orljavska 4a, 31000 Osijek</item>
      <item>ŽDO GUO Osijek</item>
      <item>Vedran Vrselja, Moslavačka 1/B, 31000 Osijek</item>
    </derivirana_varijabla>
  </DomainObject.Predmet.OstaliListFormatedWithAdress>
  <DomainObject.Predmet.OstaliListFormatedWithAdressOIB>
    <izvorni_sadrzaj>
      <item>Vinko Ljubičić, OIB 91327367435, Orljavska 4a, 31000 Osijek</item>
      <item>ŽDO GUO Osijek</item>
      <item>Vedran Vrselja, OIB 94708495663, Moslavačka 1/B, 31000 Osijek</item>
    </izvorni_sadrzaj>
    <derivirana_varijabla naziv="DomainObject.Predmet.OstaliListFormatedWithAdressOIB_1">
      <item>Vinko Ljubičić, OIB 91327367435, Orljavska 4a, 31000 Osijek</item>
      <item>ŽDO GUO Osijek</item>
      <item>Vedran Vrselja, OIB 94708495663, Moslavačka 1/B, 31000 Osijek</item>
    </derivirana_varijabla>
  </DomainObject.Predmet.OstaliListFormatedWithAdressOIB>
  <DomainObject.Predmet.OstaliListNazivFormated>
    <izvorni_sadrzaj>
      <item>Vinko Ljubičić</item>
      <item>ŽDO GUO Osijek</item>
      <item>Vedran Vrselja</item>
    </izvorni_sadrzaj>
    <derivirana_varijabla naziv="DomainObject.Predmet.OstaliListNazivFormated_1">
      <item>Vinko Ljubičić</item>
      <item>ŽDO GUO Osijek</item>
      <item>Vedran Vrselja</item>
    </derivirana_varijabla>
  </DomainObject.Predmet.OstaliListNazivFormated>
  <DomainObject.Predmet.OstaliListNazivFormatedOIB>
    <izvorni_sadrzaj>
      <item>Vinko Ljubičić, OIB 91327367435</item>
      <item>ŽDO GUO Osijek</item>
      <item>Vedran Vrselja, OIB 94708495663</item>
    </izvorni_sadrzaj>
    <derivirana_varijabla naziv="DomainObject.Predmet.OstaliListNazivFormatedOIB_1">
      <item>Vinko Ljubičić, OIB 91327367435</item>
      <item>ŽDO GUO Osijek</item>
      <item>Vedran Vrselja, OIB 94708495663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VR. V. jednostavno društvo s ograničenom odgovornošću za ugostiteljstvo i usluge</izvorni_sadrzaj>
    <derivirana_varijabla naziv="DomainObject.Predmet.ProtustrankaIDrugi_1">VR. V.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VR. V. jednostavno društvo s ograničenom odgovornošću za ugostiteljstvo i usluge, OIB 84679287958, Moslavačka 1B, 31000 Osijek</izvorni_sadrzaj>
    <derivirana_varijabla naziv="DomainObject.Predmet.ProtustrankaIDrugiAdressOIB_1">VR. V. jednostavno društvo s ograničenom odgovornošću za ugostiteljstvo i usluge, OIB 84679287958, Moslavačka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VR. V. jednostavno društvo s ograničenom odgovornošću za ugostiteljstvo i usluge</item>
      <item>Vinko Ljubičić</item>
      <item>ŽDO GUO Osijek</item>
      <item>Vedran Vrselja</item>
    </izvorni_sadrzaj>
    <derivirana_varijabla naziv="DomainObject.Predmet.SudioniciListNaziv_1">
      <item>FINA RC OSIJEK</item>
      <item>VR. V. jednostavno društvo s ograničenom odgovornošću za ugostiteljstvo i usluge</item>
      <item>Vinko Ljubičić</item>
      <item>ŽDO GUO Osijek</item>
      <item>Vedran Vrselja</item>
    </derivirana_varijabla>
  </DomainObject.Predmet.SudioniciListNaziv>
  <DomainObject.Predmet.SudioniciListAdressOIB>
    <izvorni_sadrzaj>
      <item>FINA RC OSIJEK, OIB 85821130368</item>
      <item>VR. V. jednostavno društvo s ograničenom odgovornošću za ugostiteljstvo i usluge, OIB 84679287958, Moslavačka 1B,31000 Osijek</item>
      <item>Vinko Ljubičić, OIB 91327367435, Orljavska 4a,31000 Osijek</item>
      <item>ŽDO GUO Osijek</item>
      <item>Vedran Vrselja, OIB 94708495663, Moslavačka 1/B,31000 Osijek</item>
    </izvorni_sadrzaj>
    <derivirana_varijabla naziv="DomainObject.Predmet.SudioniciListAdressOIB_1">
      <item>FINA RC OSIJEK, OIB 85821130368</item>
      <item>VR. V. jednostavno društvo s ograničenom odgovornošću za ugostiteljstvo i usluge, OIB 84679287958, Moslavačka 1B,31000 Osijek</item>
      <item>Vinko Ljubičić, OIB 91327367435, Orljavska 4a,31000 Osijek</item>
      <item>ŽDO GUO Osijek</item>
      <item>Vedran Vrselja, OIB 94708495663, Moslavačka 1/B,31000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84679287958</item>
      <item>, OIB 91327367435</item>
      <item>, OIB null</item>
      <item>, OIB 94708495663</item>
    </izvorni_sadrzaj>
    <derivirana_varijabla naziv="DomainObject.Predmet.SudioniciListNazivOIB_1">
      <item>, OIB 85821130368</item>
      <item>, OIB 84679287958</item>
      <item>, OIB 91327367435</item>
      <item>, OIB null</item>
      <item>, OIB 94708495663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2421</properties:Characters>
  <properties:Lines>73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2016-10-28T09:23:00Z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