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15d8dc8" w14:paraId="15d8dc8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6002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D409F" w:rsidRP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 INSTALACIJE GREGURIĆ 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Slavka Kolara 42, </w:t>
      </w:r>
      <w:proofErr w:type="spellStart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Obedišće</w:t>
      </w:r>
      <w:proofErr w:type="spellEnd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Ježevsko</w:t>
      </w:r>
      <w:proofErr w:type="spellEnd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D409F" w:rsidRPr="00AD409F">
        <w:t xml:space="preserve"> </w:t>
      </w:r>
      <w:r w:rsidR="00AD409F" w:rsidRP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080753721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D409F" w:rsidRPr="00AD409F">
        <w:t xml:space="preserve"> </w:t>
      </w:r>
      <w:r w:rsidR="00AD409F" w:rsidRP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16394960850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409F" w:rsidRP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 INSTALACIJE GREGURIĆ d.o.o.</w:t>
      </w:r>
      <w:r w:rsidR="00AD409F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Slavka Kolara 42, </w:t>
      </w:r>
      <w:proofErr w:type="spellStart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Obedišće</w:t>
      </w:r>
      <w:proofErr w:type="spellEnd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Ježevsko</w:t>
      </w:r>
      <w:proofErr w:type="spellEnd"/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D409F" w:rsidRPr="00AD409F">
        <w:t xml:space="preserve"> </w:t>
      </w:r>
      <w:r w:rsidR="00AD409F" w:rsidRP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080753721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D409F" w:rsidRPr="00AD409F">
        <w:t xml:space="preserve"> </w:t>
      </w:r>
      <w:r w:rsidR="00AD409F" w:rsidRP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>16394960850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D409F">
        <w:rPr>
          <w:rFonts w:cs="Times New Roman" w:eastAsia="Times New Roman" w:hAnsi="Times New Roman" w:ascii="Times New Roman"/>
          <w:sz w:val="24"/>
          <w:szCs w:val="20"/>
          <w:lang w:eastAsia="hr-HR"/>
        </w:rPr>
        <w:t>106.394,26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53FB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6002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053FBE" w:rsidP="00053FBE" w:rsidR="00053F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053FBE" w:rsidP="00053FBE" w:rsidR="00053F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bookmarkStart w:name="_GoBack" w:id="0"/>
      <w:bookmarkEnd w:id="0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3FBE"/>
    <w:rsid w:val="001E619B"/>
    <w:rsid w:val="002D4772"/>
    <w:rsid w:val="00413795"/>
    <w:rsid w:val="00492E13"/>
    <w:rsid w:val="004A66FD"/>
    <w:rsid w:val="004F698C"/>
    <w:rsid w:val="009037B9"/>
    <w:rsid w:val="00954738"/>
    <w:rsid w:val="00AD409F"/>
    <w:rsid w:val="00B01916"/>
    <w:rsid w:val="00CA20E3"/>
    <w:rsid w:val="00CC03F5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9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9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19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19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19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9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9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19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19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19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St-6002/2015-5</izvorni_sadrzaj>
    <derivirana_varijabla naziv="DomainObject.Oznaka_1">St-6002/2015-5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6002</izvorni_sadrzaj>
    <derivirana_varijabla naziv="DomainObject.Predmet.Broj_1">6002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St-6002/2015</izvorni_sadrzaj>
    <derivirana_varijabla naziv="DomainObject.Predmet.OznakaBroj_1">St-6002/2015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INSTALACIJE GREGURIĆ d.o.o.</izvorni_sadrzaj>
    <derivirana_varijabla naziv="DomainObject.Predmet.ProtustrankaFormated_1">  ELEKTRO INSTALACIJE GREGURIĆ d.o.o.</derivirana_varijabla>
  </DomainObject.Predmet.ProtustrankaFormated>
  <DomainObject.Predmet.ProtustrankaFormatedOIB>
    <izvorni_sadrzaj>  ELEKTRO INSTALACIJE GREGURIĆ d.o.o., OIB 16394960850</izvorni_sadrzaj>
    <derivirana_varijabla naziv="DomainObject.Predmet.ProtustrankaFormatedOIB_1">  ELEKTRO INSTALACIJE GREGURIĆ d.o.o., OIB 16394960850</derivirana_varijabla>
  </DomainObject.Predmet.ProtustrankaFormatedOIB>
  <DomainObject.Predmet.ProtustrankaFormatedWithAdress>
    <izvorni_sadrzaj> ELEKTRO INSTALACIJE GREGURIĆ d.o.o., Slavka Kolara 42, 10370 Obedišće Ježevsko</izvorni_sadrzaj>
    <derivirana_varijabla naziv="DomainObject.Predmet.ProtustrankaFormatedWithAdress_1"> ELEKTRO INSTALACIJE GREGURIĆ d.o.o., Slavka Kolara 42, 10370 Obedišće Ježevsko</derivirana_varijabla>
  </DomainObject.Predmet.ProtustrankaFormatedWithAdress>
  <DomainObject.Predmet.ProtustrankaFormatedWithAdressOIB>
    <izvorni_sadrzaj> ELEKTRO INSTALACIJE GREGURIĆ d.o.o., OIB 16394960850, Slavka Kolara 42, 10370 Obedišće Ježevsko</izvorni_sadrzaj>
    <derivirana_varijabla naziv="DomainObject.Predmet.ProtustrankaFormatedWithAdressOIB_1"> ELEKTRO INSTALACIJE GREGURIĆ d.o.o., OIB 16394960850, Slavka Kolara 42, 10370 Obedišće Ježevsko</derivirana_varijabla>
  </DomainObject.Predmet.ProtustrankaFormatedWithAdressOIB>
  <DomainObject.Predmet.ProtustrankaWithAdress>
    <izvorni_sadrzaj>ELEKTRO INSTALACIJE GREGURIĆ d.o.o. Slavka Kolara 42, 10370 Obedišće Ježevsko</izvorni_sadrzaj>
    <derivirana_varijabla naziv="DomainObject.Predmet.ProtustrankaWithAdress_1">ELEKTRO INSTALACIJE GREGURIĆ d.o.o. Slavka Kolara 42, 10370 Obedišće Ježevsko</derivirana_varijabla>
  </DomainObject.Predmet.ProtustrankaWithAdress>
  <DomainObject.Predmet.ProtustrankaWithAdressOIB>
    <izvorni_sadrzaj>ELEKTRO INSTALACIJE GREGURIĆ d.o.o., OIB 16394960850, Slavka Kolara 42, 10370 Obedišće Ježevsko</izvorni_sadrzaj>
    <derivirana_varijabla naziv="DomainObject.Predmet.ProtustrankaWithAdressOIB_1">ELEKTRO INSTALACIJE GREGURIĆ d.o.o., OIB 16394960850, Slavka Kolara 42, 10370 Obedišće Ježevsko</derivirana_varijabla>
  </DomainObject.Predmet.ProtustrankaWithAdressOIB>
  <DomainObject.Predmet.ProtustrankaNazivFormated>
    <izvorni_sadrzaj>ELEKTRO INSTALACIJE GREGURIĆ d.o.o.</izvorni_sadrzaj>
    <derivirana_varijabla naziv="DomainObject.Predmet.ProtustrankaNazivFormated_1">ELEKTRO INSTALACIJE GREGURIĆ d.o.o.</derivirana_varijabla>
  </DomainObject.Predmet.ProtustrankaNazivFormated>
  <DomainObject.Predmet.ProtustrankaNazivFormatedOIB>
    <izvorni_sadrzaj>ELEKTRO INSTALACIJE GREGURIĆ d.o.o., OIB 16394960850</izvorni_sadrzaj>
    <derivirana_varijabla naziv="DomainObject.Predmet.ProtustrankaNazivFormatedOIB_1">ELEKTRO INSTALACIJE GREGURIĆ d.o.o., OIB 16394960850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INSTALACIJE GREGURIĆ d.o.o.</item>
    </izvorni_sadrzaj>
    <derivirana_varijabla naziv="DomainObject.Predmet.ProtuStrankaListFormated_1">
      <item>ELEKTRO INSTALACIJE GREGURIĆ d.o.o.</item>
    </derivirana_varijabla>
  </DomainObject.Predmet.ProtuStrankaListFormated>
  <DomainObject.Predmet.ProtuStrankaListFormatedOIB>
    <izvorni_sadrzaj>
      <item>ELEKTRO INSTALACIJE GREGURIĆ d.o.o., OIB 16394960850</item>
    </izvorni_sadrzaj>
    <derivirana_varijabla naziv="DomainObject.Predmet.ProtuStrankaListFormatedOIB_1">
      <item>ELEKTRO INSTALACIJE GREGURIĆ d.o.o., OIB 16394960850</item>
    </derivirana_varijabla>
  </DomainObject.Predmet.ProtuStrankaListFormatedOIB>
  <DomainObject.Predmet.ProtuStrankaListFormatedWithAdress>
    <izvorni_sadrzaj>
      <item>ELEKTRO INSTALACIJE GREGURIĆ d.o.o., Slavka Kolara 42, 10370 Obedišće Ježevsko</item>
    </izvorni_sadrzaj>
    <derivirana_varijabla naziv="DomainObject.Predmet.ProtuStrankaListFormatedWithAdress_1">
      <item>ELEKTRO INSTALACIJE GREGURIĆ d.o.o., Slavka Kolara 42, 10370 Obedišće Ježevsko</item>
    </derivirana_varijabla>
  </DomainObject.Predmet.ProtuStrankaListFormatedWithAdress>
  <DomainObject.Predmet.ProtuStrankaListFormatedWithAdressOIB>
    <izvorni_sadrzaj>
      <item>ELEKTRO INSTALACIJE GREGURIĆ d.o.o., OIB 16394960850, Slavka Kolara 42, 10370 Obedišće Ježevsko</item>
    </izvorni_sadrzaj>
    <derivirana_varijabla naziv="DomainObject.Predmet.ProtuStrankaListFormatedWithAdressOIB_1">
      <item>ELEKTRO INSTALACIJE GREGURIĆ d.o.o., OIB 16394960850, Slavka Kolara 42, 10370 Obedišće Ježevsko</item>
    </derivirana_varijabla>
  </DomainObject.Predmet.ProtuStrankaListFormatedWithAdressOIB>
  <DomainObject.Predmet.ProtuStrankaListNazivFormated>
    <izvorni_sadrzaj>
      <item>ELEKTRO INSTALACIJE GREGURIĆ d.o.o.</item>
    </izvorni_sadrzaj>
    <derivirana_varijabla naziv="DomainObject.Predmet.ProtuStrankaListNazivFormated_1">
      <item>ELEKTRO INSTALACIJE GREGURIĆ d.o.o.</item>
    </derivirana_varijabla>
  </DomainObject.Predmet.ProtuStrankaListNazivFormated>
  <DomainObject.Predmet.ProtuStrankaListNazivFormatedOIB>
    <izvorni_sadrzaj>
      <item>ELEKTRO INSTALACIJE GREGURIĆ d.o.o., OIB 16394960850</item>
    </izvorni_sadrzaj>
    <derivirana_varijabla naziv="DomainObject.Predmet.ProtuStrankaListNazivFormatedOIB_1">
      <item>ELEKTRO INSTALACIJE GREGURIĆ d.o.o., OIB 16394960850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St-6002/2015-5</izvorni_sadrzaj>
    <derivirana_varijabla naziv="DomainObject.PoslovniBrojDokumenta_1">St-6002/2015-5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INSTALACIJE GREGURIĆ d.o.o.</izvorni_sadrzaj>
    <derivirana_varijabla naziv="DomainObject.Predmet.ProtustrankaIDrugi_1">ELEKTRO INSTALACIJE GREGURIĆ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INSTALACIJE GREGURIĆ d.o.o., OIB 16394960850, Slavka Kolara 42, 10370 Obedišće Ježevsko</izvorni_sadrzaj>
    <derivirana_varijabla naziv="DomainObject.Predmet.ProtustrankaIDrugiAdressOIB_1">ELEKTRO INSTALACIJE GREGURIĆ d.o.o., OIB 16394960850, Slavka Kolara 42, 10370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INSTALACIJE GREGURIĆ d.o.o.</item>
      <item>FINA Regionalni centar Zagreb</item>
    </izvorni_sadrzaj>
    <derivirana_varijabla naziv="DomainObject.Predmet.SudioniciListNaziv_1">
      <item>ELEKTRO INSTALACIJE GREGURIĆ d.o.o.</item>
      <item>FINA Regionalni centar Zagreb</item>
    </derivirana_varijabla>
  </DomainObject.Predmet.SudioniciListNaziv>
  <DomainObject.Predmet.SudioniciListAdressOIB>
    <izvorni_sadrzaj>
      <item>ELEKTRO INSTALACIJE GREGURIĆ d.o.o., OIB 16394960850, Slavka Kolara 42,10370 Obedišće Ježevsko</item>
      <item>FINA Regionalni centar Zagreb, OIB 85821130368, Trg svibanjskih žrtava 1995. 1,10000 Zagreb</item>
    </izvorni_sadrzaj>
    <derivirana_varijabla naziv="DomainObject.Predmet.SudioniciListAdressOIB_1">
      <item>ELEKTRO INSTALACIJE GREGURIĆ d.o.o., OIB 16394960850, Slavka Kolara 42,10370 Obedišće Ježevsko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16394960850</item>
      <item>, OIB 85821130368</item>
    </izvorni_sadrzaj>
    <derivirana_varijabla naziv="DomainObject.Predmet.SudioniciListNazivOIB_1">
      <item>, OIB 16394960850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2013</properties:Characters>
  <properties:Lines>61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2016-04-19T09:14:00Z</dcterms:created>
  <dc:creator>Mario Žišković</dc:creator>
  <cp:lastModifiedBy>Anđelka Mandarić</cp:lastModifiedBy>
  <cp:lastPrinted>2016-04-19T11:29:00Z</cp:lastPrinted>
  <dcterms:modified xmlns:xsi="http://www.w3.org/2001/XMLSchema-instance" xsi:type="dcterms:W3CDTF">2016-04-19T12:12:00Z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St-6002/2015-5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