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aa3" w14:paraId="10e6aa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B578E4">
        <w:t>4</w:t>
      </w:r>
      <w:r w:rsidR="00C327FF">
        <w:t>4</w:t>
      </w:r>
      <w:r w:rsidR="00E83A69">
        <w:t>4</w:t>
      </w:r>
      <w:r w:rsidR="00C327FF">
        <w:t>3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CB79D0">
        <w:t xml:space="preserve">ZAGREB INVEST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B79D0">
        <w:t xml:space="preserve">Zagreb, Ribnjak 28, </w:t>
      </w:r>
      <w:r w:rsidR="00144A4E">
        <w:t>MBS: 080</w:t>
      </w:r>
      <w:r w:rsidR="00CB79D0">
        <w:t>132373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000284">
        <w:t>1</w:t>
      </w:r>
      <w:r w:rsidR="00441A2B">
        <w:t>4</w:t>
      </w:r>
      <w:r w:rsidR="00CB79D0">
        <w:t>715086238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B79D0">
        <w:t>143.608,31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CB79D0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815C3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6235A"/>
    <w:rsid w:val="00B82F18"/>
    <w:rsid w:val="00BC0A25"/>
    <w:rsid w:val="00BE4F95"/>
    <w:rsid w:val="00C03E9F"/>
    <w:rsid w:val="00C23CE1"/>
    <w:rsid w:val="00C327FF"/>
    <w:rsid w:val="00C836B9"/>
    <w:rsid w:val="00C958E9"/>
    <w:rsid w:val="00CB79D0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4443</izvorni_sadrzaj>
    <derivirana_varijabla naziv="DomainObject.Predmet.Broj_1">4443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St-4443/2015</izvorni_sadrzaj>
    <derivirana_varijabla naziv="DomainObject.Predmet.OznakaBroj_1">St-4443/2015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</izvorni_sadrzaj>
    <derivirana_varijabla naziv="DomainObject.Predmet.OstaliListFormated_1">
      <item>Tomislav Nevistić punomoćnik sudionika u postupku ZAGREB INVEST d.o.o.</item>
    </derivirana_varijabla>
  </DomainObject.Predmet.OstaliListFormated>
  <DomainObject.Predmet.OstaliListFormatedOIB>
    <izvorni_sadrzaj>
      <item>Tomislav Nevistić, OIB 85811918194 punomoćnik sudionika u postupku ZAGREB INVEST d.o.o.</item>
    </izvorni_sadrzaj>
    <derivirana_varijabla naziv="DomainObject.Predmet.OstaliListFormatedOIB_1">
      <item>Tomislav Nevistić, OIB 85811918194 punomoćnik sudionika u postupku ZAGREB INVEST d.o.o.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</izvorni_sadrzaj>
    <derivirana_varijabla naziv="DomainObject.Predmet.OstaliListFormatedWithAdress_1">
      <item>Tomislav Nevistić, Iblerov trg 10, 10000 Zagreb punomoćnik sudionika u postupku ZAGREB INVEST d.o.o.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</izvorni_sadrzaj>
    <derivirana_varijabla naziv="DomainObject.Predmet.OstaliListFormatedWithAdressOIB_1">
      <item>Tomislav Nevistić, OIB 85811918194, Iblerov trg 10, 10000 Zagreb punomoćnik sudionika u postupku ZAGREB INVEST d.o.o.</item>
    </derivirana_varijabla>
  </DomainObject.Predmet.OstaliListFormatedWithAdressOIB>
  <DomainObject.Predmet.OstaliListNazivFormated>
    <izvorni_sadrzaj>
      <item>Tomislav Nevistić</item>
    </izvorni_sadrzaj>
    <derivirana_varijabla naziv="DomainObject.Predmet.OstaliListNazivFormated_1">
      <item>Tomislav Nevistić</item>
    </derivirana_varijabla>
  </DomainObject.Predmet.OstaliListNazivFormated>
  <DomainObject.Predmet.OstaliListNazivFormatedOIB>
    <izvorni_sadrzaj>
      <item>Tomislav Nevistić, OIB 85811918194</item>
    </izvorni_sadrzaj>
    <derivirana_varijabla naziv="DomainObject.Predmet.OstaliListNazivFormatedOIB_1">
      <item>Tomislav Nevistić, OIB 85811918194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</izvorni_sadrzaj>
    <derivirana_varijabla naziv="DomainObject.Predmet.SudioniciListNaziv_1">
      <item>ZAGREB INVEST d.o.o.</item>
      <item>FINA Regionalni centar Zagreb</item>
      <item>Tomislav Nevistić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</izvorni_sadrzaj>
    <derivirana_varijabla naziv="DomainObject.Predmet.SudioniciListNazivOIB_1">
      <item>, OIB 14715086238</item>
      <item>, OIB 85821130368</item>
      <item>, OIB 85811918194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2016-02-03T10:34:00Z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