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0a8f" w14:paraId="3950a8f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0F01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117F67">
        <w:rPr>
          <w:rFonts w:hAnsi="Times New Roman" w:ascii="Times New Roman"/>
        </w:rPr>
        <w:t>6235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4A07D3" w:rsidP="00B81090" w:rsidR="004A07D3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  <w:r w:rsidR="000F014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C7E7F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3C7E7F">
        <w:rPr>
          <w:rFonts w:hAnsi="Times New Roman" w:ascii="Times New Roman"/>
          <w:szCs w:val="24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117F67" w:rsidRPr="00117F67">
        <w:rPr>
          <w:rFonts w:hAnsi="Times New Roman" w:ascii="Times New Roman"/>
          <w:szCs w:val="24"/>
        </w:rPr>
        <w:t>B-KEPE j.d.o.o. za trgovinu, usluge i ugostiteljstvo, OIB: 08542354838,  MBS: 080919556</w:t>
      </w:r>
      <w:r w:rsidR="000F014C">
        <w:rPr>
          <w:rFonts w:hAnsi="Times New Roman" w:ascii="Times New Roman"/>
          <w:szCs w:val="24"/>
        </w:rPr>
        <w:t>, dana 24</w:t>
      </w:r>
      <w:r w:rsidR="000338FC">
        <w:rPr>
          <w:rFonts w:hAnsi="Times New Roman" w:ascii="Times New Roman"/>
          <w:szCs w:val="24"/>
        </w:rPr>
        <w:t>. travnja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117F67" w:rsidR="00117F6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203828">
        <w:rPr>
          <w:rFonts w:hAnsi="Times New Roman" w:ascii="Times New Roman"/>
          <w:szCs w:val="24"/>
        </w:rPr>
        <w:t xml:space="preserve">Za privremenog stečajnog upravitelja imenuje se </w:t>
      </w:r>
      <w:r w:rsidR="00117F67">
        <w:rPr>
          <w:rFonts w:hAnsi="Times New Roman" w:ascii="Times New Roman"/>
          <w:szCs w:val="24"/>
        </w:rPr>
        <w:t xml:space="preserve">MILENA VELJOVIĆ, </w:t>
      </w:r>
    </w:p>
    <w:p w:rsidRDefault="00117F67" w:rsidP="00117F67" w:rsidR="007F17A7" w:rsidRPr="00117F67">
      <w:pPr>
        <w:jc w:val="both"/>
        <w:rPr>
          <w:rFonts w:hAnsi="Times New Roman" w:ascii="Times New Roman"/>
          <w:szCs w:val="24"/>
        </w:rPr>
      </w:pPr>
      <w:r w:rsidRPr="00117F67">
        <w:rPr>
          <w:rFonts w:hAnsi="Times New Roman" w:ascii="Times New Roman"/>
          <w:szCs w:val="24"/>
        </w:rPr>
        <w:t>OIB:90523902370</w:t>
      </w:r>
      <w:r w:rsidR="00CD048E" w:rsidRPr="00117F67">
        <w:rPr>
          <w:rFonts w:hAnsi="Times New Roman" w:ascii="Times New Roman"/>
          <w:szCs w:val="24"/>
        </w:rPr>
        <w:t xml:space="preserve">, iz </w:t>
      </w:r>
      <w:r w:rsidRPr="00117F67">
        <w:rPr>
          <w:rFonts w:hAnsi="Times New Roman" w:ascii="Times New Roman"/>
          <w:szCs w:val="24"/>
        </w:rPr>
        <w:t>Pule, Dobrilina 9.</w:t>
      </w: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03828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117F67">
        <w:rPr>
          <w:rFonts w:hAnsi="Times New Roman" w:ascii="Times New Roman"/>
          <w:szCs w:val="24"/>
        </w:rPr>
        <w:t>06.10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117F67" w:rsidRPr="00117F67">
        <w:rPr>
          <w:rFonts w:hAnsi="Times New Roman" w:ascii="Times New Roman"/>
          <w:szCs w:val="24"/>
        </w:rPr>
        <w:t>B-KEPE j.d.o.o. za trgovinu, usluge i ugostiteljstvo, OIB: 08542354838,  MBS: 080919556</w:t>
      </w:r>
      <w:r w:rsidR="00576EC7">
        <w:rPr>
          <w:rFonts w:hAnsi="Times New Roman" w:ascii="Times New Roman"/>
          <w:szCs w:val="24"/>
        </w:rPr>
        <w:t>.</w:t>
      </w: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8C40F3">
        <w:rPr>
          <w:rFonts w:hAnsi="Times New Roman" w:ascii="Times New Roman"/>
          <w:szCs w:val="24"/>
        </w:rPr>
        <w:t>13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do</w:t>
      </w:r>
      <w:r w:rsidR="00203828">
        <w:rPr>
          <w:rFonts w:hAnsi="Times New Roman" w:ascii="Times New Roman"/>
          <w:szCs w:val="24"/>
        </w:rPr>
        <w:t xml:space="preserve">stavu prokaznog popisa imovine, ali na ročište </w:t>
      </w:r>
      <w:r w:rsidR="008C40F3">
        <w:rPr>
          <w:rFonts w:hAnsi="Times New Roman" w:ascii="Times New Roman"/>
          <w:szCs w:val="24"/>
        </w:rPr>
        <w:t>dana 16</w:t>
      </w:r>
      <w:r w:rsidR="00203828">
        <w:rPr>
          <w:rFonts w:hAnsi="Times New Roman" w:ascii="Times New Roman"/>
          <w:szCs w:val="24"/>
        </w:rPr>
        <w:t xml:space="preserve">. ožujka 2017. nije pristupio, niti dostavio traženo. </w:t>
      </w:r>
    </w:p>
    <w:p w:rsidRDefault="007F17A7" w:rsidP="000338F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117F67">
        <w:rPr>
          <w:rFonts w:hAnsi="Times New Roman" w:ascii="Times New Roman"/>
          <w:szCs w:val="24"/>
        </w:rPr>
        <w:t>5.691,15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8C40F3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F014C" w:rsidP="007F17A7" w:rsidR="000F014C">
      <w:pPr>
        <w:ind w:firstLine="720"/>
        <w:jc w:val="both"/>
        <w:rPr>
          <w:rFonts w:hAnsi="Times New Roman" w:ascii="Times New Roman"/>
          <w:szCs w:val="24"/>
        </w:rPr>
      </w:pPr>
    </w:p>
    <w:p w:rsidRDefault="000F014C" w:rsidP="007F17A7" w:rsidR="000F014C">
      <w:pPr>
        <w:ind w:firstLine="720"/>
        <w:jc w:val="both"/>
        <w:rPr>
          <w:rFonts w:hAnsi="Times New Roman" w:ascii="Times New Roman"/>
          <w:szCs w:val="24"/>
        </w:rPr>
      </w:pPr>
    </w:p>
    <w:p w:rsidRDefault="000F014C" w:rsidP="007F17A7" w:rsidR="000F014C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0F014C">
        <w:rPr>
          <w:rFonts w:hAnsi="Times New Roman" w:ascii="Times New Roman"/>
          <w:szCs w:val="24"/>
        </w:rPr>
        <w:t>24</w:t>
      </w:r>
      <w:r w:rsidR="000338FC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2017.g.</w:t>
      </w:r>
    </w:p>
    <w:p w:rsidRDefault="000F014C" w:rsidP="003B1ADE" w:rsidR="000F014C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  <w:r w:rsidR="00FF48FC">
        <w:rPr>
          <w:rFonts w:hAnsi="Times New Roman" w:ascii="Times New Roman"/>
          <w:szCs w:val="24"/>
        </w:rPr>
        <w:t>Vesna Sremac Šoštar,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0F014C" w:rsidP="000F014C" w:rsidR="000F014C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0F014C" w:rsidP="000F014C" w:rsidR="000F014C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0F014C" w:rsidP="000F014C" w:rsidR="000F014C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0F014C" w:rsidR="000F014C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0F014C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66CF8" w:rsidP="00766CF8" w:rsidR="00766CF8">
      <w:pPr>
        <w:jc w:val="both"/>
        <w:rPr>
          <w:rFonts w:hAnsi="Times New Roman" w:ascii="Times New Roman"/>
        </w:rPr>
      </w:pPr>
    </w:p>
    <w:p w:rsidRDefault="00FF48FC" w:rsidP="00FF48FC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F48FC" w:rsidP="00FF48FC" w:rsidR="00FF48FC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FF48FC">
        <w:rPr>
          <w:rFonts w:hAnsi="Times New Roman" w:ascii="Times New Roman"/>
        </w:rPr>
        <w:t>Zlatka Plivelić</w:t>
      </w:r>
    </w:p>
    <w:sectPr w:rsidSect="00E12212" w:rsidR="00FF48FC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56E" w:rsidR="003D756E">
      <w:r>
        <w:separator/>
      </w:r>
    </w:p>
  </w:endnote>
  <w:endnote w:id="0" w:type="continuationSeparator">
    <w:p w:rsidRDefault="003D756E" w:rsidR="003D7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56E" w:rsidR="003D756E">
      <w:r>
        <w:separator/>
      </w:r>
    </w:p>
  </w:footnote>
  <w:footnote w:id="0" w:type="continuationSeparator">
    <w:p w:rsidRDefault="003D756E" w:rsidR="003D7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7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0F014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117F67">
      <w:rPr>
        <w:rFonts w:hAnsi="Times New Roman" w:ascii="Times New Roman"/>
      </w:rPr>
      <w:t>6235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4A99"/>
    <w:multiLevelType w:val="hybridMultilevel"/>
    <w:tmpl w:val="473E7786"/>
    <w:lvl w:tplc="C31CA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8FC"/>
    <w:rsid w:val="000340EE"/>
    <w:rsid w:val="0004727E"/>
    <w:rsid w:val="00081DEC"/>
    <w:rsid w:val="00083CA4"/>
    <w:rsid w:val="000915FD"/>
    <w:rsid w:val="000C4F87"/>
    <w:rsid w:val="000C73F3"/>
    <w:rsid w:val="000E0033"/>
    <w:rsid w:val="000F014C"/>
    <w:rsid w:val="000F4D6A"/>
    <w:rsid w:val="00117F67"/>
    <w:rsid w:val="001448F8"/>
    <w:rsid w:val="001B052B"/>
    <w:rsid w:val="001D5EB3"/>
    <w:rsid w:val="001F470D"/>
    <w:rsid w:val="0020382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C7E7F"/>
    <w:rsid w:val="003D756E"/>
    <w:rsid w:val="003E01D6"/>
    <w:rsid w:val="00416EBF"/>
    <w:rsid w:val="00472781"/>
    <w:rsid w:val="00481A67"/>
    <w:rsid w:val="004A07D3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82976"/>
    <w:rsid w:val="0059094D"/>
    <w:rsid w:val="005919AE"/>
    <w:rsid w:val="005E0EEF"/>
    <w:rsid w:val="00605C1B"/>
    <w:rsid w:val="006252E5"/>
    <w:rsid w:val="00627D00"/>
    <w:rsid w:val="006927C8"/>
    <w:rsid w:val="00737A4B"/>
    <w:rsid w:val="0074133D"/>
    <w:rsid w:val="007462B8"/>
    <w:rsid w:val="00766390"/>
    <w:rsid w:val="00766CF8"/>
    <w:rsid w:val="007A5E7A"/>
    <w:rsid w:val="007B6131"/>
    <w:rsid w:val="007B77D1"/>
    <w:rsid w:val="007C72DF"/>
    <w:rsid w:val="007E4D02"/>
    <w:rsid w:val="007E7DFD"/>
    <w:rsid w:val="007F17A7"/>
    <w:rsid w:val="007F2409"/>
    <w:rsid w:val="008031BA"/>
    <w:rsid w:val="00813B62"/>
    <w:rsid w:val="008145B1"/>
    <w:rsid w:val="0081479D"/>
    <w:rsid w:val="00831C29"/>
    <w:rsid w:val="00833C83"/>
    <w:rsid w:val="008816DA"/>
    <w:rsid w:val="00891FB2"/>
    <w:rsid w:val="008C24B3"/>
    <w:rsid w:val="008C40F3"/>
    <w:rsid w:val="008D7847"/>
    <w:rsid w:val="008E0EF7"/>
    <w:rsid w:val="009432E4"/>
    <w:rsid w:val="009527AB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C4E9D"/>
    <w:rsid w:val="00C156FD"/>
    <w:rsid w:val="00C25761"/>
    <w:rsid w:val="00C52AF1"/>
    <w:rsid w:val="00C54465"/>
    <w:rsid w:val="00C703D0"/>
    <w:rsid w:val="00C75F6C"/>
    <w:rsid w:val="00C761AE"/>
    <w:rsid w:val="00CB1E0D"/>
    <w:rsid w:val="00CB331B"/>
    <w:rsid w:val="00CB732E"/>
    <w:rsid w:val="00CB7817"/>
    <w:rsid w:val="00CC6A3C"/>
    <w:rsid w:val="00CD048E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  <w:rsid w:val="00FF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766CF8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766CF8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6235</izvorni_sadrzaj>
    <derivirana_varijabla naziv="DomainObject.Predmet.Broj_1">6235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St-6235/2016</izvorni_sadrzaj>
    <derivirana_varijabla naziv="DomainObject.Predmet.OznakaBroj_1">St-6235/2016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B-KEPE j.d.o.o. zastupanog po punomoćniku SAŠA KEPE</izvorni_sadrzaj>
    <derivirana_varijabla naziv="DomainObject.Predmet.ProtustrankaFormated_1">  B-KEPE j.d.o.o. zastupanog po punomoćniku SAŠA KEPE</derivirana_varijabla>
  </DomainObject.Predmet.ProtustrankaFormated>
  <DomainObject.Predmet.ProtustrankaFormatedOIB>
    <izvorni_sadrzaj>  B-KEPE j.d.o.o., OIB 08542354838 zastupanog po punomoćniku SAŠA KEPE</izvorni_sadrzaj>
    <derivirana_varijabla naziv="DomainObject.Predmet.ProtustrankaFormatedOIB_1">  B-KEPE j.d.o.o., OIB 08542354838 zastupanog po punomoćniku SAŠA KEPE</derivirana_varijabla>
  </DomainObject.Predmet.ProtustrankaFormatedOIB>
  <DomainObject.Predmet.ProtustrankaFormatedWithAdress>
    <izvorni_sadrzaj> B-KEPE j.d.o.o., Donji Krivaj 50, 44317 Voloder zastupanog po punomoćniku SAŠA KEPE</izvorni_sadrzaj>
    <derivirana_varijabla naziv="DomainObject.Predmet.ProtustrankaFormatedWithAdress_1"> B-KEPE j.d.o.o., Donji Krivaj 50, 44317 Voloder zastupanog po punomoćniku SAŠA KEPE</derivirana_varijabla>
  </DomainObject.Predmet.ProtustrankaFormatedWithAdress>
  <DomainObject.Predmet.ProtustrankaFormatedWithAdressOIB>
    <izvorni_sadrzaj> B-KEPE j.d.o.o., OIB 08542354838, Donji Krivaj 50, 44317 Voloder zastupanog po punomoćniku SAŠA KEPE</izvorni_sadrzaj>
    <derivirana_varijabla naziv="DomainObject.Predmet.ProtustrankaFormatedWithAdressOIB_1"> B-KEPE j.d.o.o., OIB 08542354838, Donji Krivaj 50, 44317 Voloder zastupanog po punomoćniku SAŠA KEPE</derivirana_varijabla>
  </DomainObject.Predmet.ProtustrankaFormatedWithAdressOIB>
  <DomainObject.Predmet.ProtustrankaWithAdress>
    <izvorni_sadrzaj>B-KEPE j.d.o.o. Donji Krivaj 50, 44317 Voloder</izvorni_sadrzaj>
    <derivirana_varijabla naziv="DomainObject.Predmet.ProtustrankaWithAdress_1">B-KEPE j.d.o.o. Donji Krivaj 50, 44317 Voloder</derivirana_varijabla>
  </DomainObject.Predmet.ProtustrankaWithAdress>
  <DomainObject.Predmet.ProtustrankaWithAdressOIB>
    <izvorni_sadrzaj>B-KEPE j.d.o.o., OIB 08542354838, Donji Krivaj 50, 44317 Voloder</izvorni_sadrzaj>
    <derivirana_varijabla naziv="DomainObject.Predmet.ProtustrankaWithAdressOIB_1">B-KEPE j.d.o.o., OIB 08542354838, Donji Krivaj 50, 44317 Voloder</derivirana_varijabla>
  </DomainObject.Predmet.ProtustrankaWithAdressOIB>
  <DomainObject.Predmet.ProtustrankaNazivFormated>
    <izvorni_sadrzaj>B-KEPE j.d.o.o.</izvorni_sadrzaj>
    <derivirana_varijabla naziv="DomainObject.Predmet.ProtustrankaNazivFormated_1">B-KEPE j.d.o.o.</derivirana_varijabla>
  </DomainObject.Predmet.ProtustrankaNazivFormated>
  <DomainObject.Predmet.ProtustrankaNazivFormatedOIB>
    <izvorni_sadrzaj>B-KEPE j.d.o.o., OIB 08542354838</izvorni_sadrzaj>
    <derivirana_varijabla naziv="DomainObject.Predmet.ProtustrankaNazivFormatedOIB_1">B-KEPE j.d.o.o., OIB 08542354838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B-KEPE j.d.o.o. zastupanog po punomoćniku SAŠA KEPE</item>
    </izvorni_sadrzaj>
    <derivirana_varijabla naziv="DomainObject.Predmet.ProtuStrankaListFormated_1">
      <item>B-KEPE j.d.o.o. zastupanog po punomoćniku SAŠA KEPE</item>
    </derivirana_varijabla>
  </DomainObject.Predmet.ProtuStrankaListFormated>
  <DomainObject.Predmet.ProtuStrankaListFormatedOIB>
    <izvorni_sadrzaj>
      <item>B-KEPE j.d.o.o., OIB 08542354838 zastupanog po punomoćniku SAŠA KEPE</item>
    </izvorni_sadrzaj>
    <derivirana_varijabla naziv="DomainObject.Predmet.ProtuStrankaListFormatedOIB_1">
      <item>B-KEPE j.d.o.o., OIB 08542354838 zastupanog po punomoćniku SAŠA KEPE</item>
    </derivirana_varijabla>
  </DomainObject.Predmet.ProtuStrankaListFormatedOIB>
  <DomainObject.Predmet.ProtuStrankaListFormatedWithAdress>
    <izvorni_sadrzaj>
      <item>B-KEPE j.d.o.o., Donji Krivaj 50, 44317 Voloder zastupanog po punomoćniku SAŠA KEPE</item>
    </izvorni_sadrzaj>
    <derivirana_varijabla naziv="DomainObject.Predmet.ProtuStrankaListFormatedWithAdress_1">
      <item>B-KEPE j.d.o.o., Donji Krivaj 50, 44317 Voloder zastupanog po punomoćniku SAŠA KEPE</item>
    </derivirana_varijabla>
  </DomainObject.Predmet.ProtuStrankaListFormatedWithAdress>
  <DomainObject.Predmet.ProtuStrankaListFormatedWithAdressOIB>
    <izvorni_sadrzaj>
      <item>B-KEPE j.d.o.o., OIB 08542354838, Donji Krivaj 50, 44317 Voloder zastupanog po punomoćniku SAŠA KEPE</item>
    </izvorni_sadrzaj>
    <derivirana_varijabla naziv="DomainObject.Predmet.ProtuStrankaListFormatedWithAdressOIB_1">
      <item>B-KEPE j.d.o.o., OIB 08542354838, Donji Krivaj 50, 44317 Voloder zastupanog po punomoćniku SAŠA KEPE</item>
    </derivirana_varijabla>
  </DomainObject.Predmet.ProtuStrankaListFormatedWithAdressOIB>
  <DomainObject.Predmet.ProtuStrankaListNazivFormated>
    <izvorni_sadrzaj>
      <item>B-KEPE j.d.o.o.</item>
    </izvorni_sadrzaj>
    <derivirana_varijabla naziv="DomainObject.Predmet.ProtuStrankaListNazivFormated_1">
      <item>B-KEPE j.d.o.o.</item>
    </derivirana_varijabla>
  </DomainObject.Predmet.ProtuStrankaListNazivFormated>
  <DomainObject.Predmet.ProtuStrankaListNazivFormatedOIB>
    <izvorni_sadrzaj>
      <item>B-KEPE j.d.o.o., OIB 08542354838</item>
    </izvorni_sadrzaj>
    <derivirana_varijabla naziv="DomainObject.Predmet.ProtuStrankaListNazivFormatedOIB_1">
      <item>B-KEPE j.d.o.o., OIB 08542354838</item>
    </derivirana_varijabla>
  </DomainObject.Predmet.ProtuStrankaListNazivFormatedOIB>
  <DomainObject.Predmet.OstaliListFormated>
    <izvorni_sadrzaj>
      <item>SAŠA KEPE punomoćnik sudionika u postupku B-KEPE j.d.o.o.</item>
    </izvorni_sadrzaj>
    <derivirana_varijabla naziv="DomainObject.Predmet.OstaliListFormated_1">
      <item>SAŠA KEPE punomoćnik sudionika u postupku B-KEPE j.d.o.o.</item>
    </derivirana_varijabla>
  </DomainObject.Predmet.OstaliListFormated>
  <DomainObject.Predmet.OstaliListFormatedOIB>
    <izvorni_sadrzaj>
      <item>SAŠA KEPE, OIB 44374766643 punomoćnik sudionika u postupku B-KEPE j.d.o.o.</item>
    </izvorni_sadrzaj>
    <derivirana_varijabla naziv="DomainObject.Predmet.OstaliListFormatedOIB_1">
      <item>SAŠA KEPE, OIB 44374766643 punomoćnik sudionika u postupku B-KEPE j.d.o.o.</item>
    </derivirana_varijabla>
  </DomainObject.Predmet.OstaliListFormatedOIB>
  <DomainObject.Predmet.OstaliListFormatedWithAdress>
    <izvorni_sadrzaj>
      <item>SAŠA KEPE, Donji Krivaj 50, 44317 Voloder punomoćnik sudionika u postupku B-KEPE j.d.o.o.</item>
    </izvorni_sadrzaj>
    <derivirana_varijabla naziv="DomainObject.Predmet.OstaliListFormatedWithAdress_1">
      <item>SAŠA KEPE, Donji Krivaj 50, 44317 Voloder punomoćnik sudionika u postupku B-KEPE j.d.o.o.</item>
    </derivirana_varijabla>
  </DomainObject.Predmet.OstaliListFormatedWithAdress>
  <DomainObject.Predmet.OstaliListFormatedWithAdressOIB>
    <izvorni_sadrzaj>
      <item>SAŠA KEPE, OIB 44374766643, Donji Krivaj 50, 44317 Voloder punomoćnik sudionika u postupku B-KEPE j.d.o.o.</item>
    </izvorni_sadrzaj>
    <derivirana_varijabla naziv="DomainObject.Predmet.OstaliListFormatedWithAdressOIB_1">
      <item>SAŠA KEPE, OIB 44374766643, Donji Krivaj 50, 44317 Voloder punomoćnik sudionika u postupku B-KEPE j.d.o.o.</item>
    </derivirana_varijabla>
  </DomainObject.Predmet.OstaliListFormatedWithAdressOIB>
  <DomainObject.Predmet.OstaliListNazivFormated>
    <izvorni_sadrzaj>
      <item>SAŠA KEPE</item>
    </izvorni_sadrzaj>
    <derivirana_varijabla naziv="DomainObject.Predmet.OstaliListNazivFormated_1">
      <item>SAŠA KEPE</item>
    </derivirana_varijabla>
  </DomainObject.Predmet.OstaliListNazivFormated>
  <DomainObject.Predmet.OstaliListNazivFormatedOIB>
    <izvorni_sadrzaj>
      <item>SAŠA KEPE, OIB 44374766643</item>
    </izvorni_sadrzaj>
    <derivirana_varijabla naziv="DomainObject.Predmet.OstaliListNazivFormatedOIB_1">
      <item>SAŠA KEPE, OIB 44374766643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B-KEPE j.d.o.o.</izvorni_sadrzaj>
    <derivirana_varijabla naziv="DomainObject.Predmet.ProtustrankaIDrugi_1">B-KEPE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B-KEPE j.d.o.o., OIB 08542354838, Donji Krivaj 50, 44317 Voloder</izvorni_sadrzaj>
    <derivirana_varijabla naziv="DomainObject.Predmet.ProtustrankaIDrugiAdressOIB_1">B-KEPE j.d.o.o., OIB 08542354838, Donji Krivaj 50,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B-KEPE j.d.o.o.</item>
      <item>SAŠA KEPE</item>
    </izvorni_sadrzaj>
    <derivirana_varijabla naziv="DomainObject.Predmet.SudioniciListNaziv_1">
      <item>FINA Regionalni centar Zagreb</item>
      <item>B-KEPE j.d.o.o.</item>
      <item>SAŠA KEPE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B-KEPE j.d.o.o., OIB 08542354838, Donji Krivaj 50,44317 Voloder</item>
      <item>SAŠA KEPE, OIB 44374766643, Donji Krivaj 50,44317 Voloder</item>
    </izvorni_sadrzaj>
    <derivirana_varijabla naziv="DomainObject.Predmet.SudioniciListAdressOIB_1">
      <item>FINA Regionalni centar Zagreb, OIB 85821130368, Trg svibanjskih žrtava 1995. Br. 1,10000 Zagreb</item>
      <item>B-KEPE j.d.o.o., OIB 08542354838, Donji Krivaj 50,44317 Voloder</item>
      <item>SAŠA KEPE, OIB 44374766643, Donji Krivaj 50,44317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08542354838</item>
      <item>, OIB 44374766643</item>
    </izvorni_sadrzaj>
    <derivirana_varijabla naziv="DomainObject.Predmet.SudioniciListNazivOIB_1">
      <item>, OIB 85821130368</item>
      <item>, OIB 08542354838</item>
      <item>, OIB 44374766643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87AA2-810E-4BFF-B6AD-79DD6370C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413</properties:Words>
  <properties:Characters>2181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2017-04-24T12:10:00Z</dcterms:created>
  <dc:creator>x</dc:creator>
  <cp:lastModifiedBy>Zlatka Plivelić</cp:lastModifiedBy>
  <cp:lastPrinted>2017-04-24T12:12:00Z</cp:lastPrinted>
  <dcterms:modified xmlns:xsi="http://www.w3.org/2001/XMLSchema-instance" xsi:type="dcterms:W3CDTF">2017-04-24T12:40:00Z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