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a68e" w14:paraId="eeaa68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D1559" w:rsidRPr="002D1559">
        <w:t>MODEL j.d.o.o., Zadar, Ulica Lovre Matačića 29, OIB: 04297518258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B0631">
        <w:t>17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D1559" w:rsidRPr="002D1559">
        <w:t>MODEL j.d.o.o., Zadar, Ulica Lovre Matačića 29, OIB: 04297518258</w:t>
      </w:r>
      <w:r w:rsidR="00990573">
        <w:t xml:space="preserve">, </w:t>
      </w:r>
      <w:r>
        <w:t xml:space="preserve">na temelju neizvršenih osnova za plaćanje iznosi </w:t>
      </w:r>
      <w:r w:rsidR="002D1559">
        <w:t>5</w:t>
      </w:r>
      <w:r w:rsidR="00990573">
        <w:t>.</w:t>
      </w:r>
      <w:r w:rsidR="002D1559">
        <w:t>834</w:t>
      </w:r>
      <w:r w:rsidR="00661B9C">
        <w:t>,</w:t>
      </w:r>
      <w:r w:rsidR="002D1559">
        <w:t>67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D1559">
        <w:t>Danijel Kezić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B0631">
        <w:t>17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086A0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2D1559">
      <w:t>417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2D1559">
      <w:t>417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6A0F"/>
    <w:rsid w:val="00087712"/>
    <w:rsid w:val="000A7C91"/>
    <w:rsid w:val="000B1DF4"/>
    <w:rsid w:val="000C333F"/>
    <w:rsid w:val="000E678F"/>
    <w:rsid w:val="001028FB"/>
    <w:rsid w:val="00102BC1"/>
    <w:rsid w:val="00116FEB"/>
    <w:rsid w:val="001660B0"/>
    <w:rsid w:val="00176D97"/>
    <w:rsid w:val="0019042D"/>
    <w:rsid w:val="001A3412"/>
    <w:rsid w:val="001A4D13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14DF7"/>
    <w:rsid w:val="00D32390"/>
    <w:rsid w:val="00D34817"/>
    <w:rsid w:val="00D57BB6"/>
    <w:rsid w:val="00D72950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jednostavno društvo s ograničenom odgovornošću za usluge</izvorni_sadrzaj>
    <derivirana_varijabla naziv="DomainObject.Predmet.ProtustrankaFormated_1">  MODEL jednostavno društvo s ograničenom odgovornošću za usluge</derivirana_varijabla>
  </DomainObject.Predmet.ProtustrankaFormated>
  <DomainObject.Predmet.ProtustrankaFormatedOIB>
    <izvorni_sadrzaj>  MODEL jednostavno društvo s ograničenom odgovornošću za usluge, OIB 04297518258</izvorni_sadrzaj>
    <derivirana_varijabla naziv="DomainObject.Predmet.ProtustrankaFormatedOIB_1">  MODEL jednostavno društvo s ograničenom odgovornošću za usluge, OIB 04297518258</derivirana_varijabla>
  </DomainObject.Predmet.ProtustrankaFormatedOIB>
  <DomainObject.Predmet.ProtustrankaFormatedWithAdress>
    <izvorni_sadrzaj> MODEL jednostavno društvo s ograničenom odgovornošću za usluge, Ulica Lovre Matačića 29, 23000 Zadar</izvorni_sadrzaj>
    <derivirana_varijabla naziv="DomainObject.Predmet.ProtustrankaFormatedWithAdress_1"> MODEL jednostavno društvo s ograničenom odgovornošću za usluge, Ulica Lovre Matačića 29, 23000 Zadar</derivirana_varijabla>
  </DomainObject.Predmet.ProtustrankaFormatedWithAdress>
  <DomainObject.Predmet.ProtustrankaFormatedWithAdressOIB>
    <izvorni_sadrzaj> MODEL jednostavno društvo s ograničenom odgovornošću za usluge, OIB 04297518258, Ulica Lovre Matačića 29, 23000 Zadar</izvorni_sadrzaj>
    <derivirana_varijabla naziv="DomainObject.Predmet.ProtustrankaFormatedWithAdressOIB_1"> MODEL jednostavno društvo s ograničenom odgovornošću za usluge, OIB 04297518258, Ulica Lovre Matačića 29, 23000 Zadar</derivirana_varijabla>
  </DomainObject.Predmet.ProtustrankaFormatedWithAdressOIB>
  <DomainObject.Predmet.ProtustrankaWithAdress>
    <izvorni_sadrzaj>MODEL jednostavno društvo s ograničenom odgovornošću za usluge Ulica Lovre Matačića 29, 23000 Zadar</izvorni_sadrzaj>
    <derivirana_varijabla naziv="DomainObject.Predmet.ProtustrankaWithAdress_1">MODEL jednostavno društvo s ograničenom odgovornošću za usluge Ulica Lovre Matačića 29, 23000 Zadar</derivirana_varijabla>
  </DomainObject.Predmet.ProtustrankaWithAdress>
  <DomainObject.Predmet.ProtustrankaWithAdressOIB>
    <izvorni_sadrzaj>MODEL jednostavno društvo s ograničenom odgovornošću za usluge, OIB 04297518258, Ulica Lovre Matačića 29, 23000 Zadar</izvorni_sadrzaj>
    <derivirana_varijabla naziv="DomainObject.Predmet.ProtustrankaWithAdressOIB_1">MODEL jednostavno društvo s ograničenom odgovornošću za usluge, OIB 04297518258, Ulica Lovre Matačića 29, 23000 Zadar</derivirana_varijabla>
  </DomainObject.Predmet.ProtustrankaWithAdressOIB>
  <DomainObject.Predmet.ProtustrankaNazivFormated>
    <izvorni_sadrzaj>MODEL jednostavno društvo s ograničenom odgovornošću za usluge</izvorni_sadrzaj>
    <derivirana_varijabla naziv="DomainObject.Predmet.ProtustrankaNazivFormated_1">MODEL jednostavno društvo s ograničenom odgovornošću za usluge</derivirana_varijabla>
  </DomainObject.Predmet.ProtustrankaNazivFormated>
  <DomainObject.Predmet.ProtustrankaNazivFormatedOIB>
    <izvorni_sadrzaj>MODEL jednostavno društvo s ograničenom odgovornošću za usluge, OIB 04297518258</izvorni_sadrzaj>
    <derivirana_varijabla naziv="DomainObject.Predmet.ProtustrankaNazivFormatedOIB_1">MODEL jednostavno društvo s ograničenom odgovornošću za usluge, OIB 04297518258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MODEL jednostavno društvo s ograničenom odgovornošću za usluge</item>
    </izvorni_sadrzaj>
    <derivirana_varijabla naziv="DomainObject.Predmet.ProtuStrankaListFormated_1">
      <item>MODEL jednostavno društvo s ograničenom odgovornošću za usluge</item>
    </derivirana_varijabla>
  </DomainObject.Predmet.ProtuStrankaListFormated>
  <DomainObject.Predmet.ProtuStrankaListFormatedOIB>
    <izvorni_sadrzaj>
      <item>MODEL jednostavno društvo s ograničenom odgovornošću za usluge, OIB 04297518258</item>
    </izvorni_sadrzaj>
    <derivirana_varijabla naziv="DomainObject.Predmet.ProtuStrankaListFormatedOIB_1">
      <item>MODEL jednostavno društvo s ograničenom odgovornošću za usluge, OIB 04297518258</item>
    </derivirana_varijabla>
  </DomainObject.Predmet.ProtuStrankaListFormatedOIB>
  <DomainObject.Predmet.ProtuStrankaListFormatedWithAdress>
    <izvorni_sadrzaj>
      <item>MODEL jednostavno društvo s ograničenom odgovornošću za usluge, Ulica Lovre Matačića 29, 23000 Zadar</item>
    </izvorni_sadrzaj>
    <derivirana_varijabla naziv="DomainObject.Predmet.ProtuStrankaListFormatedWithAdress_1">
      <item>MODEL jednostavno društvo s ograničenom odgovornošću za usluge, Ulica Lovre Matačića 29, 23000 Zadar</item>
    </derivirana_varijabla>
  </DomainObject.Predmet.ProtuStrankaListFormatedWithAdress>
  <DomainObject.Predmet.ProtuStrankaListFormatedWithAdressOIB>
    <izvorni_sadrzaj>
      <item>MODEL jednostavno društvo s ograničenom odgovornošću za usluge, OIB 04297518258, Ulica Lovre Matačića 29, 23000 Zadar</item>
    </izvorni_sadrzaj>
    <derivirana_varijabla naziv="DomainObject.Predmet.ProtuStrankaListFormatedWithAdressOIB_1">
      <item>MODEL jednostavno društvo s ograničenom odgovornošću za usluge, OIB 04297518258, Ulica Lovre Matačića 29, 23000 Zadar</item>
    </derivirana_varijabla>
  </DomainObject.Predmet.ProtuStrankaListFormatedWithAdressOIB>
  <DomainObject.Predmet.ProtuStrankaListNazivFormated>
    <izvorni_sadrzaj>
      <item>MODEL jednostavno društvo s ograničenom odgovornošću za usluge</item>
    </izvorni_sadrzaj>
    <derivirana_varijabla naziv="DomainObject.Predmet.ProtuStrankaListNazivFormated_1">
      <item>MODEL jednostavno društvo s ograničenom odgovornošću za usluge</item>
    </derivirana_varijabla>
  </DomainObject.Predmet.ProtuStrankaListNazivFormated>
  <DomainObject.Predmet.ProtuStrankaListNazivFormatedOIB>
    <izvorni_sadrzaj>
      <item>MODEL jednostavno društvo s ograničenom odgovornošću za usluge, OIB 04297518258</item>
    </izvorni_sadrzaj>
    <derivirana_varijabla naziv="DomainObject.Predmet.ProtuStrankaListNazivFormatedOIB_1">
      <item>MODEL jednostavno društvo s ograničenom odgovornošću za usluge, OIB 04297518258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MODEL jednostavno društvo s ograničenom odgovornošću za usluge</izvorni_sadrzaj>
    <derivirana_varijabla naziv="DomainObject.Predmet.ProtustrankaIDrugi_1">MODEL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MODEL jednostavno društvo s ograničenom odgovornošću za usluge, OIB 04297518258, Ulica Lovre Matačića 29, 23000 Zadar</izvorni_sadrzaj>
    <derivirana_varijabla naziv="DomainObject.Predmet.ProtustrankaIDrugiAdressOIB_1">MODEL jednostavno društvo s ograničenom odgovornošću za usluge, OIB 04297518258, Ulica Lovre Matačića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MODEL jednostavno društvo s ograničenom odgovornošću za usluge</item>
    </izvorni_sadrzaj>
    <derivirana_varijabla naziv="DomainObject.Predmet.SudioniciListNaziv_1">
      <item>FINA</item>
      <item>MODEL jednostavno društvo s ograničenom odgovornošću za usluge</item>
    </derivirana_varijabla>
  </DomainObject.Predmet.SudioniciListNaziv>
  <DomainObject.Predmet.SudioniciListAdressOIB>
    <izvorni_sadrzaj>
      <item>FINA, OIB 85821130368</item>
      <item>MODEL jednostavno društvo s ograničenom odgovornošću za usluge, OIB 04297518258, Ulica Lovre Matačića 29,23000 Zadar</item>
    </izvorni_sadrzaj>
    <derivirana_varijabla naziv="DomainObject.Predmet.SudioniciListAdressOIB_1">
      <item>FINA, OIB 85821130368</item>
      <item>MODEL jednostavno društvo s ograničenom odgovornošću za usluge, OIB 04297518258, Ulica Lovre Matačića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04297518258</item>
    </izvorni_sadrzaj>
    <derivirana_varijabla naziv="DomainObject.Predmet.SudioniciListNazivOIB_1">
      <item>, OIB 85821130368</item>
      <item>, OIB 04297518258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E9838-78D0-4058-817B-B3DF1832F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1977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2017-10-17T08:58:00Z</dcterms:created>
  <dc:creator>Tina Grgas</dc:creator>
  <cp:lastModifiedBy>wsadmin</cp:lastModifiedBy>
  <cp:lastPrinted>2017-10-17T09:00:00Z</cp:lastPrinted>
  <dcterms:modified xmlns:xsi="http://www.w3.org/2001/XMLSchema-instance" xsi:type="dcterms:W3CDTF">2017-10-18T06:12:00Z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