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14:textId="275e550" w14:paraId="275e550" w:rsidRDefault="00460FF9" w:rsidP="00460FF9" w:rsidR="00786C63">
      <w:pPr>
        <w:jc w:val="right"/>
        <w15:collapsed w:val="false"/>
      </w:pPr>
      <w:r>
        <w:t>Poslovni broj: 4. St-</w:t>
      </w:r>
      <w:r w:rsidR="00816E9D">
        <w:t>11/2018-19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816E9D" w:rsidP="00816E9D" w:rsidR="00816E9D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Pr="002F4099">
        <w:t>SL</w:t>
      </w:r>
      <w:r>
        <w:t>OBODNI POMORSKI PRIJEVOZ d.o.o., Senjska 18, Split, OIB: 50087117868, 7. veljače 2019.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816E9D" w:rsidRPr="002F4099">
        <w:t>SL</w:t>
      </w:r>
      <w:r w:rsidR="00816E9D">
        <w:t>OBODNI POMORSKI PRIJEVOZ d.o.o., Senjska 18, Split, OIB: 50087117868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816E9D" w:rsidP="00816E9D" w:rsidR="00816E9D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4. siječnja 2018. predložio otvaranje stečajnog postupka nad dužnikom </w:t>
      </w:r>
      <w:r w:rsidRPr="002F4099">
        <w:t>SLOBODNI POMORSKI PRIJEVOZ d.o.o., Senjska 18, Split, OIB: 50087117868</w:t>
      </w:r>
      <w:r>
        <w:t>.</w:t>
      </w:r>
    </w:p>
    <w:p w:rsidRDefault="00816E9D" w:rsidP="00816E9D" w:rsidR="00816E9D">
      <w:pPr>
        <w:ind w:left="708"/>
        <w:jc w:val="both"/>
      </w:pPr>
    </w:p>
    <w:p w:rsidRDefault="00816E9D" w:rsidP="00816E9D" w:rsidR="00816E9D">
      <w:pPr>
        <w:ind w:firstLine="708"/>
        <w:jc w:val="both"/>
      </w:pPr>
      <w:r>
        <w:t xml:space="preserve">U prijedlogu se u bitnome navodi da dužnik na dan 28. prosinca 2017. u Očevidniku redoslijeda osnova za plaćanje ima evidentirane neizvršene osnove za plaćanje u neprekinutom razdoblju od 120 dana, u ukupnom iznosu od 228.578,42 kuna, te da prema podacima HZMO ima jednog zaposlenog, kao i da predlagatelj ne raspolaže drugim podacima o imovini dužnika. </w:t>
      </w:r>
    </w:p>
    <w:p w:rsidRDefault="00816E9D" w:rsidP="00D45972" w:rsidR="00816E9D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816E9D">
        <w:t>15. listopada 2018</w:t>
      </w:r>
      <w:r>
        <w:t xml:space="preserve">. određeno ročište radi rasprave o uvjetima za otvaranje stečajnog postupka za dan </w:t>
      </w:r>
      <w:r w:rsidR="00816E9D">
        <w:t>29. siječnja 2019</w:t>
      </w:r>
      <w:r>
        <w:t>.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816E9D">
        <w:t>5. veljače 2019</w:t>
      </w:r>
      <w:r w:rsidR="00D45972">
        <w:t xml:space="preserve">. </w:t>
      </w:r>
      <w:r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816E9D">
        <w:t>1. veljače 2019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816E9D">
        <w:t>51</w:t>
      </w:r>
      <w:r w:rsidR="00460FF9"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>redbi članka 128. stavak 9. Stečajnog zakona ("Narodne novine" broj 71/15</w:t>
      </w:r>
      <w:r w:rsidR="00816E9D">
        <w:t xml:space="preserve"> i 104/17</w:t>
      </w:r>
      <w:r w:rsidR="00D45972">
        <w:t>, dalje SZ)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816E9D">
        <w:t>1. veljače 2019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="00816E9D">
        <w:t xml:space="preserve"> primjenom </w:t>
      </w:r>
      <w:r w:rsidR="00816E9D">
        <w:lastRenderedPageBreak/>
        <w:t>odredbe članka 128. stavak</w:t>
      </w:r>
      <w:r w:rsidRPr="00E82A70">
        <w:t xml:space="preserve">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816E9D" w:rsidP="00E82A70" w:rsidR="00794305" w:rsidRPr="00E82A70">
      <w:pPr>
        <w:jc w:val="center"/>
      </w:pPr>
      <w:r>
        <w:t xml:space="preserve">U Splitu, 7. veljače 2019.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816E9D" w:rsidR="005B0352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5B0352">
              <w:rPr>
                <w:bCs/>
              </w:rPr>
              <w:t>,v.r.</w:t>
            </w:r>
          </w:p>
          <w:p w:rsidRDefault="005B0352" w:rsidP="0071700F" w:rsidR="005B0352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B0352" w:rsidP="005B0352" w:rsidR="005B0352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60FF9" w:rsidP="00816E9D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>
      <w:pPr>
        <w:jc w:val="both"/>
      </w:pPr>
    </w:p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35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</w:t>
        </w:r>
        <w:r w:rsidR="00816E9D">
          <w:t xml:space="preserve"> </w:t>
        </w:r>
        <w:r>
          <w:t>4. St-</w:t>
        </w:r>
        <w:r w:rsidR="00816E9D">
          <w:t>11/2018-19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0352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6E9D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SLOBODNI POMORSKI PRIJEVOZ d.o.o. za obalni i međunarodni pomorski prijevoz</izvorni_sadrzaj>
    <derivirana_varijabla naziv="DomainObject.Predmet.ProtustrankaFormated_1">  SLOBODNI POMORSKI PRIJEVOZ d.o.o. za obalni i međunarodni pomorski prijevoz</derivirana_varijabla>
  </DomainObject.Predmet.ProtustrankaFormated>
  <DomainObject.Predmet.ProtustrankaFormatedOIB>
    <izvorni_sadrzaj>  SLOBODNI POMORSKI PRIJEVOZ d.o.o. za obalni i međunarodni pomorski prijevoz, OIB 50087117868</izvorni_sadrzaj>
    <derivirana_varijabla naziv="DomainObject.Predmet.ProtustrankaFormatedOIB_1">  SLOBODNI POMORSKI PRIJEVOZ d.o.o. za obalni i međunarodni pomorski prijevoz, OIB 50087117868</derivirana_varijabla>
  </DomainObject.Predmet.ProtustrankaFormatedOIB>
  <DomainObject.Predmet.ProtustrankaFormatedWithAdress>
    <izvorni_sadrzaj> SLOBODNI POMORSKI PRIJEVOZ d.o.o. za obalni i međunarodni pomorski prijevoz, Senjska 18, 21000 Split</izvorni_sadrzaj>
    <derivirana_varijabla naziv="DomainObject.Predmet.ProtustrankaFormatedWithAdress_1"> SLOBODNI POMORSKI PRIJEVOZ d.o.o. za obalni i međunarodni pomorski prijevoz, Senjska 18, 21000 Split</derivirana_varijabla>
  </DomainObject.Predmet.ProtustrankaFormatedWithAdress>
  <DomainObject.Predmet.ProtustrankaFormatedWithAdressOIB>
    <izvorni_sadrzaj> SLOBODNI POMORSKI PRIJEVOZ d.o.o. za obalni i međunarodni pomorski prijevoz, OIB 50087117868, Senjska 18, 21000 Split</izvorni_sadrzaj>
    <derivirana_varijabla naziv="DomainObject.Predmet.ProtustrankaFormatedWithAdressOIB_1"> SLOBODNI POMORSKI PRIJEVOZ d.o.o. za obalni i međunarodni pomorski prijevoz, OIB 50087117868, Senjska 18, 21000 Split</derivirana_varijabla>
  </DomainObject.Predmet.ProtustrankaFormatedWithAdressOIB>
  <DomainObject.Predmet.ProtustrankaWithAdress>
    <izvorni_sadrzaj>SLOBODNI POMORSKI PRIJEVOZ d.o.o. za obalni i međunarodni pomorski prijevoz Senjska 18, 21000 Split</izvorni_sadrzaj>
    <derivirana_varijabla naziv="DomainObject.Predmet.ProtustrankaWithAdress_1">SLOBODNI POMORSKI PRIJEVOZ d.o.o. za obalni i međunarodni pomorski prijevoz Senjska 18, 21000 Split</derivirana_varijabla>
  </DomainObject.Predmet.ProtustrankaWithAdress>
  <DomainObject.Predmet.ProtustrankaWithAdressOIB>
    <izvorni_sadrzaj>SLOBODNI POMORSKI PRIJEVOZ d.o.o. za obalni i međunarodni pomorski prijevoz, OIB 50087117868, Senjska 18, 21000 Split</izvorni_sadrzaj>
    <derivirana_varijabla naziv="DomainObject.Predmet.ProtustrankaWithAdressOIB_1">SLOBODNI POMORSKI PRIJEVOZ d.o.o. za obalni i međunarodni pomorski prijevoz, OIB 50087117868, Senjska 18, 21000 Split</derivirana_varijabla>
  </DomainObject.Predmet.ProtustrankaWithAdressOIB>
  <DomainObject.Predmet.ProtustrankaNazivFormated>
    <izvorni_sadrzaj>SLOBODNI POMORSKI PRIJEVOZ d.o.o. za obalni i međunarodni pomorski prijevoz</izvorni_sadrzaj>
    <derivirana_varijabla naziv="DomainObject.Predmet.ProtustrankaNazivFormated_1">SLOBODNI POMORSKI PRIJEVOZ d.o.o. za obalni i međunarodni pomorski prijevoz</derivirana_varijabla>
  </DomainObject.Predmet.ProtustrankaNazivFormated>
  <DomainObject.Predmet.ProtustrankaNazivFormatedOIB>
    <izvorni_sadrzaj>SLOBODNI POMORSKI PRIJEVOZ d.o.o. za obalni i međunarodni pomorski prijevoz, OIB 50087117868</izvorni_sadrzaj>
    <derivirana_varijabla naziv="DomainObject.Predmet.ProtustrankaNazivFormatedOIB_1">SLOBODNI POMORSKI PRIJEVOZ d.o.o. za obalni i međunarodni pomorski prijevoz, OIB 50087117868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228578.42</izvorni_sadrzaj>
    <derivirana_varijabla naziv="DomainObject.Predmet.TrenutnaVrijednost_1">228578.42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SLOBODNI POMORSKI PRIJEVOZ d.o.o. za obalni i međunarodni pomorski prijevoz</item>
    </izvorni_sadrzaj>
    <derivirana_varijabla naziv="DomainObject.Predmet.ProtuStrankaListFormated_1">
      <item>SLOBODNI POMORSKI PRIJEVOZ d.o.o. za obalni i međunarodni pomorski prijevoz</item>
    </derivirana_varijabla>
  </DomainObject.Predmet.ProtuStrankaListFormated>
  <DomainObject.Predmet.ProtuStrankaListFormatedOIB>
    <izvorni_sadrzaj>
      <item>SLOBODNI POMORSKI PRIJEVOZ d.o.o. za obalni i međunarodni pomorski prijevoz, OIB 50087117868</item>
    </izvorni_sadrzaj>
    <derivirana_varijabla naziv="DomainObject.Predmet.ProtuStrankaListFormatedOIB_1">
      <item>SLOBODNI POMORSKI PRIJEVOZ d.o.o. za obalni i međunarodni pomorski prijevoz, OIB 50087117868</item>
    </derivirana_varijabla>
  </DomainObject.Predmet.ProtuStrankaListFormatedOIB>
  <DomainObject.Predmet.ProtuStrankaListFormatedWithAdress>
    <izvorni_sadrzaj>
      <item>SLOBODNI POMORSKI PRIJEVOZ d.o.o. za obalni i međunarodni pomorski prijevoz, Senjska 18, 21000 Split</item>
    </izvorni_sadrzaj>
    <derivirana_varijabla naziv="DomainObject.Predmet.ProtuStrankaListFormatedWithAdress_1">
      <item>SLOBODNI POMORSKI PRIJEVOZ d.o.o. za obalni i međunarodni pomorski prijevoz, Senjska 18, 21000 Split</item>
    </derivirana_varijabla>
  </DomainObject.Predmet.ProtuStrankaListFormatedWithAdress>
  <DomainObject.Predmet.ProtuStrankaListFormatedWithAdressOIB>
    <izvorni_sadrzaj>
      <item>SLOBODNI POMORSKI PRIJEVOZ d.o.o. za obalni i međunarodni pomorski prijevoz, OIB 50087117868, Senjska 18, 21000 Split</item>
    </izvorni_sadrzaj>
    <derivirana_varijabla naziv="DomainObject.Predmet.ProtuStrankaListFormatedWithAdressOIB_1">
      <item>SLOBODNI POMORSKI PRIJEVOZ d.o.o. za obalni i međunarodni pomorski prijevoz, OIB 50087117868, Senjska 18, 21000 Split</item>
    </derivirana_varijabla>
  </DomainObject.Predmet.ProtuStrankaListFormatedWithAdressOIB>
  <DomainObject.Predmet.ProtuStrankaListNazivFormated>
    <izvorni_sadrzaj>
      <item>SLOBODNI POMORSKI PRIJEVOZ d.o.o. za obalni i međunarodni pomorski prijevoz</item>
    </izvorni_sadrzaj>
    <derivirana_varijabla naziv="DomainObject.Predmet.ProtuStrankaListNazivFormated_1">
      <item>SLOBODNI POMORSKI PRIJEVOZ d.o.o. za obalni i međunarodni pomorski prijevoz</item>
    </derivirana_varijabla>
  </DomainObject.Predmet.ProtuStrankaListNazivFormated>
  <DomainObject.Predmet.ProtuStrankaListNazivFormatedOIB>
    <izvorni_sadrzaj>
      <item>SLOBODNI POMORSKI PRIJEVOZ d.o.o. za obalni i međunarodni pomorski prijevoz, OIB 50087117868</item>
    </izvorni_sadrzaj>
    <derivirana_varijabla naziv="DomainObject.Predmet.ProtuStrankaListNazivFormatedOIB_1">
      <item>SLOBODNI POMORSKI PRIJEVOZ d.o.o. za obalni i međunarodni pomorski prijevoz, OIB 50087117868</item>
    </derivirana_varijabla>
  </DomainObject.Predmet.ProtuStrankaListNazivFormatedOIB>
  <DomainObject.Predmet.OstaliListFormated>
    <izvorni_sadrzaj>
      <item>Dean Mladineo</item>
    </izvorni_sadrzaj>
    <derivirana_varijabla naziv="DomainObject.Predmet.OstaliListFormated_1">
      <item>Dean Mladineo</item>
    </derivirana_varijabla>
  </DomainObject.Predmet.OstaliListFormated>
  <DomainObject.Predmet.OstaliListFormatedOIB>
    <izvorni_sadrzaj>
      <item>Dean Mladineo, OIB 17284876732</item>
    </izvorni_sadrzaj>
    <derivirana_varijabla naziv="DomainObject.Predmet.OstaliListFormatedOIB_1">
      <item>Dean Mladineo, OIB 17284876732</item>
    </derivirana_varijabla>
  </DomainObject.Predmet.OstaliListFormatedOIB>
  <DomainObject.Predmet.OstaliListFormatedWithAdress>
    <izvorni_sadrzaj>
      <item>Dean Mladineo, Kralja Zvonimira 42, 21000 Split</item>
    </izvorni_sadrzaj>
    <derivirana_varijabla naziv="DomainObject.Predmet.OstaliListFormatedWithAdress_1">
      <item>Dean Mladineo, Kralja Zvonimira 42, 21000 Split</item>
    </derivirana_varijabla>
  </DomainObject.Predmet.OstaliListFormatedWithAdress>
  <DomainObject.Predmet.OstaliListFormatedWithAdressOIB>
    <izvorni_sadrzaj>
      <item>Dean Mladineo, OIB 17284876732, Kralja Zvonimira 42, 21000 Split</item>
    </izvorni_sadrzaj>
    <derivirana_varijabla naziv="DomainObject.Predmet.OstaliListFormatedWithAdressOIB_1">
      <item>Dean Mladineo, OIB 17284876732, Kralja Zvonimira 42, 21000 Split</item>
    </derivirana_varijabla>
  </DomainObject.Predmet.OstaliListFormatedWithAdressOIB>
  <DomainObject.Predmet.OstaliListNazivFormated>
    <izvorni_sadrzaj>
      <item>Dean Mladineo</item>
    </izvorni_sadrzaj>
    <derivirana_varijabla naziv="DomainObject.Predmet.OstaliListNazivFormated_1">
      <item>Dean Mladineo</item>
    </derivirana_varijabla>
  </DomainObject.Predmet.OstaliListNazivFormated>
  <DomainObject.Predmet.OstaliListNazivFormatedOIB>
    <izvorni_sadrzaj>
      <item>Dean Mladineo, OIB 17284876732</item>
    </izvorni_sadrzaj>
    <derivirana_varijabla naziv="DomainObject.Predmet.OstaliListNazivFormatedOIB_1">
      <item>Dean Mladineo, OIB 17284876732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SLOBODNI POMORSKI PRIJEVOZ d.o.o. za obalni i međunarodni pomorski prijevoz</izvorni_sadrzaj>
    <derivirana_varijabla naziv="DomainObject.Predmet.ProtustrankaIDrugi_1">SLOBODNI POMORSKI PRIJEVOZ d.o.o. za obalni i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SLOBODNI POMORSKI PRIJEVOZ d.o.o. za obalni i međunarodni pomorski prijevoz, OIB 50087117868, Senjska 18, 21000 Split</izvorni_sadrzaj>
    <derivirana_varijabla naziv="DomainObject.Predmet.ProtustrankaIDrugiAdressOIB_1">SLOBODNI POMORSKI PRIJEVOZ d.o.o. za obalni i međunarodni pomorski prijevoz, OIB 50087117868, Senjska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SLOBODNI POMORSKI PRIJEVOZ d.o.o. za obalni i međunarodni pomorski prijevoz</item>
      <item>FINANCIJSKA AGENCIJA, RC SPLIT</item>
      <item>Dean Mladineo</item>
    </izvorni_sadrzaj>
    <derivirana_varijabla naziv="DomainObject.Predmet.SudioniciListNaziv_1">
      <item>SLOBODNI POMORSKI PRIJEVOZ d.o.o. za obalni i međunarodni pomorski prijevoz</item>
      <item>FINANCIJSKA AGENCIJA, RC SPLIT</item>
      <item>Dean Mladineo</item>
    </derivirana_varijabla>
  </DomainObject.Predmet.SudioniciListNaziv>
  <DomainObject.Predmet.SudioniciListAdressOIB>
    <izvorni_sadrzaj>
      <item>SLOBODNI POMORSKI PRIJEVOZ d.o.o. za obalni i međunarodni pomorski prijevoz, OIB 50087117868, Senjska 18,21000 Split</item>
      <item>FINANCIJSKA AGENCIJA, RC SPLIT, OIB 85821130368, Mažuranićevo šetalište 24 b,21000 Split</item>
      <item>Dean Mladineo, OIB 17284876732, Kralja Zvonimira 42,21000 Split</item>
    </izvorni_sadrzaj>
    <derivirana_varijabla naziv="DomainObject.Predmet.SudioniciListAdressOIB_1">
      <item>SLOBODNI POMORSKI PRIJEVOZ d.o.o. za obalni i međunarodni pomorski prijevoz, OIB 50087117868, Senjska 18,21000 Split</item>
      <item>FINANCIJSKA AGENCIJA, RC SPLIT, OIB 85821130368, Mažuranićevo šetalište 24 b,21000 Split</item>
      <item>Dean Mladineo, OIB 17284876732, Kralja Zvonimira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50087117868</item>
      <item>, OIB 17284876732</item>
    </izvorni_sadrzaj>
    <derivirana_varijabla naziv="DomainObject.Predmet.SudioniciListNazivOIB_1">
      <item>, OIB 85821130368</item>
      <item>, OIB 50087117868</item>
      <item>, OIB 17284876732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5002F-93BA-49CD-805F-103011E24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418</properties:Words>
  <properties:Characters>2298</properties:Characters>
  <properties:Lines>70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2019-02-07T11:25:00Z</cp:lastPrinted>
  <dcterms:modified xmlns:xsi="http://www.w3.org/2001/XMLSchema-instance" xsi:type="dcterms:W3CDTF">2019-02-07T11:25:00Z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