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1af6" w14:paraId="20b1af6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D0B19">
        <w:rPr>
          <w:rFonts w:cs="Times New Roman" w:hAnsi="Times New Roman" w:ascii="Times New Roman"/>
          <w:sz w:val="24"/>
          <w:szCs w:val="24"/>
        </w:rPr>
        <w:t>80/2018-4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D0B19">
        <w:rPr>
          <w:rFonts w:cs="Times New Roman" w:hAnsi="Times New Roman" w:ascii="Times New Roman"/>
          <w:b/>
          <w:sz w:val="24"/>
          <w:szCs w:val="24"/>
        </w:rPr>
        <w:t>NOVI BUMERANG j.d.o.o. za trgovinu, marketing i usluge, Slavonski Brod, Mile Budaka 1, OIB: 57348493956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4D0B19">
        <w:rPr>
          <w:rFonts w:cs="Times New Roman" w:hAnsi="Times New Roman" w:ascii="Times New Roman"/>
          <w:sz w:val="24"/>
          <w:szCs w:val="24"/>
        </w:rPr>
        <w:t>20. ožujka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4D0B19">
        <w:rPr>
          <w:rFonts w:cs="Times New Roman" w:hAnsi="Times New Roman" w:ascii="Times New Roman"/>
          <w:b/>
          <w:sz w:val="24"/>
          <w:szCs w:val="24"/>
        </w:rPr>
        <w:t>NOVI BUMERANG j.d.o.o. za trgovinu, marketing i usluge, Slavonski Brod, Mile Budaka 1, OIB: 57348493956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4D0B19">
        <w:rPr>
          <w:rFonts w:cs="Times New Roman" w:hAnsi="Times New Roman" w:ascii="Times New Roman"/>
          <w:sz w:val="24"/>
          <w:szCs w:val="24"/>
        </w:rPr>
        <w:t>20</w:t>
      </w:r>
      <w:r w:rsidR="00441876">
        <w:rPr>
          <w:rFonts w:cs="Times New Roman" w:hAnsi="Times New Roman" w:ascii="Times New Roman"/>
          <w:sz w:val="24"/>
          <w:szCs w:val="24"/>
        </w:rPr>
        <w:t xml:space="preserve">. </w:t>
      </w:r>
      <w:r w:rsidR="004D0B19">
        <w:rPr>
          <w:rFonts w:cs="Times New Roman" w:hAnsi="Times New Roman" w:ascii="Times New Roman"/>
          <w:sz w:val="24"/>
          <w:szCs w:val="24"/>
        </w:rPr>
        <w:t>ožujka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4D0B19">
        <w:rPr>
          <w:rFonts w:cs="Times New Roman" w:hAnsi="Times New Roman" w:ascii="Times New Roman"/>
          <w:b/>
          <w:sz w:val="24"/>
          <w:szCs w:val="24"/>
        </w:rPr>
        <w:t>Jelena Kordić, E. Kvaternika 44A, Višnjevac, OIB: 78573539971</w:t>
      </w:r>
      <w:r w:rsidR="005E2AC1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957EC0" w:rsidRPr="007F5C1E">
        <w:rPr>
          <w:rFonts w:cs="Times New Roman" w:hAnsi="Times New Roman" w:ascii="Times New Roman"/>
          <w:sz w:val="24"/>
          <w:szCs w:val="24"/>
        </w:rPr>
        <w:t>3/St-</w:t>
      </w:r>
      <w:r w:rsidR="004D0B19">
        <w:rPr>
          <w:rFonts w:cs="Times New Roman" w:hAnsi="Times New Roman" w:ascii="Times New Roman"/>
          <w:sz w:val="24"/>
          <w:szCs w:val="24"/>
        </w:rPr>
        <w:t>80/2018-4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4D0B19">
        <w:rPr>
          <w:rFonts w:cs="Times New Roman" w:hAnsi="Times New Roman" w:ascii="Times New Roman"/>
          <w:b/>
        </w:rPr>
        <w:t>25.1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4D0B19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4D0B19">
        <w:rPr>
          <w:rFonts w:cs="Times New Roman" w:hAnsi="Times New Roman" w:ascii="Times New Roman"/>
        </w:rPr>
        <w:t>20. ožujka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A54C6"/>
    <w:rsid w:val="001D178C"/>
    <w:rsid w:val="001E1013"/>
    <w:rsid w:val="00230A1F"/>
    <w:rsid w:val="00247EF0"/>
    <w:rsid w:val="002577F1"/>
    <w:rsid w:val="002A2869"/>
    <w:rsid w:val="002C1A08"/>
    <w:rsid w:val="002D6CE3"/>
    <w:rsid w:val="00322C90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876"/>
    <w:rsid w:val="004475FC"/>
    <w:rsid w:val="004503F8"/>
    <w:rsid w:val="004551D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6C8"/>
    <w:rsid w:val="005E778B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D0A9B"/>
    <w:rsid w:val="00DD4533"/>
    <w:rsid w:val="00E01697"/>
    <w:rsid w:val="00E264B8"/>
    <w:rsid w:val="00E40F20"/>
    <w:rsid w:val="00E55373"/>
    <w:rsid w:val="00E64B5F"/>
    <w:rsid w:val="00E67F60"/>
    <w:rsid w:val="00ED367D"/>
    <w:rsid w:val="00EE6928"/>
    <w:rsid w:val="00EF6612"/>
    <w:rsid w:val="00F56DF6"/>
    <w:rsid w:val="00F601B7"/>
    <w:rsid w:val="00F7347D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C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C9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C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C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C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C9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C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C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57223.24</izvorni_sadrzaj>
    <derivirana_varijabla naziv="DomainObject.Predmet.InicijalnaVrijednost_1">57223.24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BUMERANG jednostavno društvo s ograničenom odgovornošću za trgovinu, marketing i usluge</izvorni_sadrzaj>
    <derivirana_varijabla naziv="DomainObject.Predmet.ProtustrankaFormated_1">  NOVI BUMERANG jednostavno društvo s ograničenom odgovornošću za trgovinu, marketing i usluge</derivirana_varijabla>
  </DomainObject.Predmet.ProtustrankaFormated>
  <DomainObject.Predmet.ProtustrankaFormatedOIB>
    <izvorni_sadrzaj>  NOVI BUMERANG jednostavno društvo s ograničenom odgovornošću za trgovinu, marketing i usluge, OIB 57348493956</izvorni_sadrzaj>
    <derivirana_varijabla naziv="DomainObject.Predmet.ProtustrankaFormatedOIB_1">  NOVI BUMERANG jednostavno društvo s ograničenom odgovornošću za trgovinu, marketing i usluge, OIB 57348493956</derivirana_varijabla>
  </DomainObject.Predmet.ProtustrankaFormatedOIB>
  <DomainObject.Predmet.ProtustrankaFormatedWithAdress>
    <izvorni_sadrzaj> NOVI BUMERANG jednostavno društvo s ograničenom odgovornošću za trgovinu, marketing i usluge, Mile Budaka 1, 35000 Slavonski Brod</izvorni_sadrzaj>
    <derivirana_varijabla naziv="DomainObject.Predmet.ProtustrankaFormatedWithAdress_1"> NOVI BUMERANG jednostavno društvo s ograničenom odgovornošću za trgovinu, marketing i usluge, Mile Budaka 1, 35000 Slavonski Brod</derivirana_varijabla>
  </DomainObject.Predmet.ProtustrankaFormatedWithAdress>
  <DomainObject.Predmet.ProtustrankaFormatedWithAdressOIB>
    <izvorni_sadrzaj> NOVI BUMERANG jednostavno društvo s ograničenom odgovornošću za trgovinu, marketing i usluge, OIB 57348493956, Mile Budaka 1, 35000 Slavonski Brod</izvorni_sadrzaj>
    <derivirana_varijabla naziv="DomainObject.Predmet.ProtustrankaFormatedWithAdressOIB_1"> NOVI BUMERANG jednostavno društvo s ograničenom odgovornošću za trgovinu, marketing i usluge, OIB 57348493956, Mile Budaka 1, 35000 Slavonski Brod</derivirana_varijabla>
  </DomainObject.Predmet.ProtustrankaFormatedWithAdressOIB>
  <DomainObject.Predmet.ProtustrankaWithAdress>
    <izvorni_sadrzaj>NOVI BUMERANG jednostavno društvo s ograničenom odgovornošću za trgovinu, marketing i usluge Mile Budaka 1, 35000 Slavonski Brod</izvorni_sadrzaj>
    <derivirana_varijabla naziv="DomainObject.Predmet.ProtustrankaWithAdress_1">NOVI BUMERANG jednostavno društvo s ograničenom odgovornošću za trgovinu, marketing i usluge Mile Budaka 1, 35000 Slavonski Brod</derivirana_varijabla>
  </DomainObject.Predmet.ProtustrankaWithAdress>
  <DomainObject.Predmet.ProtustrankaWithAdressOIB>
    <izvorni_sadrzaj>NOVI BUMERANG jednostavno društvo s ograničenom odgovornošću za trgovinu, marketing i usluge, OIB 57348493956, Mile Budaka 1, 35000 Slavonski Brod</izvorni_sadrzaj>
    <derivirana_varijabla naziv="DomainObject.Predmet.ProtustrankaWithAdressOIB_1">NOVI BUMERANG jednostavno društvo s ograničenom odgovornošću za trgovinu, marketing i usluge, OIB 57348493956, Mile Budaka 1, 35000 Slavonski Brod</derivirana_varijabla>
  </DomainObject.Predmet.ProtustrankaWithAdressOIB>
  <DomainObject.Predmet.ProtustrankaNazivFormated>
    <izvorni_sadrzaj>NOVI BUMERANG jednostavno društvo s ograničenom odgovornošću za trgovinu, marketing i usluge</izvorni_sadrzaj>
    <derivirana_varijabla naziv="DomainObject.Predmet.ProtustrankaNazivFormated_1">NOVI BUMERANG jednostavno društvo s ograničenom odgovornošću za trgovinu, marketing i usluge</derivirana_varijabla>
  </DomainObject.Predmet.ProtustrankaNazivFormated>
  <DomainObject.Predmet.ProtustrankaNazivFormatedOIB>
    <izvorni_sadrzaj>NOVI BUMERANG jednostavno društvo s ograničenom odgovornošću za trgovinu, marketing i usluge, OIB 57348493956</izvorni_sadrzaj>
    <derivirana_varijabla naziv="DomainObject.Predmet.ProtustrankaNazivFormatedOIB_1">NOVI BUMERANG jednostavno društvo s ograničenom odgovornošću za trgovinu, marketing i usluge, OIB 57348493956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BUMERANG jednostavno društvo s ograničenom odgovornošću za trgovinu, marketing i usluge</item>
    </izvorni_sadrzaj>
    <derivirana_varijabla naziv="DomainObject.Predmet.ProtuStrankaListFormated_1">
      <item>NOVI BUMERANG jednostavno društvo s ograničenom odgovornošću za trgovinu, marketing i usluge</item>
    </derivirana_varijabla>
  </DomainObject.Predmet.ProtuStrankaListFormated>
  <DomainObject.Predmet.ProtuStrankaListFormatedOIB>
    <izvorni_sadrzaj>
      <item>NOVI BUMERANG jednostavno društvo s ograničenom odgovornošću za trgovinu, marketing i usluge, OIB 57348493956</item>
    </izvorni_sadrzaj>
    <derivirana_varijabla naziv="DomainObject.Predmet.ProtuStrankaListFormatedOIB_1">
      <item>NOVI BUMERANG jednostavno društvo s ograničenom odgovornošću za trgovinu, marketing i usluge, OIB 57348493956</item>
    </derivirana_varijabla>
  </DomainObject.Predmet.ProtuStrankaListFormatedOIB>
  <DomainObject.Predmet.ProtuStrankaListFormatedWithAdress>
    <izvorni_sadrzaj>
      <item>NOVI BUMERANG jednostavno društvo s ograničenom odgovornošću za trgovinu, marketing i usluge, Mile Budaka 1, 35000 Slavonski Brod</item>
    </izvorni_sadrzaj>
    <derivirana_varijabla naziv="DomainObject.Predmet.ProtuStrankaListFormatedWithAdress_1">
      <item>NOVI BUMERANG jednostavno društvo s ograničenom odgovornošću za trgovinu, marketing i usluge, Mile Budaka 1, 35000 Slavonski Brod</item>
    </derivirana_varijabla>
  </DomainObject.Predmet.ProtuStrankaListFormatedWithAdress>
  <DomainObject.Predmet.ProtuStrankaListFormatedWithAdressOIB>
    <izvorni_sadrzaj>
      <item>NOVI BUMERANG jednostavno društvo s ograničenom odgovornošću za trgovinu, marketing i usluge, OIB 57348493956, Mile Budaka 1, 35000 Slavonski Brod</item>
    </izvorni_sadrzaj>
    <derivirana_varijabla naziv="DomainObject.Predmet.ProtuStrankaListFormatedWithAdressOIB_1">
      <item>NOVI BUMERANG jednostavno društvo s ograničenom odgovornošću za trgovinu, marketing i usluge, OIB 57348493956, Mile Budaka 1, 35000 Slavonski Brod</item>
    </derivirana_varijabla>
  </DomainObject.Predmet.ProtuStrankaListFormatedWithAdressOIB>
  <DomainObject.Predmet.ProtuStrankaListNazivFormated>
    <izvorni_sadrzaj>
      <item>NOVI BUMERANG jednostavno društvo s ograničenom odgovornošću za trgovinu, marketing i usluge</item>
    </izvorni_sadrzaj>
    <derivirana_varijabla naziv="DomainObject.Predmet.ProtuStrankaListNazivFormated_1">
      <item>NOVI BUMERANG jednostavno društvo s ograničenom odgovornošću za trgovinu, marketing i usluge</item>
    </derivirana_varijabla>
  </DomainObject.Predmet.ProtuStrankaListNazivFormated>
  <DomainObject.Predmet.ProtuStrankaListNazivFormatedOIB>
    <izvorni_sadrzaj>
      <item>NOVI BUMERANG jednostavno društvo s ograničenom odgovornošću za trgovinu, marketing i usluge, OIB 57348493956</item>
    </izvorni_sadrzaj>
    <derivirana_varijabla naziv="DomainObject.Predmet.ProtuStrankaListNazivFormatedOIB_1">
      <item>NOVI BUMERANG jednostavno društvo s ograničenom odgovornošću za trgovinu, marketing i usluge, OIB 57348493956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BUMERANG jednostavno društvo s ograničenom odgovornošću za trgovinu, marketing i usluge</izvorni_sadrzaj>
    <derivirana_varijabla naziv="DomainObject.Predmet.ProtustrankaIDrugi_1">NOVI BUMERANG jednostavno društvo s ograničenom odgovornošću za trgovinu, marketing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BUMERANG jednostavno društvo s ograničenom odgovornošću za trgovinu, marketing i usluge, OIB 57348493956, Mile Budaka 1, 35000 Slavonski Brod</izvorni_sadrzaj>
    <derivirana_varijabla naziv="DomainObject.Predmet.ProtustrankaIDrugiAdressOIB_1">NOVI BUMERANG jednostavno društvo s ograničenom odgovornošću za trgovinu, marketing i usluge, OIB 57348493956,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BUMERANG jednostavno društvo s ograničenom odgovornošću za trgovinu, marketing i usluge</item>
    </izvorni_sadrzaj>
    <derivirana_varijabla naziv="DomainObject.Predmet.SudioniciListNaziv_1">
      <item>Financijska agencija</item>
      <item>NOVI BUMERANG jednostavno društvo s ograničenom odgovornošću za trgovinu, marketing i usluge</item>
    </derivirana_varijabla>
  </DomainObject.Predmet.SudioniciListNaziv>
  <DomainObject.Predmet.SudioniciListAdressOIB>
    <izvorni_sadrzaj>
      <item>Financijska agencija, OIB 85821130368, Ulica grada Vukovara 70,10000 Zagreb</item>
      <item>NOVI BUMERANG jednostavno društvo s ograničenom odgovornošću za trgovinu, marketing i usluge, OIB 57348493956, Mile Budaka 1,35000 Slavonski Brod</item>
    </izvorni_sadrzaj>
    <derivirana_varijabla naziv="DomainObject.Predmet.SudioniciListAdressOIB_1">
      <item>Financijska agencija, OIB 85821130368, Ulica grada Vukovara 70,10000 Zagreb</item>
      <item>NOVI BUMERANG jednostavno društvo s ograničenom odgovornošću za trgovinu, marketing i usluge, OIB 57348493956,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57348493956</item>
    </izvorni_sadrzaj>
    <derivirana_varijabla naziv="DomainObject.Predmet.SudioniciListNazivOIB_1">
      <item>, OIB 85821130368</item>
      <item>, OIB 57348493956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83C2B-D94D-4677-AEE6-DD8CFD3C0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656</properties:Words>
  <properties:Characters>3546</properties:Characters>
  <properties:Lines>78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2018-03-20T10:35:00Z</dcterms:created>
  <dc:creator>wsadmin</dc:creator>
  <cp:lastModifiedBy>wsadmin</cp:lastModifiedBy>
  <cp:lastPrinted>2018-03-20T10:34:00Z</cp:lastPrinted>
  <dcterms:modified xmlns:xsi="http://www.w3.org/2001/XMLSchema-instance" xsi:type="dcterms:W3CDTF">2018-03-20T10:36:00Z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