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0034a" w14:paraId="d50034a" w:rsidRDefault="00354A1E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7.St.1038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7F1BC2" w:rsidR="00693F0C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693F0C">
        <w:t xml:space="preserve"> </w:t>
      </w:r>
      <w:r w:rsidR="00354A1E">
        <w:t>BOLE EXP d.o.o., Split, Mosećka 130, OIB: 66816176281</w:t>
      </w:r>
      <w:r w:rsidR="009861E2">
        <w:t>,</w:t>
      </w:r>
      <w:r w:rsidR="007D3109">
        <w:t xml:space="preserve"> </w:t>
      </w:r>
      <w:r w:rsidRPr="00F14A92">
        <w:t xml:space="preserve">dana </w:t>
      </w:r>
      <w:r w:rsidR="001B09BC">
        <w:t>08</w:t>
      </w:r>
      <w:r w:rsidR="00693F0C">
        <w:t>.</w:t>
      </w:r>
      <w:r w:rsidR="00283DC1">
        <w:t xml:space="preserve"> </w:t>
      </w:r>
      <w:r w:rsidR="001B09BC">
        <w:t>kolovoza</w:t>
      </w:r>
      <w:r w:rsidR="00693F0C">
        <w:t xml:space="preserve"> 2017.g.</w:t>
      </w:r>
    </w:p>
    <w:p w:rsidRDefault="00693F0C" w:rsidP="00130A4B" w:rsidR="00693F0C">
      <w:pPr>
        <w:jc w:val="center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354A1E">
        <w:t>BOLE EXP d.o.o., Split, Mosećka 130, OIB: 66816176281</w:t>
      </w:r>
      <w:r w:rsidR="007D3109">
        <w:t xml:space="preserve">,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2A1E01">
        <w:t>08</w:t>
      </w:r>
      <w:r w:rsidR="00283DC1">
        <w:t xml:space="preserve">. </w:t>
      </w:r>
      <w:r w:rsidR="002A1E01">
        <w:t>kolovoza</w:t>
      </w:r>
      <w:r w:rsidR="00283DC1">
        <w:t xml:space="preserve"> </w:t>
      </w:r>
      <w:r w:rsidR="007E310B">
        <w:t>2017.g. u 1</w:t>
      </w:r>
      <w:r w:rsidR="007D3109">
        <w:t>5,00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4D077F" w:rsidR="004D077F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4D077F">
        <w:t>Danko Šinka, Trg slobode 8, Osijek, OIB: 43572319915.</w:t>
      </w:r>
    </w:p>
    <w:p w:rsidRDefault="009D3969" w:rsidP="009D3969" w:rsidR="009D3969">
      <w:pPr>
        <w:autoSpaceDE w:val="false"/>
        <w:autoSpaceDN w:val="false"/>
        <w:adjustRightInd w:val="false"/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354A1E">
        <w:t>BOLE EXP d.o.o., Split, Mosećka 130, OIB: 66816176281</w:t>
      </w:r>
      <w:r w:rsidR="007D3109">
        <w:t xml:space="preserve">,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>
      <w:pPr>
        <w:jc w:val="both"/>
        <w:rPr>
          <w:b/>
        </w:rPr>
      </w:pPr>
    </w:p>
    <w:p w:rsidRDefault="002A1E01" w:rsidP="00E67190" w:rsidR="002A1E01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8F2DBE">
        <w:t>14</w:t>
      </w:r>
      <w:r w:rsidR="003E7BC1" w:rsidRPr="0097630A">
        <w:t>.</w:t>
      </w:r>
      <w:r w:rsidR="006108BC" w:rsidRPr="0097630A">
        <w:t xml:space="preserve"> </w:t>
      </w:r>
      <w:r w:rsidR="00DD09E0">
        <w:t>lipnja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 xml:space="preserve">od </w:t>
      </w:r>
      <w:r w:rsidR="00354A1E">
        <w:t>1848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1B09BC">
        <w:t>07</w:t>
      </w:r>
      <w:r w:rsidR="00987A3F" w:rsidRPr="0097630A">
        <w:t xml:space="preserve">. </w:t>
      </w:r>
      <w:r w:rsidR="001B09BC">
        <w:t>srpnja</w:t>
      </w:r>
      <w:r w:rsidR="008F2DBE">
        <w:t xml:space="preserve">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1B09BC">
        <w:t>07</w:t>
      </w:r>
      <w:r w:rsidR="00987A3F" w:rsidRPr="0097630A">
        <w:t>.</w:t>
      </w:r>
      <w:r w:rsidR="005362A0">
        <w:t xml:space="preserve"> </w:t>
      </w:r>
      <w:r w:rsidR="001B09BC">
        <w:t>srpnja</w:t>
      </w:r>
      <w:r w:rsidR="006108BC" w:rsidRPr="0097630A">
        <w:t xml:space="preserve"> 201</w:t>
      </w:r>
      <w:r w:rsidR="008F2DBE">
        <w:t>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1B09BC">
        <w:rPr>
          <w:b/>
        </w:rPr>
        <w:t>08</w:t>
      </w:r>
      <w:r w:rsidR="00693F0C">
        <w:rPr>
          <w:b/>
        </w:rPr>
        <w:t xml:space="preserve">. </w:t>
      </w:r>
      <w:r w:rsidR="001B09BC">
        <w:rPr>
          <w:b/>
        </w:rPr>
        <w:t>kolovoza</w:t>
      </w:r>
      <w:r w:rsidR="00283DC1">
        <w:rPr>
          <w:b/>
        </w:rPr>
        <w:t xml:space="preserve"> </w:t>
      </w:r>
      <w:r w:rsidR="00693F0C">
        <w:rPr>
          <w:b/>
        </w:rPr>
        <w:t>2017.g.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065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354A1E">
          <w:t>1038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81BBA"/>
    <w:rsid w:val="000C507D"/>
    <w:rsid w:val="000D45C7"/>
    <w:rsid w:val="000E5D0D"/>
    <w:rsid w:val="00111A1B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216B1"/>
    <w:rsid w:val="002355AF"/>
    <w:rsid w:val="00283DC1"/>
    <w:rsid w:val="002A1E01"/>
    <w:rsid w:val="002C38A7"/>
    <w:rsid w:val="002F2380"/>
    <w:rsid w:val="003352B8"/>
    <w:rsid w:val="00354A1E"/>
    <w:rsid w:val="003D446D"/>
    <w:rsid w:val="003E7BC1"/>
    <w:rsid w:val="00411DA3"/>
    <w:rsid w:val="0041725C"/>
    <w:rsid w:val="00454110"/>
    <w:rsid w:val="0046002D"/>
    <w:rsid w:val="00466C99"/>
    <w:rsid w:val="00494132"/>
    <w:rsid w:val="004D077F"/>
    <w:rsid w:val="00511383"/>
    <w:rsid w:val="0051349D"/>
    <w:rsid w:val="005362A0"/>
    <w:rsid w:val="00554503"/>
    <w:rsid w:val="0055714E"/>
    <w:rsid w:val="00574353"/>
    <w:rsid w:val="0058286E"/>
    <w:rsid w:val="00593887"/>
    <w:rsid w:val="005F5ADA"/>
    <w:rsid w:val="006108BC"/>
    <w:rsid w:val="006142CF"/>
    <w:rsid w:val="0064348B"/>
    <w:rsid w:val="00652275"/>
    <w:rsid w:val="006853B0"/>
    <w:rsid w:val="00693F0C"/>
    <w:rsid w:val="006B5A25"/>
    <w:rsid w:val="006C726D"/>
    <w:rsid w:val="00714900"/>
    <w:rsid w:val="007334B1"/>
    <w:rsid w:val="007A343A"/>
    <w:rsid w:val="007D3109"/>
    <w:rsid w:val="007E310B"/>
    <w:rsid w:val="007F094E"/>
    <w:rsid w:val="007F1BC2"/>
    <w:rsid w:val="00824DEA"/>
    <w:rsid w:val="0085535D"/>
    <w:rsid w:val="0087239F"/>
    <w:rsid w:val="008761E4"/>
    <w:rsid w:val="008E7CBE"/>
    <w:rsid w:val="008F2D53"/>
    <w:rsid w:val="008F2DBE"/>
    <w:rsid w:val="009228AA"/>
    <w:rsid w:val="00943AE2"/>
    <w:rsid w:val="00970755"/>
    <w:rsid w:val="0097630A"/>
    <w:rsid w:val="009861E2"/>
    <w:rsid w:val="00987A3F"/>
    <w:rsid w:val="009C20B4"/>
    <w:rsid w:val="009D3969"/>
    <w:rsid w:val="009D62FB"/>
    <w:rsid w:val="00A040A9"/>
    <w:rsid w:val="00A21486"/>
    <w:rsid w:val="00A35577"/>
    <w:rsid w:val="00A57065"/>
    <w:rsid w:val="00A86EA4"/>
    <w:rsid w:val="00A95917"/>
    <w:rsid w:val="00AB5815"/>
    <w:rsid w:val="00AC76A5"/>
    <w:rsid w:val="00B03A3D"/>
    <w:rsid w:val="00B1663A"/>
    <w:rsid w:val="00B21086"/>
    <w:rsid w:val="00B469E7"/>
    <w:rsid w:val="00B470A8"/>
    <w:rsid w:val="00B5054E"/>
    <w:rsid w:val="00BB08D8"/>
    <w:rsid w:val="00BB40F3"/>
    <w:rsid w:val="00BD77F4"/>
    <w:rsid w:val="00CF4E95"/>
    <w:rsid w:val="00D3246E"/>
    <w:rsid w:val="00D331D9"/>
    <w:rsid w:val="00D45924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F31D1A"/>
    <w:rsid w:val="00F45CCD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1A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A1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A1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A1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A1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1A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A1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A1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A1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A1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944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St-1038/2016-18</izvorni_sadrzaj>
    <derivirana_varijabla naziv="DomainObject.Oznaka_1">St-1038/2016-18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St-1038/2016</izvorni_sadrzaj>
    <derivirana_varijabla naziv="DomainObject.Predmet.OznakaBroj_1">St-1038/2016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BOLE EXP, društvo s ograničenom odgovornošću za proizvodnju, trgovinu na veliko i malo</izvorni_sadrzaj>
    <derivirana_varijabla naziv="DomainObject.Predmet.ProtustrankaFormated_1">  BOLE EXP, društvo s ograničenom odgovornošću za proizvodnju, trgovinu na veliko i malo</derivirana_varijabla>
  </DomainObject.Predmet.ProtustrankaFormated>
  <DomainObject.Predmet.ProtustrankaFormatedOIB>
    <izvorni_sadrzaj>  BOLE EXP, društvo s ograničenom odgovornošću za proizvodnju, trgovinu na veliko i malo, OIB 66816176281</izvorni_sadrzaj>
    <derivirana_varijabla naziv="DomainObject.Predmet.ProtustrankaFormatedOIB_1">  BOLE EXP, društvo s ograničenom odgovornošću za proizvodnju, trgovinu na veliko i malo, OIB 66816176281</derivirana_varijabla>
  </DomainObject.Predmet.ProtustrankaFormatedOIB>
  <DomainObject.Predmet.ProtustrankaFormatedWithAdress>
    <izvorni_sadrzaj> BOLE EXP, društvo s ograničenom odgovornošću za proizvodnju, trgovinu na veliko i malo, Mosećka 130, 21000 Split</izvorni_sadrzaj>
    <derivirana_varijabla naziv="DomainObject.Predmet.ProtustrankaFormatedWithAdress_1"> BOLE EXP, društvo s ograničenom odgovornošću za proizvodnju, trgovinu na veliko i malo, Mosećka 130, 21000 Split</derivirana_varijabla>
  </DomainObject.Predmet.ProtustrankaFormatedWithAdress>
  <DomainObject.Predmet.ProtustrankaFormatedWithAdressOIB>
    <izvorni_sadrzaj> BOLE EXP, društvo s ograničenom odgovornošću za proizvodnju, trgovinu na veliko i malo, OIB 66816176281, Mosećka 130, 21000 Split</izvorni_sadrzaj>
    <derivirana_varijabla naziv="DomainObject.Predmet.ProtustrankaFormatedWithAdressOIB_1"> BOLE EXP, društvo s ograničenom odgovornošću za proizvodnju, trgovinu na veliko i malo, OIB 66816176281, Mosećka 130, 21000 Split</derivirana_varijabla>
  </DomainObject.Predmet.ProtustrankaFormatedWithAdressOIB>
  <DomainObject.Predmet.ProtustrankaWithAdress>
    <izvorni_sadrzaj>BOLE EXP, društvo s ograničenom odgovornošću za proizvodnju, trgovinu na veliko i malo Mosećka 130, 21000 Split</izvorni_sadrzaj>
    <derivirana_varijabla naziv="DomainObject.Predmet.ProtustrankaWithAdress_1">BOLE EXP, društvo s ograničenom odgovornošću za proizvodnju, trgovinu na veliko i malo Mosećka 130, 21000 Split</derivirana_varijabla>
  </DomainObject.Predmet.ProtustrankaWithAdress>
  <DomainObject.Predmet.ProtustrankaWithAdressOIB>
    <izvorni_sadrzaj>BOLE EXP, društvo s ograničenom odgovornošću za proizvodnju, trgovinu na veliko i malo, OIB 66816176281, Mosećka 130, 21000 Split</izvorni_sadrzaj>
    <derivirana_varijabla naziv="DomainObject.Predmet.ProtustrankaWithAdressOIB_1">BOLE EXP, društvo s ograničenom odgovornošću za proizvodnju, trgovinu na veliko i malo, OIB 66816176281, Mosećka 130, 21000 Split</derivirana_varijabla>
  </DomainObject.Predmet.ProtustrankaWithAdressOIB>
  <DomainObject.Predmet.ProtustrankaNazivFormated>
    <izvorni_sadrzaj>BOLE EXP, društvo s ograničenom odgovornošću za proizvodnju, trgovinu na veliko i malo</izvorni_sadrzaj>
    <derivirana_varijabla naziv="DomainObject.Predmet.ProtustrankaNazivFormated_1">BOLE EXP, društvo s ograničenom odgovornošću za proizvodnju, trgovinu na veliko i malo</derivirana_varijabla>
  </DomainObject.Predmet.ProtustrankaNazivFormated>
  <DomainObject.Predmet.ProtustrankaNazivFormatedOIB>
    <izvorni_sadrzaj>BOLE EXP, društvo s ograničenom odgovornošću za proizvodnju, trgovinu na veliko i malo, OIB 66816176281</izvorni_sadrzaj>
    <derivirana_varijabla naziv="DomainObject.Predmet.ProtustrankaNazivFormatedOIB_1">BOLE EXP, društvo s ograničenom odgovornošću za proizvodnju, trgovinu na veliko i malo, OIB 66816176281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230347.38</izvorni_sadrzaj>
    <derivirana_varijabla naziv="DomainObject.Predmet.TrenutnaVrijednost_1">230347.38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BOLE EXP, društvo s ograničenom odgovornošću za proizvodnju, trgovinu na veliko i malo</item>
    </izvorni_sadrzaj>
    <derivirana_varijabla naziv="DomainObject.Predmet.ProtuStrankaListFormated_1">
      <item>BOLE EXP, društvo s ograničenom odgovornošću za proizvodnju, trgovinu na veliko i malo</item>
    </derivirana_varijabla>
  </DomainObject.Predmet.ProtuStrankaListFormated>
  <DomainObject.Predmet.ProtuStrankaListFormatedOIB>
    <izvorni_sadrzaj>
      <item>BOLE EXP, društvo s ograničenom odgovornošću za proizvodnju, trgovinu na veliko i malo, OIB 66816176281</item>
    </izvorni_sadrzaj>
    <derivirana_varijabla naziv="DomainObject.Predmet.ProtuStrankaListFormatedOIB_1">
      <item>BOLE EXP, društvo s ograničenom odgovornošću za proizvodnju, trgovinu na veliko i malo, OIB 66816176281</item>
    </derivirana_varijabla>
  </DomainObject.Predmet.ProtuStrankaListFormatedOIB>
  <DomainObject.Predmet.ProtuStrankaListFormatedWithAdress>
    <izvorni_sadrzaj>
      <item>BOLE EXP, društvo s ograničenom odgovornošću za proizvodnju, trgovinu na veliko i malo, Mosećka 130, 21000 Split</item>
    </izvorni_sadrzaj>
    <derivirana_varijabla naziv="DomainObject.Predmet.ProtuStrankaListFormatedWithAdress_1">
      <item>BOLE EXP, društvo s ograničenom odgovornošću za proizvodnju, trgovinu na veliko i malo, Mosećka 130, 21000 Split</item>
    </derivirana_varijabla>
  </DomainObject.Predmet.ProtuStrankaListFormatedWithAdress>
  <DomainObject.Predmet.ProtuStrankaListFormatedWithAdressOIB>
    <izvorni_sadrzaj>
      <item>BOLE EXP, društvo s ograničenom odgovornošću za proizvodnju, trgovinu na veliko i malo, OIB 66816176281, Mosećka 130, 21000 Split</item>
    </izvorni_sadrzaj>
    <derivirana_varijabla naziv="DomainObject.Predmet.ProtuStrankaListFormatedWithAdressOIB_1">
      <item>BOLE EXP, društvo s ograničenom odgovornošću za proizvodnju, trgovinu na veliko i malo, OIB 66816176281, Mosećka 130, 21000 Split</item>
    </derivirana_varijabla>
  </DomainObject.Predmet.ProtuStrankaListFormatedWithAdressOIB>
  <DomainObject.Predmet.ProtuStrankaListNazivFormated>
    <izvorni_sadrzaj>
      <item>BOLE EXP, društvo s ograničenom odgovornošću za proizvodnju, trgovinu na veliko i malo</item>
    </izvorni_sadrzaj>
    <derivirana_varijabla naziv="DomainObject.Predmet.ProtuStrankaListNazivFormated_1">
      <item>BOLE EXP, društvo s ograničenom odgovornošću za proizvodnju, trgovinu na veliko i malo</item>
    </derivirana_varijabla>
  </DomainObject.Predmet.ProtuStrankaListNazivFormated>
  <DomainObject.Predmet.ProtuStrankaListNazivFormatedOIB>
    <izvorni_sadrzaj>
      <item>BOLE EXP, društvo s ograničenom odgovornošću za proizvodnju, trgovinu na veliko i malo, OIB 66816176281</item>
    </izvorni_sadrzaj>
    <derivirana_varijabla naziv="DomainObject.Predmet.ProtuStrankaListNazivFormatedOIB_1">
      <item>BOLE EXP, društvo s ograničenom odgovornošću za proizvodnju, trgovinu na veliko i malo, OIB 66816176281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>St-1038/2016-18</izvorni_sadrzaj>
    <derivirana_varijabla naziv="DomainObject.PoslovniBrojDokumenta_1">St-1038/2016-18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BOLE EXP, društvo s ograničenom odgovornošću za proizvodnju, trgovinu na veliko i malo</izvorni_sadrzaj>
    <derivirana_varijabla naziv="DomainObject.Predmet.ProtustrankaIDrugi_1">BOLE EXP, društvo s ograničenom odgovornošću za proizvodnju, trgovinu na veliko i malo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BOLE EXP, društvo s ograničenom odgovornošću za proizvodnju, trgovinu na veliko i malo, OIB 66816176281, Mosećka 130, 21000 Split</izvorni_sadrzaj>
    <derivirana_varijabla naziv="DomainObject.Predmet.ProtustrankaIDrugiAdressOIB_1">BOLE EXP, društvo s ograničenom odgovornošću za proizvodnju, trgovinu na veliko i malo, OIB 66816176281, Mosećka 130,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BOLE EXP, društvo s ograničenom odgovornošću za proizvodnju, trgovinu na veliko i malo</item>
      <item>FINANCIJSKA AGENCIJA, RC SPLIT</item>
    </izvorni_sadrzaj>
    <derivirana_varijabla naziv="DomainObject.Predmet.SudioniciListNaziv_1">
      <item>BOLE EXP, društvo s ograničenom odgovornošću za proizvodnju, trgovinu na veliko i malo</item>
      <item>FINANCIJSKA AGENCIJA, RC SPLIT</item>
    </derivirana_varijabla>
  </DomainObject.Predmet.SudioniciListNaziv>
  <DomainObject.Predmet.SudioniciListAdressOIB>
    <izvorni_sadrzaj>
      <item>BOLE EXP, društvo s ograničenom odgovornošću za proizvodnju, trgovinu na veliko i malo, OIB 66816176281, Mosećka 130,21000 Split</item>
      <item>FINANCIJSKA AGENCIJA, RC SPLIT, OIB 85821130368, Mažuranićevo šetalište 24 b,21000 Split</item>
    </izvorni_sadrzaj>
    <derivirana_varijabla naziv="DomainObject.Predmet.SudioniciListAdressOIB_1">
      <item>BOLE EXP, društvo s ograničenom odgovornošću za proizvodnju, trgovinu na veliko i malo, OIB 66816176281, Mosećka 130,21000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66816176281</item>
      <item>, OIB 85821130368</item>
    </izvorni_sadrzaj>
    <derivirana_varijabla naziv="DomainObject.Predmet.SudioniciListNazivOIB_1">
      <item>, OIB 66816176281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571</properties:Words>
  <properties:Characters>3330</properties:Characters>
  <properties:Lines>94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3905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2017-08-08T10:55:00Z</dcterms:created>
  <dc:creator>stanka grcic</dc:creator>
  <cp:lastModifiedBy>Mara Marčinko</cp:lastModifiedBy>
  <cp:lastPrinted>2017-08-08T11:27:00Z</cp:lastPrinted>
  <dcterms:modified xmlns:xsi="http://www.w3.org/2001/XMLSchema-instance" xsi:type="dcterms:W3CDTF">2017-08-08T11:35:00Z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St-1038/2016-18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