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a4a7" w14:paraId="399a4a7" w:rsidRDefault="00C765FC" w:rsidP="00C765FC" w:rsidR="00C765FC" w:rsidRPr="0003452F">
      <w:pPr>
        <w15:collapsed w:val="false"/>
        <w:rPr>
          <w:color w:val="FF0000"/>
        </w:rPr>
      </w:pPr>
      <w:bookmarkStart w:name="_GoBack" w:id="0"/>
      <w:bookmarkEnd w:id="0"/>
      <w:r w:rsidRPr="0003452F">
        <w:rPr>
          <w:color w:val="FF0000"/>
        </w:rPr>
        <w:t xml:space="preserve">                   </w:t>
      </w:r>
      <w:r w:rsidRPr="0003452F">
        <w:rPr>
          <w:noProof/>
          <w:color w:val="FF0000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52F">
        <w:rPr>
          <w:color w:val="FF0000"/>
        </w:rPr>
        <w:t xml:space="preserve">                                                            </w:t>
      </w:r>
    </w:p>
    <w:p w:rsidRDefault="00C765FC" w:rsidP="00C765FC" w:rsidR="00C765FC" w:rsidRPr="0003452F">
      <w:r w:rsidRPr="0003452F">
        <w:rPr>
          <w:color w:val="FF0000"/>
        </w:rPr>
        <w:t xml:space="preserve">    </w:t>
      </w:r>
      <w:r w:rsidRPr="0003452F">
        <w:t xml:space="preserve">REPUBLIKA HRVATSKA </w:t>
      </w:r>
      <w:r w:rsidRPr="0003452F">
        <w:tab/>
      </w:r>
      <w:r w:rsidRPr="0003452F">
        <w:tab/>
      </w:r>
      <w:r w:rsidRPr="0003452F">
        <w:tab/>
      </w:r>
      <w:r w:rsidRPr="0003452F">
        <w:tab/>
      </w:r>
      <w:r w:rsidRPr="0003452F">
        <w:tab/>
      </w:r>
    </w:p>
    <w:p w:rsidRDefault="00C765FC" w:rsidP="00C765FC" w:rsidR="001D1B86" w:rsidRPr="0003452F">
      <w:r w:rsidRPr="0003452F">
        <w:t>TRGOVAČKI SUD U PAZINU</w:t>
      </w:r>
    </w:p>
    <w:p w:rsidRDefault="00C765FC" w:rsidP="00C765FC" w:rsidR="001D1B86">
      <w:r w:rsidRPr="0003452F">
        <w:t xml:space="preserve">    52000 PAZIN, Dršćevka 1 </w:t>
      </w:r>
      <w:r w:rsidRPr="0003452F">
        <w:tab/>
      </w:r>
      <w:r w:rsidRPr="0003452F">
        <w:tab/>
      </w:r>
      <w:r w:rsidRPr="0003452F">
        <w:tab/>
      </w:r>
      <w:r w:rsidRPr="0003452F">
        <w:tab/>
      </w:r>
      <w:r w:rsidRPr="0003452F">
        <w:tab/>
        <w:t xml:space="preserve">    </w:t>
      </w:r>
    </w:p>
    <w:p w:rsidRDefault="000451A3" w:rsidP="001D1B86" w:rsidR="00C765FC" w:rsidRPr="0003452F">
      <w:pPr>
        <w:jc w:val="right"/>
      </w:pPr>
      <w:r w:rsidRPr="0003452F">
        <w:t>1</w:t>
      </w:r>
      <w:r w:rsidR="00C765FC" w:rsidRPr="0003452F">
        <w:t xml:space="preserve"> St-</w:t>
      </w:r>
      <w:r w:rsidR="0003452F" w:rsidRPr="0003452F">
        <w:t>400</w:t>
      </w:r>
      <w:r w:rsidR="00C765FC" w:rsidRPr="0003452F">
        <w:t>/</w:t>
      </w:r>
      <w:r w:rsidR="00CB3EFD" w:rsidRPr="0003452F">
        <w:t>20</w:t>
      </w:r>
      <w:r w:rsidR="00C765FC" w:rsidRPr="0003452F">
        <w:t>1</w:t>
      </w:r>
      <w:r w:rsidR="00C94D62" w:rsidRPr="0003452F">
        <w:t>8</w:t>
      </w:r>
      <w:r w:rsidR="00C765FC" w:rsidRPr="0003452F">
        <w:t>-</w:t>
      </w:r>
      <w:r w:rsidR="001D1B86">
        <w:t>12</w:t>
      </w:r>
    </w:p>
    <w:p w:rsidRDefault="00C765FC" w:rsidP="00C765FC" w:rsidR="00C765FC" w:rsidRPr="0003452F">
      <w:pPr>
        <w:jc w:val="both"/>
      </w:pPr>
      <w:r w:rsidRPr="0003452F">
        <w:tab/>
      </w:r>
    </w:p>
    <w:p w:rsidRDefault="00C765FC" w:rsidP="00C765FC" w:rsidR="00C765FC" w:rsidRPr="0003452F">
      <w:pPr>
        <w:jc w:val="both"/>
      </w:pPr>
    </w:p>
    <w:p w:rsidRDefault="00C765FC" w:rsidP="00C765FC" w:rsidR="00C765FC" w:rsidRPr="0003452F">
      <w:pPr>
        <w:jc w:val="center"/>
      </w:pPr>
      <w:r w:rsidRPr="0003452F">
        <w:t>R E P U B L I K A  H R V A T S K A</w:t>
      </w:r>
    </w:p>
    <w:p w:rsidRDefault="00C765FC" w:rsidP="00C765FC" w:rsidR="00C765FC" w:rsidRPr="0003452F"/>
    <w:p w:rsidRDefault="00C765FC" w:rsidP="00C765FC" w:rsidR="00C765FC" w:rsidRPr="0003452F">
      <w:pPr>
        <w:jc w:val="center"/>
      </w:pPr>
      <w:r w:rsidRPr="0003452F">
        <w:t>R J E Š E NJ E</w:t>
      </w:r>
    </w:p>
    <w:p w:rsidRDefault="00C765FC" w:rsidP="00C765FC" w:rsidR="00C765FC" w:rsidRPr="0003452F"/>
    <w:p w:rsidRDefault="00C765FC" w:rsidP="00C765FC" w:rsidR="00C765FC" w:rsidRPr="0003452F">
      <w:pPr>
        <w:jc w:val="both"/>
      </w:pPr>
      <w:r w:rsidRPr="0003452F">
        <w:tab/>
        <w:t xml:space="preserve">Trgovački sud u Pazinu, po sucu </w:t>
      </w:r>
      <w:r w:rsidR="000451A3" w:rsidRPr="0003452F">
        <w:t>Damiru Rabaru</w:t>
      </w:r>
      <w:r w:rsidRPr="0003452F">
        <w:t xml:space="preserve">, </w:t>
      </w:r>
      <w:r w:rsidR="0003452F" w:rsidRPr="0003452F">
        <w:t>odlučujući o prijedlogu predlagatelja - vjerovnika PROFICIO d.d. Zagreb, Draškovićeva 12, OIB: 39508009387, zastupanog po punomoćnici Ivani Lončar, odvjetnici u Zagrebu, za otvaranje stečajnog postupka nad dužnikom K. F. d.o.o. Rovinj, V. Švalbe 40, OIB: 15354046063</w:t>
      </w:r>
      <w:r w:rsidR="00EA1E30" w:rsidRPr="0003452F">
        <w:t xml:space="preserve">, </w:t>
      </w:r>
      <w:r w:rsidR="0003452F" w:rsidRPr="0003452F">
        <w:t>9</w:t>
      </w:r>
      <w:r w:rsidRPr="0003452F">
        <w:t xml:space="preserve">. </w:t>
      </w:r>
      <w:r w:rsidR="0003452F" w:rsidRPr="0003452F">
        <w:t>siječnja</w:t>
      </w:r>
      <w:r w:rsidR="00C94D62" w:rsidRPr="0003452F">
        <w:t xml:space="preserve"> </w:t>
      </w:r>
      <w:r w:rsidRPr="0003452F">
        <w:t>201</w:t>
      </w:r>
      <w:r w:rsidR="0003452F" w:rsidRPr="0003452F">
        <w:t>9</w:t>
      </w:r>
      <w:r w:rsidRPr="0003452F">
        <w:t xml:space="preserve">. </w:t>
      </w:r>
    </w:p>
    <w:p w:rsidRDefault="0003452F" w:rsidP="00C765FC" w:rsidR="0003452F" w:rsidRPr="0003452F">
      <w:pPr>
        <w:jc w:val="center"/>
      </w:pPr>
    </w:p>
    <w:p w:rsidRDefault="00C765FC" w:rsidP="00C765FC" w:rsidR="00C765FC" w:rsidRPr="0003452F">
      <w:pPr>
        <w:jc w:val="center"/>
      </w:pPr>
      <w:r w:rsidRPr="0003452F">
        <w:t>r i j e š i o    j e</w:t>
      </w:r>
    </w:p>
    <w:p w:rsidRDefault="00C765FC" w:rsidP="00C765FC" w:rsidR="00C765FC" w:rsidRPr="0087658B">
      <w:pPr>
        <w:jc w:val="both"/>
      </w:pPr>
    </w:p>
    <w:p w:rsidRDefault="00C765FC" w:rsidP="00C765FC" w:rsidR="00C765FC" w:rsidRPr="0087658B">
      <w:pPr>
        <w:jc w:val="both"/>
      </w:pPr>
      <w:r w:rsidRPr="0087658B">
        <w:tab/>
        <w:t>I.</w:t>
      </w:r>
      <w:r w:rsidRPr="0087658B">
        <w:tab/>
        <w:t xml:space="preserve">Pozivaju se osobe koje imaju pravni interes za provedbom stečajnog postupka nad dužnikom </w:t>
      </w:r>
      <w:r w:rsidR="0087658B" w:rsidRPr="0087658B">
        <w:t>K. F. d.o.o. Rovinj, V. Švalbe 40, OIB: 15354046063</w:t>
      </w:r>
      <w:r w:rsidRPr="0087658B">
        <w:t xml:space="preserve">, da u roku od 15 dana uplate predujam </w:t>
      </w:r>
      <w:r w:rsidR="007F482F" w:rsidRPr="0087658B">
        <w:t xml:space="preserve">u </w:t>
      </w:r>
      <w:r w:rsidRPr="0087658B">
        <w:t>iznos</w:t>
      </w:r>
      <w:r w:rsidR="007F482F" w:rsidRPr="0087658B">
        <w:t>u</w:t>
      </w:r>
      <w:r w:rsidR="00C94D62" w:rsidRPr="0087658B">
        <w:t xml:space="preserve"> od </w:t>
      </w:r>
      <w:r w:rsidR="0087658B" w:rsidRPr="0087658B">
        <w:t>24</w:t>
      </w:r>
      <w:r w:rsidRPr="0087658B">
        <w:t>.000,00 kuna za pokriće troškova prethodnog postupka te stečajnog postupka, na depozit ovog suda broj: HR43 2390001 1300029763, poziv na broj 020-</w:t>
      </w:r>
      <w:r w:rsidR="0087658B" w:rsidRPr="0087658B">
        <w:t>400</w:t>
      </w:r>
      <w:r w:rsidRPr="0087658B">
        <w:t>-1</w:t>
      </w:r>
      <w:r w:rsidR="00C94D62" w:rsidRPr="0087658B">
        <w:t>8</w:t>
      </w:r>
      <w:r w:rsidRPr="0087658B">
        <w:rPr>
          <w:bCs w:val="false"/>
        </w:rPr>
        <w:t xml:space="preserve">.  </w:t>
      </w:r>
    </w:p>
    <w:p w:rsidRDefault="00C765FC" w:rsidP="00C765FC" w:rsidR="00C765FC" w:rsidRPr="0003452F">
      <w:pPr>
        <w:jc w:val="both"/>
        <w:rPr>
          <w:color w:val="FF0000"/>
        </w:rPr>
      </w:pPr>
    </w:p>
    <w:p w:rsidRDefault="00C765FC" w:rsidP="00C765FC" w:rsidR="00C765FC" w:rsidRPr="0087658B">
      <w:pPr>
        <w:jc w:val="both"/>
        <w:rPr>
          <w:bCs w:val="false"/>
        </w:rPr>
      </w:pPr>
      <w:r w:rsidRPr="0087658B">
        <w:tab/>
        <w:t>II.</w:t>
      </w:r>
      <w:r w:rsidRPr="0087658B">
        <w:tab/>
      </w:r>
      <w:r w:rsidRPr="0087658B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03452F">
      <w:pPr>
        <w:jc w:val="both"/>
        <w:rPr>
          <w:bCs w:val="false"/>
          <w:color w:val="FF0000"/>
        </w:rPr>
      </w:pPr>
    </w:p>
    <w:p w:rsidRDefault="00C765FC" w:rsidP="00C765FC" w:rsidR="00C765FC" w:rsidRPr="00912B97">
      <w:pPr>
        <w:jc w:val="center"/>
        <w:rPr>
          <w:bCs w:val="false"/>
        </w:rPr>
      </w:pPr>
      <w:r w:rsidRPr="00912B97">
        <w:rPr>
          <w:bCs w:val="false"/>
        </w:rPr>
        <w:t>Obrazloženje</w:t>
      </w:r>
    </w:p>
    <w:p w:rsidRDefault="00C765FC" w:rsidP="00C765FC" w:rsidR="00C765FC" w:rsidRPr="00912B97">
      <w:pPr>
        <w:jc w:val="both"/>
        <w:rPr>
          <w:lang w:val="pl-PL"/>
        </w:rPr>
      </w:pPr>
    </w:p>
    <w:p w:rsidRDefault="00C765FC" w:rsidP="00C765FC" w:rsidR="00C765FC" w:rsidRPr="00912B97">
      <w:pPr>
        <w:jc w:val="both"/>
      </w:pPr>
      <w:r w:rsidRPr="00912B97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 w:rsidRPr="00912B97">
        <w:rPr>
          <w:lang w:val="pl-PL"/>
        </w:rPr>
        <w:t>stečajnog postupka nad dužnikom</w:t>
      </w:r>
      <w:r w:rsidRPr="00912B97">
        <w:rPr>
          <w:lang w:val="pl-PL"/>
        </w:rPr>
        <w:t xml:space="preserve">. </w:t>
      </w:r>
    </w:p>
    <w:p w:rsidRDefault="00C765FC" w:rsidP="00C765FC" w:rsidR="00C765FC" w:rsidRPr="00912B97">
      <w:pPr>
        <w:ind w:firstLine="708"/>
        <w:jc w:val="both"/>
      </w:pPr>
      <w:r w:rsidRPr="00912B97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912B97" w:rsidP="006024AB" w:rsidR="006024AB" w:rsidRPr="004E6BC1">
      <w:pPr>
        <w:jc w:val="both"/>
      </w:pPr>
      <w:r w:rsidRPr="004E6BC1">
        <w:tab/>
      </w:r>
      <w:r w:rsidR="00B77EB9" w:rsidRPr="004E6BC1">
        <w:t>Na ročišt</w:t>
      </w:r>
      <w:r w:rsidR="000D5FE4" w:rsidRPr="004E6BC1">
        <w:t>u</w:t>
      </w:r>
      <w:r w:rsidR="00B77EB9" w:rsidRPr="004E6BC1">
        <w:t xml:space="preserve"> od </w:t>
      </w:r>
      <w:r w:rsidR="000D5FE4" w:rsidRPr="004E6BC1">
        <w:t>8</w:t>
      </w:r>
      <w:r w:rsidR="00B77EB9" w:rsidRPr="004E6BC1">
        <w:t xml:space="preserve">. </w:t>
      </w:r>
      <w:r w:rsidR="000D5FE4" w:rsidRPr="004E6BC1">
        <w:t>s</w:t>
      </w:r>
      <w:r w:rsidRPr="004E6BC1">
        <w:t xml:space="preserve">iječnja </w:t>
      </w:r>
      <w:r w:rsidR="00B77EB9" w:rsidRPr="004E6BC1">
        <w:t>201</w:t>
      </w:r>
      <w:r w:rsidRPr="004E6BC1">
        <w:t>9</w:t>
      </w:r>
      <w:r w:rsidR="00B77EB9" w:rsidRPr="004E6BC1">
        <w:t xml:space="preserve">. </w:t>
      </w:r>
      <w:r w:rsidR="000D5FE4" w:rsidRPr="004E6BC1">
        <w:t>privremen</w:t>
      </w:r>
      <w:r w:rsidRPr="004E6BC1">
        <w:t>a</w:t>
      </w:r>
      <w:r w:rsidR="000D5FE4" w:rsidRPr="004E6BC1">
        <w:t xml:space="preserve"> stečajn</w:t>
      </w:r>
      <w:r w:rsidRPr="004E6BC1">
        <w:t>a</w:t>
      </w:r>
      <w:r w:rsidR="000D5FE4" w:rsidRPr="004E6BC1">
        <w:t xml:space="preserve"> upravitelj</w:t>
      </w:r>
      <w:r w:rsidRPr="004E6BC1">
        <w:t>ica</w:t>
      </w:r>
      <w:r w:rsidR="00B77EB9" w:rsidRPr="004E6BC1">
        <w:t xml:space="preserve"> je nave</w:t>
      </w:r>
      <w:r w:rsidRPr="004E6BC1">
        <w:t>la</w:t>
      </w:r>
      <w:r w:rsidR="00B77EB9" w:rsidRPr="004E6BC1">
        <w:t xml:space="preserve"> da </w:t>
      </w:r>
      <w:r w:rsidR="00B77EB9" w:rsidRPr="001D1B86">
        <w:t xml:space="preserve">društvo </w:t>
      </w:r>
      <w:r w:rsidRPr="001D1B86">
        <w:t xml:space="preserve"> nema nikakve imovine</w:t>
      </w:r>
      <w:r w:rsidR="00B77EB9" w:rsidRPr="001D1B86">
        <w:t xml:space="preserve">. </w:t>
      </w:r>
      <w:r w:rsidR="006024AB" w:rsidRPr="001D1B86">
        <w:t xml:space="preserve">Predviđeni troškovi stečajnog postupka odnosili bi se na nagradu za rad stečajnog upravitelja u iznosu od </w:t>
      </w:r>
      <w:r w:rsidR="004E6BC1" w:rsidRPr="001D1B86">
        <w:t>15</w:t>
      </w:r>
      <w:r w:rsidR="006024AB" w:rsidRPr="001D1B86">
        <w:t xml:space="preserve">.000,00 kn, na troškove </w:t>
      </w:r>
      <w:r w:rsidR="006024AB" w:rsidRPr="004E6BC1">
        <w:t xml:space="preserve">knjigovodstva u iznosu od </w:t>
      </w:r>
      <w:r w:rsidR="004E6BC1" w:rsidRPr="004E6BC1">
        <w:t>8</w:t>
      </w:r>
      <w:r w:rsidR="006024AB" w:rsidRPr="004E6BC1">
        <w:t xml:space="preserve">.000,00 kn, te na ostale troškove kao što su izrada pečata, troškovi platnog prometa i sl. u iznosu od </w:t>
      </w:r>
      <w:r w:rsidR="004E6BC1" w:rsidRPr="004E6BC1">
        <w:t>1</w:t>
      </w:r>
      <w:r w:rsidR="00BC4782" w:rsidRPr="004E6BC1">
        <w:t>.0</w:t>
      </w:r>
      <w:r w:rsidR="006024AB" w:rsidRPr="004E6BC1">
        <w:t>00,00 kn.</w:t>
      </w:r>
    </w:p>
    <w:p w:rsidRDefault="00C765FC" w:rsidP="00541D75" w:rsidR="00C765FC" w:rsidRPr="004E6BC1">
      <w:pPr>
        <w:spacing w:lineRule="atLeast" w:line="240"/>
        <w:jc w:val="both"/>
      </w:pPr>
      <w:r w:rsidRPr="004E6BC1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E6BC1">
        <w:lastRenderedPageBreak/>
        <w:t xml:space="preserve">1. tog članka ne predujme traženi iznos, sud će donijeti rješenje o otvaranju i zaključenju stečajnoga postupka. </w:t>
      </w:r>
    </w:p>
    <w:p w:rsidRDefault="00C10C53" w:rsidP="00C10C53" w:rsidR="00C765FC" w:rsidRPr="004E6BC1">
      <w:pPr>
        <w:jc w:val="both"/>
      </w:pPr>
      <w:r w:rsidRPr="004E6BC1">
        <w:tab/>
      </w:r>
      <w:r w:rsidR="00C765FC" w:rsidRPr="004E6BC1">
        <w:t xml:space="preserve">Budući da nije utvrđeno da </w:t>
      </w:r>
      <w:r w:rsidRPr="004E6BC1">
        <w:t xml:space="preserve">bi imovina dužnika koja bi ušla u stečajnu masu bila dovoljna ni za namirenje troškova toga postupka, </w:t>
      </w:r>
      <w:r w:rsidR="00C765FC" w:rsidRPr="004E6BC1">
        <w:t xml:space="preserve">temeljem čl. 132. st. 1. SZ-a, odlučeno je kao u izreci. </w:t>
      </w:r>
    </w:p>
    <w:p w:rsidRDefault="00BC4782" w:rsidP="00C765FC" w:rsidR="00BC4782" w:rsidRPr="00153691">
      <w:pPr>
        <w:jc w:val="center"/>
      </w:pPr>
    </w:p>
    <w:p w:rsidRDefault="006024AB" w:rsidP="00C765FC" w:rsidR="00C765FC" w:rsidRPr="00153691">
      <w:pPr>
        <w:jc w:val="center"/>
      </w:pPr>
      <w:r w:rsidRPr="00153691">
        <w:tab/>
      </w:r>
      <w:r w:rsidR="007F482F" w:rsidRPr="00153691">
        <w:t xml:space="preserve">U Pazinu, </w:t>
      </w:r>
      <w:r w:rsidR="004E6BC1" w:rsidRPr="00153691">
        <w:t>9</w:t>
      </w:r>
      <w:r w:rsidR="00C765FC" w:rsidRPr="00153691">
        <w:t xml:space="preserve">. </w:t>
      </w:r>
      <w:r w:rsidR="00541D75" w:rsidRPr="00153691">
        <w:t>s</w:t>
      </w:r>
      <w:r w:rsidR="004E6BC1" w:rsidRPr="00153691">
        <w:t xml:space="preserve">iječnja </w:t>
      </w:r>
      <w:r w:rsidR="00C765FC" w:rsidRPr="00153691">
        <w:t>201</w:t>
      </w:r>
      <w:r w:rsidR="004E6BC1" w:rsidRPr="00153691">
        <w:t>9</w:t>
      </w:r>
      <w:r w:rsidR="00C765FC" w:rsidRPr="00153691">
        <w:t>.</w:t>
      </w:r>
    </w:p>
    <w:p w:rsidRDefault="00C765FC" w:rsidP="00C765FC" w:rsidR="00C765FC" w:rsidRPr="00153691">
      <w:pPr>
        <w:ind w:firstLine="720" w:left="2880"/>
        <w:jc w:val="both"/>
      </w:pPr>
    </w:p>
    <w:p w:rsidRDefault="00C765FC" w:rsidP="00C765FC" w:rsidR="00C765FC" w:rsidRPr="00153691">
      <w:pPr>
        <w:ind w:firstLine="720" w:left="2880"/>
        <w:jc w:val="both"/>
      </w:pPr>
    </w:p>
    <w:p w:rsidRDefault="00C765FC" w:rsidP="00C765FC" w:rsidR="00C765FC" w:rsidRPr="00153691">
      <w:pPr>
        <w:ind w:firstLine="720" w:left="5652"/>
        <w:jc w:val="both"/>
      </w:pPr>
      <w:r w:rsidRPr="00153691">
        <w:t xml:space="preserve">      </w:t>
      </w:r>
      <w:r w:rsidRPr="00153691">
        <w:tab/>
        <w:t xml:space="preserve">Stečajni sudac </w:t>
      </w:r>
    </w:p>
    <w:p w:rsidRDefault="00C765FC" w:rsidP="00C765FC" w:rsidR="00C765FC" w:rsidRPr="00153691">
      <w:pPr>
        <w:ind w:left="5712"/>
        <w:jc w:val="both"/>
      </w:pPr>
      <w:r w:rsidRPr="00153691">
        <w:t xml:space="preserve">         </w:t>
      </w:r>
      <w:r w:rsidR="00D10CDB" w:rsidRPr="00153691">
        <w:tab/>
      </w:r>
      <w:r w:rsidR="00D10CDB" w:rsidRPr="00153691">
        <w:tab/>
        <w:t>Damir Rabar</w:t>
      </w:r>
      <w:r w:rsidR="002A5453">
        <w:t>, v.r.</w:t>
      </w:r>
    </w:p>
    <w:p w:rsidRDefault="00C765FC" w:rsidP="00C765FC" w:rsidR="00C765FC" w:rsidRPr="00153691">
      <w:pPr>
        <w:jc w:val="both"/>
      </w:pPr>
    </w:p>
    <w:p w:rsidRDefault="00C765FC" w:rsidP="00C765FC" w:rsidR="00C765FC" w:rsidRPr="00153691">
      <w:pPr>
        <w:jc w:val="both"/>
      </w:pPr>
    </w:p>
    <w:p w:rsidRDefault="007F482F" w:rsidP="00C765FC" w:rsidR="007F482F" w:rsidRPr="00153691">
      <w:pPr>
        <w:jc w:val="both"/>
      </w:pPr>
    </w:p>
    <w:p w:rsidRDefault="00C765FC" w:rsidP="00C765FC" w:rsidR="00C765FC" w:rsidRPr="00153691">
      <w:pPr>
        <w:jc w:val="both"/>
      </w:pPr>
      <w:r w:rsidRPr="00153691">
        <w:t>UPUTA O PRAVNOM LIJEKU:</w:t>
      </w:r>
    </w:p>
    <w:p w:rsidRDefault="00C765FC" w:rsidP="00C765FC" w:rsidR="00C765FC" w:rsidRPr="00153691">
      <w:pPr>
        <w:jc w:val="both"/>
      </w:pPr>
      <w:r w:rsidRPr="00153691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153691"/>
    <w:p w:rsidRDefault="00C765FC" w:rsidP="00C765FC" w:rsidR="00C765FC" w:rsidRPr="00153691">
      <w:pPr>
        <w:jc w:val="both"/>
      </w:pPr>
      <w:r w:rsidRPr="00153691">
        <w:t>DNA:</w:t>
      </w:r>
    </w:p>
    <w:p w:rsidRDefault="00CB3EFD" w:rsidP="00CB3EFD" w:rsidR="00CB3EFD" w:rsidRPr="00153691">
      <w:pPr>
        <w:jc w:val="both"/>
      </w:pPr>
      <w:r w:rsidRPr="00153691">
        <w:t>- predlagatelj</w:t>
      </w:r>
      <w:r w:rsidR="004E6BC1" w:rsidRPr="00153691">
        <w:t xml:space="preserve"> PROFICIO d.d. Zagreb, po pun. Ivan</w:t>
      </w:r>
      <w:r w:rsidR="001D1B86">
        <w:t>a</w:t>
      </w:r>
      <w:r w:rsidR="004E6BC1" w:rsidRPr="00153691">
        <w:t xml:space="preserve"> Lončar, Zagreb</w:t>
      </w:r>
      <w:r w:rsidRPr="00153691">
        <w:t>,</w:t>
      </w:r>
      <w:r w:rsidR="001D1B86">
        <w:t xml:space="preserve"> Gundulićeva 18</w:t>
      </w:r>
    </w:p>
    <w:p w:rsidRDefault="001D1B86" w:rsidP="00CB3EFD" w:rsidR="00CB3EFD" w:rsidRPr="00153691">
      <w:pPr>
        <w:jc w:val="both"/>
      </w:pPr>
      <w:r>
        <w:t>- privremeni stečajna</w:t>
      </w:r>
      <w:r w:rsidR="00CB3EFD" w:rsidRPr="00153691">
        <w:t xml:space="preserve"> upravitelj</w:t>
      </w:r>
      <w:r>
        <w:t>ica</w:t>
      </w:r>
      <w:r w:rsidR="00CB3EFD" w:rsidRPr="00153691">
        <w:t xml:space="preserve"> </w:t>
      </w:r>
      <w:r w:rsidR="00153691" w:rsidRPr="00153691">
        <w:t>Ljiljana Blagojević</w:t>
      </w:r>
      <w:r w:rsidR="00CB3EFD" w:rsidRPr="00153691">
        <w:t xml:space="preserve">, </w:t>
      </w:r>
      <w:r w:rsidR="00153691" w:rsidRPr="00153691">
        <w:t>Rijeka Markovići 21,</w:t>
      </w:r>
    </w:p>
    <w:p w:rsidRDefault="00CB3EFD" w:rsidP="00CB3EFD" w:rsidR="00CB3EFD" w:rsidRPr="00153691">
      <w:pPr>
        <w:jc w:val="both"/>
      </w:pPr>
      <w:r w:rsidRPr="00153691">
        <w:t>- ŽDO Pula,Rovinjska ul. 2a,</w:t>
      </w:r>
    </w:p>
    <w:p w:rsidRDefault="00CB3EFD" w:rsidP="00CB3EFD" w:rsidR="00CB3EFD" w:rsidRPr="00153691">
      <w:pPr>
        <w:jc w:val="both"/>
      </w:pPr>
      <w:r w:rsidRPr="00153691">
        <w:t>- e-oglasna ploča suda (čl. 132. st. 3. SZ-a).</w:t>
      </w:r>
    </w:p>
    <w:p w:rsidRDefault="00C765FC" w:rsidP="00C765FC" w:rsidR="00C765FC" w:rsidRPr="00153691">
      <w:pPr>
        <w:jc w:val="both"/>
      </w:pPr>
    </w:p>
    <w:p w:rsidRDefault="00C765FC" w:rsidP="00C765FC" w:rsidR="00C765FC" w:rsidRPr="0003452F">
      <w:pPr>
        <w:ind w:left="360"/>
        <w:jc w:val="both"/>
        <w:rPr>
          <w:color w:val="FF0000"/>
        </w:rPr>
      </w:pPr>
    </w:p>
    <w:p w:rsidRDefault="00C765FC" w:rsidP="00C765FC" w:rsidR="00C765FC" w:rsidRPr="0003452F">
      <w:pPr>
        <w:jc w:val="both"/>
        <w:rPr>
          <w:color w:val="FF0000"/>
        </w:rPr>
      </w:pPr>
    </w:p>
    <w:p w:rsidRDefault="00C765FC" w:rsidP="00C765FC" w:rsidR="00C765FC" w:rsidRPr="0003452F">
      <w:pPr>
        <w:rPr>
          <w:color w:val="FF0000"/>
        </w:rPr>
      </w:pPr>
    </w:p>
    <w:p w:rsidRDefault="00B10C40" w:rsidR="00B10C40" w:rsidRPr="0003452F">
      <w:pPr>
        <w:rPr>
          <w:color w:val="FF0000"/>
        </w:rPr>
      </w:pPr>
    </w:p>
    <w:sectPr w:rsidSect="00CB3EFD" w:rsidR="00B10C40" w:rsidRPr="0003452F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BD0" w:rsidP="00C765FC" w:rsidR="000B2BD0">
      <w:r>
        <w:separator/>
      </w:r>
    </w:p>
  </w:endnote>
  <w:endnote w:id="0" w:type="continuationSeparator">
    <w:p w:rsidRDefault="000B2BD0" w:rsidP="00C765FC" w:rsidR="000B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BD0" w:rsidP="00C765FC" w:rsidR="000B2BD0">
      <w:r>
        <w:separator/>
      </w:r>
    </w:p>
  </w:footnote>
  <w:footnote w:id="0" w:type="continuationSeparator">
    <w:p w:rsidRDefault="000B2BD0" w:rsidP="00C765FC" w:rsidR="000B2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9669639"/>
      <w:docPartObj>
        <w:docPartGallery w:val="Page Numbers (Top of Page)"/>
        <w:docPartUnique/>
      </w:docPartObj>
    </w:sdtPr>
    <w:sdtEndPr/>
    <w:sdtContent>
      <w:p w:rsidRDefault="001D1B86" w:rsidP="001D1B86" w:rsidR="001D1B86" w:rsidRPr="0003452F">
        <w:pPr>
          <w:ind w:firstLine="708" w:left="2124"/>
          <w:jc w:val="right"/>
        </w:pPr>
        <w:r>
          <w:t xml:space="preserve">                     </w:t>
        </w:r>
        <w:r w:rsidR="00CB3EFD">
          <w:fldChar w:fldCharType="begin"/>
        </w:r>
        <w:r w:rsidR="00CB3EFD">
          <w:instrText>PAGE   \* MERGEFORMAT</w:instrText>
        </w:r>
        <w:r w:rsidR="00CB3EFD">
          <w:fldChar w:fldCharType="separate"/>
        </w:r>
        <w:r w:rsidR="003917C3">
          <w:rPr>
            <w:noProof/>
          </w:rPr>
          <w:t>2</w:t>
        </w:r>
        <w:r w:rsidR="00CB3EFD">
          <w:fldChar w:fldCharType="end"/>
        </w:r>
        <w:r>
          <w:tab/>
        </w:r>
        <w:r>
          <w:tab/>
        </w:r>
        <w:r>
          <w:tab/>
        </w:r>
        <w:r>
          <w:tab/>
        </w:r>
        <w:r w:rsidR="00CB3EFD">
          <w:tab/>
        </w:r>
        <w:r w:rsidRPr="0003452F">
          <w:t>1 St-400/2018-</w:t>
        </w:r>
        <w:r>
          <w:t>12</w:t>
        </w:r>
      </w:p>
      <w:p w:rsidRDefault="003917C3" w:rsidP="00CB3EFD" w:rsidR="00CB3EFD">
        <w:pPr>
          <w:pStyle w:val="Zaglavlje"/>
          <w:ind w:firstLine="4536"/>
          <w:jc w:val="center"/>
        </w:pPr>
      </w:p>
    </w:sdtContent>
  </w:sdt>
  <w:p w:rsidRDefault="003917C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FD" w:rsidP="00CB3EFD" w:rsidR="00CB3EFD">
    <w:pPr>
      <w:pStyle w:val="Zaglavlje"/>
    </w:pPr>
  </w:p>
  <w:p w:rsidRDefault="003917C3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452F"/>
    <w:rsid w:val="000451A3"/>
    <w:rsid w:val="000B2BD0"/>
    <w:rsid w:val="000D5FE4"/>
    <w:rsid w:val="00111F60"/>
    <w:rsid w:val="00153691"/>
    <w:rsid w:val="001A38BC"/>
    <w:rsid w:val="001D1B86"/>
    <w:rsid w:val="00217A54"/>
    <w:rsid w:val="002442A7"/>
    <w:rsid w:val="002A5453"/>
    <w:rsid w:val="002B3430"/>
    <w:rsid w:val="003917C3"/>
    <w:rsid w:val="003B092C"/>
    <w:rsid w:val="00496112"/>
    <w:rsid w:val="004E6BC1"/>
    <w:rsid w:val="004F782C"/>
    <w:rsid w:val="0051489A"/>
    <w:rsid w:val="00541D75"/>
    <w:rsid w:val="006024AB"/>
    <w:rsid w:val="00643D7D"/>
    <w:rsid w:val="0065137D"/>
    <w:rsid w:val="0065386B"/>
    <w:rsid w:val="00726F07"/>
    <w:rsid w:val="007F482F"/>
    <w:rsid w:val="00814708"/>
    <w:rsid w:val="008157C7"/>
    <w:rsid w:val="0087658B"/>
    <w:rsid w:val="008E56F0"/>
    <w:rsid w:val="00912B97"/>
    <w:rsid w:val="009E515D"/>
    <w:rsid w:val="00A176FE"/>
    <w:rsid w:val="00A7251E"/>
    <w:rsid w:val="00AC57D6"/>
    <w:rsid w:val="00B10C40"/>
    <w:rsid w:val="00B77EB9"/>
    <w:rsid w:val="00BC4782"/>
    <w:rsid w:val="00C10C53"/>
    <w:rsid w:val="00C331EB"/>
    <w:rsid w:val="00C765FC"/>
    <w:rsid w:val="00C94D62"/>
    <w:rsid w:val="00CB3EFD"/>
    <w:rsid w:val="00CC1695"/>
    <w:rsid w:val="00CD1157"/>
    <w:rsid w:val="00D10CDB"/>
    <w:rsid w:val="00D2325F"/>
    <w:rsid w:val="00EA1E30"/>
    <w:rsid w:val="00EF6D33"/>
    <w:rsid w:val="00FB006E"/>
    <w:rsid w:val="00FC55F0"/>
    <w:rsid w:val="00FD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PROFICIO d.d. ZAGREB zastupanog po punomoćniku Odvj. Ivana Lončar</izvorni_sadrzaj>
    <derivirana_varijabla naziv="DomainObject.Predmet.StrankaFormated_1">  PROFICIO d.d. ZAGREB zastupanog po punomoćniku Odvj. Ivana Lončar</derivirana_varijabla>
  </DomainObject.Predmet.StrankaFormated>
  <DomainObject.Predmet.StrankaFormatedOIB>
    <izvorni_sadrzaj>  PROFICIO d.d. ZAGREB, OIB 39508009387 zastupanog po punomoćniku Odvj. Ivana Lončar</izvorni_sadrzaj>
    <derivirana_varijabla naziv="DomainObject.Predmet.StrankaFormatedOIB_1">  PROFICIO d.d. ZAGREB, OIB 39508009387 zastupanog po punomoćniku Odvj. Ivana Lončar</derivirana_varijabla>
  </DomainObject.Predmet.StrankaFormatedOIB>
  <DomainObject.Predmet.StrankaFormatedWithAdress>
    <izvorni_sadrzaj> PROFICIO d.d. ZAGREB, Draškovićeva 12, 10000 Zagreb zastupanog po punomoćniku Odvj. Ivana Lončar</izvorni_sadrzaj>
    <derivirana_varijabla naziv="DomainObject.Predmet.StrankaFormatedWithAdress_1"> PROFICIO d.d. ZAGREB, Draškovićeva 12, 10000 Zagreb zastupanog po punomoćniku Odvj. Ivana Lončar</derivirana_varijabla>
  </DomainObject.Predmet.StrankaFormatedWithAdress>
  <DomainObject.Predmet.StrankaFormatedWithAdressOIB>
    <izvorni_sadrzaj> PROFICIO d.d. ZAGREB, OIB 39508009387, Draškovićeva 12, 10000 Zagreb zastupanog po punomoćniku Odvj. Ivana Lončar</izvorni_sadrzaj>
    <derivirana_varijabla naziv="DomainObject.Predmet.StrankaFormatedWithAdressOIB_1"> PROFICIO d.d. ZAGREB, OIB 39508009387, Draškovićeva 12, 10000 Zagreb zastupanog po punomoćniku Odvj. Ivana Lončar</derivirana_varijabla>
  </DomainObject.Predmet.StrankaFormatedWithAdressOIB>
  <DomainObject.Predmet.StrankaWithAdress>
    <izvorni_sadrzaj>PROFICIO d.d. ZAGREB Draškovićeva 12,10000 Zagreb</izvorni_sadrzaj>
    <derivirana_varijabla naziv="DomainObject.Predmet.StrankaWithAdress_1">PROFICIO d.d. ZAGREB Draškovićeva 12,10000 Zagreb</derivirana_varijabla>
  </DomainObject.Predmet.StrankaWithAdress>
  <DomainObject.Predmet.StrankaWithAdressOIB>
    <izvorni_sadrzaj>PROFICIO d.d. ZAGREB, OIB 39508009387, Draškovićeva 12,10000 Zagreb</izvorni_sadrzaj>
    <derivirana_varijabla naziv="DomainObject.Predmet.StrankaWithAdressOIB_1">PROFICIO d.d. ZAGREB, OIB 39508009387, Draškovićeva 12,10000 Zagreb</derivirana_varijabla>
  </DomainObject.Predmet.StrankaWithAdressOIB>
  <DomainObject.Predmet.StrankaNazivFormated>
    <izvorni_sadrzaj>PROFICIO d.d. ZAGREB</izvorni_sadrzaj>
    <derivirana_varijabla naziv="DomainObject.Predmet.StrankaNazivFormated_1">PROFICIO d.d. ZAGREB</derivirana_varijabla>
  </DomainObject.Predmet.StrankaNazivFormated>
  <DomainObject.Predmet.StrankaNazivFormatedOIB>
    <izvorni_sadrzaj>PROFICIO d.d. ZAGREB, OIB 39508009387</izvorni_sadrzaj>
    <derivirana_varijabla naziv="DomainObject.Predmet.StrankaNazivFormatedOIB_1">PROFICIO d.d. ZAGREB, OIB 39508009387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8750813.33</izvorni_sadrzaj>
    <derivirana_varijabla naziv="DomainObject.Predmet.TrenutnaVrijednost_1">8750813.33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PROFICIO d.d. ZAGREB zastupanog po punomoćniku Odvj. Ivana Lončar</item>
    </izvorni_sadrzaj>
    <derivirana_varijabla naziv="DomainObject.Predmet.StrankaListFormated_1">
      <item>PROFICIO d.d. ZAGREB zastupanog po punomoćniku Odvj. Ivana Lončar</item>
    </derivirana_varijabla>
  </DomainObject.Predmet.StrankaListFormated>
  <DomainObject.Predmet.StrankaListFormatedOIB>
    <izvorni_sadrzaj>
      <item>PROFICIO d.d. ZAGREB, OIB 39508009387 zastupanog po punomoćniku Odvj. Ivana Lončar</item>
    </izvorni_sadrzaj>
    <derivirana_varijabla naziv="DomainObject.Predmet.StrankaListFormatedOIB_1">
      <item>PROFICIO d.d. ZAGREB, OIB 39508009387 zastupanog po punomoćniku Odvj. Ivana Lončar</item>
    </derivirana_varijabla>
  </DomainObject.Predmet.StrankaListFormatedOIB>
  <DomainObject.Predmet.StrankaListFormatedWithAdress>
    <izvorni_sadrzaj>
      <item>PROFICIO d.d. ZAGREB, Draškovićeva 12, 10000 Zagreb zastupanog po punomoćniku Odvj. Ivana Lončar</item>
    </izvorni_sadrzaj>
    <derivirana_varijabla naziv="DomainObject.Predmet.StrankaListFormatedWithAdress_1">
      <item>PROFICIO d.d. ZAGREB, Draškovićeva 12, 10000 Zagreb zastupanog po punomoćniku Odvj. Ivana Lončar</item>
    </derivirana_varijabla>
  </DomainObject.Predmet.StrankaListFormatedWithAdress>
  <DomainObject.Predmet.StrankaListFormatedWithAdressOIB>
    <izvorni_sadrzaj>
      <item>PROFICIO d.d. ZAGREB, OIB 39508009387, Draškovićeva 12, 10000 Zagreb zastupanog po punomoćniku Odvj. Ivana Lončar</item>
    </izvorni_sadrzaj>
    <derivirana_varijabla naziv="DomainObject.Predmet.StrankaListFormatedWithAdressOIB_1">
      <item>PROFICIO d.d. ZAGREB, OIB 39508009387, Draškovićeva 12, 10000 Zagreb zastupanog po punomoćniku Odvj. Ivana Lončar</item>
    </derivirana_varijabla>
  </DomainObject.Predmet.StrankaListFormatedWithAdressOIB>
  <DomainObject.Predmet.StrankaListNazivFormated>
    <izvorni_sadrzaj>
      <item>PROFICIO d.d. ZAGREB</item>
    </izvorni_sadrzaj>
    <derivirana_varijabla naziv="DomainObject.Predmet.StrankaListNazivFormated_1">
      <item>PROFICIO d.d. ZAGREB</item>
    </derivirana_varijabla>
  </DomainObject.Predmet.StrankaListNazivFormated>
  <DomainObject.Predmet.StrankaListNazivFormatedOIB>
    <izvorni_sadrzaj>
      <item>PROFICIO d.d. ZAGREB, OIB 39508009387</item>
    </izvorni_sadrzaj>
    <derivirana_varijabla naziv="DomainObject.Predmet.StrankaListNazivFormatedOIB_1">
      <item>PROFICIO d.d. ZAGREB, OIB 39508009387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>
      <item>Odvj. Ivana Lončar punomoćnik sudionika u postupku PROFICIO d.d. ZAGREB</item>
    </izvorni_sadrzaj>
    <derivirana_varijabla naziv="DomainObject.Predmet.OstaliListFormated_1">
      <item>Odvj. Ivana Lončar punomoćnik sudionika u postupku PROFICIO d.d. ZAGREB</item>
    </derivirana_varijabla>
  </DomainObject.Predmet.OstaliListFormated>
  <DomainObject.Predmet.OstaliListFormatedOIB>
    <izvorni_sadrzaj>
      <item>Odvj. Ivana Lončar punomoćnik sudionika u postupku PROFICIO d.d. ZAGREB</item>
    </izvorni_sadrzaj>
    <derivirana_varijabla naziv="DomainObject.Predmet.OstaliListFormatedOIB_1">
      <item>Odvj. Ivana Lončar punomoćnik sudionika u postupku PROFICIO d.d. ZAGREB</item>
    </derivirana_varijabla>
  </DomainObject.Predmet.OstaliListFormatedOIB>
  <DomainObject.Predmet.OstaliListFormatedWithAdress>
    <izvorni_sadrzaj>
      <item>Odvj. Ivana Lončar, Gundulićeva 18, 10000 Zagreb punomoćnik sudionika u postupku PROFICIO d.d. ZAGREB</item>
    </izvorni_sadrzaj>
    <derivirana_varijabla naziv="DomainObject.Predmet.OstaliListFormatedWithAdress_1">
      <item>Odvj. Ivana Lončar, Gundulićeva 18, 10000 Zagreb punomoćnik sudionika u postupku PROFICIO d.d. ZAGREB</item>
    </derivirana_varijabla>
  </DomainObject.Predmet.OstaliListFormatedWithAdress>
  <DomainObject.Predmet.OstaliListFormatedWithAdressOIB>
    <izvorni_sadrzaj>
      <item>Odvj. Ivana Lončar, Gundulićeva 18, 10000 Zagreb punomoćnik sudionika u postupku PROFICIO d.d. ZAGREB</item>
    </izvorni_sadrzaj>
    <derivirana_varijabla naziv="DomainObject.Predmet.OstaliListFormatedWithAdressOIB_1">
      <item>Odvj. Ivana Lončar, Gundulićeva 18, 10000 Zagreb punomoćnik sudionika u postupku PROFICIO d.d. ZAGREB</item>
    </derivirana_varijabla>
  </DomainObject.Predmet.OstaliListFormatedWithAdressOIB>
  <DomainObject.Predmet.OstaliListNazivFormated>
    <izvorni_sadrzaj>
      <item>Odvj. Ivana Lončar</item>
    </izvorni_sadrzaj>
    <derivirana_varijabla naziv="DomainObject.Predmet.OstaliListNazivFormated_1">
      <item>Odvj. Ivana Lončar</item>
    </derivirana_varijabla>
  </DomainObject.Predmet.OstaliListNazivFormated>
  <DomainObject.Predmet.OstaliListNazivFormatedOIB>
    <izvorni_sadrzaj>
      <item>Odvj. Ivana Lončar</item>
    </izvorni_sadrzaj>
    <derivirana_varijabla naziv="DomainObject.Predmet.OstaliListNazivFormatedOIB_1">
      <item>Odvj. Ivana Lončar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PROFICIO d.d. ZAGREB</izvorni_sadrzaj>
    <derivirana_varijabla naziv="DomainObject.Predmet.StrankaIDrugi_1">PROFICIO d.d. ZAGREB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PROFICIO d.d. ZAGREB, OIB 39508009387, Draškovićeva 12, 10000 Zagreb</izvorni_sadrzaj>
    <derivirana_varijabla naziv="DomainObject.Predmet.StrankaIDrugiAdressOIB_1">PROFICIO d.d. ZAGREB, OIB 39508009387, Draškovićeva 12, 10000 Zagreb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d.d. ZAGREB</item>
      <item>K. F. d.o.o. ROVINJ</item>
      <item>Odvj. Ivana Lončar</item>
    </izvorni_sadrzaj>
    <derivirana_varijabla naziv="DomainObject.Predmet.SudioniciListNaziv_1">
      <item>PROFICIO d.d. ZAGREB</item>
      <item>K. F. d.o.o. ROVINJ</item>
      <item>Odvj. Ivana Lončar</item>
    </derivirana_varijabla>
  </DomainObject.Predmet.SudioniciListNaziv>
  <DomainObject.Predmet.SudioniciListAdressOIB>
    <izvorni_sadrzaj>
      <item>PROFICIO d.d. ZAGREB, OIB 39508009387, Draškovićeva 12,10000 Zagreb</item>
      <item>K. F. d.o.o. ROVINJ, OIB 15354046063, V.Švalbe 40,52210 Rovinj</item>
      <item>Odvj. Ivana Lončar, Gundulićeva 18,10000 Zagreb</item>
    </izvorni_sadrzaj>
    <derivirana_varijabla naziv="DomainObject.Predmet.SudioniciListAdressOIB_1">
      <item>PROFICIO d.d. ZAGREB, OIB 39508009387, Draškovićeva 12,10000 Zagreb</item>
      <item>K. F. d.o.o. ROVINJ, OIB 15354046063, V.Švalbe 40,52210 Rovinj</item>
      <item>Odvj. Ivana Lončar, Gundulićeva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39508009387</item>
      <item>, OIB 15354046063</item>
      <item>, OIB null</item>
    </izvorni_sadrzaj>
    <derivirana_varijabla naziv="DomainObject.Predmet.SudioniciListNazivOIB_1">
      <item>, OIB 39508009387</item>
      <item>, OIB 15354046063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St-400/2018-3</izvorni_sadrzaj>
    <derivirana_varijabla naziv="DomainObject.PredzadnjaOdlukaIzPredmeta.Oznaka_1">St-400/2018-3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57203-F822-4C52-BDBC-411E53A48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2656</properties:Characters>
  <properties:Lines>74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2019-01-09T09:36:00Z</dcterms:created>
  <dc:creator>Jasmina Matika</dc:creator>
  <cp:lastModifiedBy>Lorena Paris Aničić</cp:lastModifiedBy>
  <cp:lastPrinted>2019-01-09T09:39:00Z</cp:lastPrinted>
  <dcterms:modified xmlns:xsi="http://www.w3.org/2001/XMLSchema-instance" xsi:type="dcterms:W3CDTF">2019-01-09T09:42:00Z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St-400-18 Poziv zainteresiranim osobama.docx)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