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3708" w14:paraId="b7e370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2D6CC3">
        <w:t>419</w:t>
      </w:r>
      <w:r w:rsidR="001146AB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637D8D">
        <w:t>Osijek, Podružnica Slav.Brod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9D3170">
        <w:t>KARAČIĆ-MONTAŽA</w:t>
      </w:r>
      <w:r w:rsidR="0063493C" w:rsidRPr="0063493C">
        <w:t xml:space="preserve"> j.d.o.o </w:t>
      </w:r>
      <w:r w:rsidR="009D3170">
        <w:t>za montažu, građenje, trgovinu i usluge</w:t>
      </w:r>
      <w:r w:rsidR="0063493C" w:rsidRPr="0063493C">
        <w:t xml:space="preserve">, </w:t>
      </w:r>
      <w:r w:rsidR="009D3170">
        <w:t xml:space="preserve">Slav.Brod, Dr.Vlatka Mačeka 3, OIB:77238456426,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9D3170">
        <w:t>12</w:t>
      </w:r>
      <w:r w:rsidR="0063493C">
        <w:t>.travnja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9D3170">
        <w:rPr>
          <w:bCs/>
        </w:rPr>
        <w:t xml:space="preserve"> </w:t>
      </w:r>
      <w:r w:rsidR="009D3170">
        <w:t>KARAČIĆ-MONTAŽA</w:t>
      </w:r>
      <w:r w:rsidR="009D3170" w:rsidRPr="0063493C">
        <w:t xml:space="preserve"> j.d.o.o </w:t>
      </w:r>
      <w:r w:rsidR="009D3170">
        <w:t>za montažu, građenje, trgovinu i usluge</w:t>
      </w:r>
      <w:r w:rsidR="009D3170" w:rsidRPr="0063493C">
        <w:t xml:space="preserve">, </w:t>
      </w:r>
      <w:r w:rsidR="009D3170">
        <w:t>Slav.Brod, Dr.Vlatka Mačeka 3, OIB:77238456426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9D3170">
        <w:t>6.547,39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Krešimir Karačić, Zagreb, Sibeliusova ulica 4, OIB:32155729160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9D3170">
        <w:rPr>
          <w:b/>
        </w:rPr>
        <w:t>419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9D3170">
        <w:t>12</w:t>
      </w:r>
      <w:r w:rsidR="0063493C">
        <w:t>.travnja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7A8" w:rsidR="00A817A8">
      <w:r>
        <w:separator/>
      </w:r>
    </w:p>
  </w:endnote>
  <w:endnote w:id="0" w:type="continuationSeparator">
    <w:p w:rsidRDefault="00A817A8" w:rsidR="00A81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7A8" w:rsidR="00A817A8">
      <w:r>
        <w:separator/>
      </w:r>
    </w:p>
  </w:footnote>
  <w:footnote w:id="0" w:type="continuationSeparator">
    <w:p w:rsidRDefault="00A817A8" w:rsidR="00A81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14AEF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66114"/>
    <w:rsid w:val="00666402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17A8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1B69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012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4A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4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4A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4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6547.39</izvorni_sadrzaj>
    <derivirana_varijabla naziv="DomainObject.Predmet.InicijalnaVrijednost_1">6547.39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 SZ</izvorni_sadrzaj>
    <derivirana_varijabla naziv="DomainObject.Predmet.PrimjedbaSuca_1">čl.429. st.1  SZ</derivirana_varijabla>
  </DomainObject.Predmet.PrimjedbaSuca>
  <DomainObject.Predmet.ProtustrankaFormated>
    <izvorni_sadrzaj>  KARAČIĆ-MONTAŽA j.d.o.o. za montažu, građenje, trgovinu i usluge</izvorni_sadrzaj>
    <derivirana_varijabla naziv="DomainObject.Predmet.ProtustrankaFormated_1">  KARAČIĆ-MONTAŽA j.d.o.o. za montažu, građenje, trgovinu i usluge</derivirana_varijabla>
  </DomainObject.Predmet.ProtustrankaFormated>
  <DomainObject.Predmet.ProtustrankaFormatedOIB>
    <izvorni_sadrzaj>  KARAČIĆ-MONTAŽA j.d.o.o. za montažu, građenje, trgovinu i usluge, OIB 77238456426</izvorni_sadrzaj>
    <derivirana_varijabla naziv="DomainObject.Predmet.ProtustrankaFormatedOIB_1">  KARAČIĆ-MONTAŽA j.d.o.o. za montažu, građenje, trgovinu i usluge, OIB 77238456426</derivirana_varijabla>
  </DomainObject.Predmet.ProtustrankaFormatedOIB>
  <DomainObject.Predmet.ProtustrankaFormatedWithAdress>
    <izvorni_sadrzaj> KARAČIĆ-MONTAŽA j.d.o.o. za montažu, građenje, trgovinu i usluge, Dr. Vlatka Mačeka 3, 35000 Slavonski Brod</izvorni_sadrzaj>
    <derivirana_varijabla naziv="DomainObject.Predmet.ProtustrankaFormatedWithAdress_1"> KARAČIĆ-MONTAŽA j.d.o.o. za montažu, građenje, trgovinu i usluge, Dr. Vlatka Mačeka 3, 35000 Slavonski Brod</derivirana_varijabla>
  </DomainObject.Predmet.ProtustrankaFormatedWithAdress>
  <DomainObject.Predmet.ProtustrankaFormatedWithAdressOIB>
    <izvorni_sadrzaj> KARAČIĆ-MONTAŽA j.d.o.o. za montažu, građenje, trgovinu i usluge, OIB 77238456426, Dr. Vlatka Mačeka 3, 35000 Slavonski Brod</izvorni_sadrzaj>
    <derivirana_varijabla naziv="DomainObject.Predmet.ProtustrankaFormatedWithAdressOIB_1"> KARAČIĆ-MONTAŽA j.d.o.o. za montažu, građenje, trgovinu i usluge, OIB 77238456426, Dr. Vlatka Mačeka 3, 35000 Slavonski Brod</derivirana_varijabla>
  </DomainObject.Predmet.ProtustrankaFormatedWithAdressOIB>
  <DomainObject.Predmet.ProtustrankaWithAdress>
    <izvorni_sadrzaj>KARAČIĆ-MONTAŽA j.d.o.o. za montažu, građenje, trgovinu i usluge Dr. Vlatka Mačeka 3, 35000 Slavonski Brod</izvorni_sadrzaj>
    <derivirana_varijabla naziv="DomainObject.Predmet.ProtustrankaWithAdress_1">KARAČIĆ-MONTAŽA j.d.o.o. za montažu, građenje, trgovinu i usluge Dr. Vlatka Mačeka 3, 35000 Slavonski Brod</derivirana_varijabla>
  </DomainObject.Predmet.ProtustrankaWithAdress>
  <DomainObject.Predmet.ProtustrankaWithAdressOIB>
    <izvorni_sadrzaj>KARAČIĆ-MONTAŽA j.d.o.o. za montažu, građenje, trgovinu i usluge, OIB 77238456426, Dr. Vlatka Mačeka 3, 35000 Slavonski Brod</izvorni_sadrzaj>
    <derivirana_varijabla naziv="DomainObject.Predmet.ProtustrankaWithAdressOIB_1">KARAČIĆ-MONTAŽA j.d.o.o. za montažu, građenje, trgovinu i usluge, OIB 77238456426, Dr. Vlatka Mačeka 3, 35000 Slavonski Brod</derivirana_varijabla>
  </DomainObject.Predmet.ProtustrankaWithAdressOIB>
  <DomainObject.Predmet.ProtustrankaNazivFormated>
    <izvorni_sadrzaj>KARAČIĆ-MONTAŽA j.d.o.o. za montažu, građenje, trgovinu i usluge</izvorni_sadrzaj>
    <derivirana_varijabla naziv="DomainObject.Predmet.ProtustrankaNazivFormated_1">KARAČIĆ-MONTAŽA j.d.o.o. za montažu, građenje, trgovinu i usluge</derivirana_varijabla>
  </DomainObject.Predmet.ProtustrankaNazivFormated>
  <DomainObject.Predmet.ProtustrankaNazivFormatedOIB>
    <izvorni_sadrzaj>KARAČIĆ-MONTAŽA j.d.o.o. za montažu, građenje, trgovinu i usluge, OIB 77238456426</izvorni_sadrzaj>
    <derivirana_varijabla naziv="DomainObject.Predmet.ProtustrankaNazivFormatedOIB_1">KARAČIĆ-MONTAŽA j.d.o.o. za montažu, građenje, trgovinu i usluge, OIB 77238456426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KARAČIĆ-MONTAŽA j.d.o.o. za montažu, građenje, trgovinu i usluge</item>
    </izvorni_sadrzaj>
    <derivirana_varijabla naziv="DomainObject.Predmet.ProtuStrankaListFormated_1">
      <item>KARAČIĆ-MONTAŽA j.d.o.o. za montažu, građenje, trgovinu i usluge</item>
    </derivirana_varijabla>
  </DomainObject.Predmet.ProtuStrankaListFormated>
  <DomainObject.Predmet.ProtuStrankaListFormatedOIB>
    <izvorni_sadrzaj>
      <item>KARAČIĆ-MONTAŽA j.d.o.o. za montažu, građenje, trgovinu i usluge, OIB 77238456426</item>
    </izvorni_sadrzaj>
    <derivirana_varijabla naziv="DomainObject.Predmet.ProtuStrankaListFormatedOIB_1">
      <item>KARAČIĆ-MONTAŽA j.d.o.o. za montažu, građenje, trgovinu i usluge, OIB 77238456426</item>
    </derivirana_varijabla>
  </DomainObject.Predmet.ProtuStrankaListFormatedOIB>
  <DomainObject.Predmet.ProtuStrankaListFormatedWithAdress>
    <izvorni_sadrzaj>
      <item>KARAČIĆ-MONTAŽA j.d.o.o. za montažu, građenje, trgovinu i usluge, Dr. Vlatka Mačeka 3, 35000 Slavonski Brod</item>
    </izvorni_sadrzaj>
    <derivirana_varijabla naziv="DomainObject.Predmet.ProtuStrankaListFormatedWithAdress_1">
      <item>KARAČIĆ-MONTAŽA j.d.o.o. za montažu, građenje, trgovinu i usluge, Dr. Vlatka Mačeka 3, 35000 Slavonski Brod</item>
    </derivirana_varijabla>
  </DomainObject.Predmet.ProtuStrankaListFormatedWithAdress>
  <DomainObject.Predmet.ProtuStrankaListFormatedWithAdressOIB>
    <izvorni_sadrzaj>
      <item>KARAČIĆ-MONTAŽA j.d.o.o. za montažu, građenje, trgovinu i usluge, OIB 77238456426, Dr. Vlatka Mačeka 3, 35000 Slavonski Brod</item>
    </izvorni_sadrzaj>
    <derivirana_varijabla naziv="DomainObject.Predmet.ProtuStrankaListFormatedWithAdressOIB_1">
      <item>KARAČIĆ-MONTAŽA j.d.o.o. za montažu, građenje, trgovinu i usluge, OIB 77238456426, Dr. Vlatka Mačeka 3, 35000 Slavonski Brod</item>
    </derivirana_varijabla>
  </DomainObject.Predmet.ProtuStrankaListFormatedWithAdressOIB>
  <DomainObject.Predmet.ProtuStrankaListNazivFormated>
    <izvorni_sadrzaj>
      <item>KARAČIĆ-MONTAŽA j.d.o.o. za montažu, građenje, trgovinu i usluge</item>
    </izvorni_sadrzaj>
    <derivirana_varijabla naziv="DomainObject.Predmet.ProtuStrankaListNazivFormated_1">
      <item>KARAČIĆ-MONTAŽA j.d.o.o. za montažu, građenje, trgovinu i usluge</item>
    </derivirana_varijabla>
  </DomainObject.Predmet.ProtuStrankaListNazivFormated>
  <DomainObject.Predmet.ProtuStrankaListNazivFormatedOIB>
    <izvorni_sadrzaj>
      <item>KARAČIĆ-MONTAŽA j.d.o.o. za montažu, građenje, trgovinu i usluge, OIB 77238456426</item>
    </izvorni_sadrzaj>
    <derivirana_varijabla naziv="DomainObject.Predmet.ProtuStrankaListNazivFormatedOIB_1">
      <item>KARAČIĆ-MONTAŽA j.d.o.o. za montažu, građenje, trgovinu i usluge, OIB 77238456426</item>
    </derivirana_varijabla>
  </DomainObject.Predmet.ProtuStrankaListNazivFormatedOIB>
  <DomainObject.Predmet.OstaliListFormated>
    <izvorni_sadrzaj>
      <item>KREŠIMIR KARAČIĆ</item>
    </izvorni_sadrzaj>
    <derivirana_varijabla naziv="DomainObject.Predmet.OstaliListFormated_1">
      <item>KREŠIMIR KARAČIĆ</item>
    </derivirana_varijabla>
  </DomainObject.Predmet.OstaliListFormated>
  <DomainObject.Predmet.OstaliListFormatedOIB>
    <izvorni_sadrzaj>
      <item>KREŠIMIR KARAČIĆ, OIB 32155729160</item>
    </izvorni_sadrzaj>
    <derivirana_varijabla naziv="DomainObject.Predmet.OstaliListFormatedOIB_1">
      <item>KREŠIMIR KARAČIĆ, OIB 32155729160</item>
    </derivirana_varijabla>
  </DomainObject.Predmet.OstaliListFormatedOIB>
  <DomainObject.Predmet.OstaliListFormatedWithAdress>
    <izvorni_sadrzaj>
      <item>KREŠIMIR KARAČIĆ, SIBELIUSOVA UL. 4, 10000 Zagreb</item>
    </izvorni_sadrzaj>
    <derivirana_varijabla naziv="DomainObject.Predmet.OstaliListFormatedWithAdress_1">
      <item>KREŠIMIR KARAČIĆ, SIBELIUSOVA UL. 4, 10000 Zagreb</item>
    </derivirana_varijabla>
  </DomainObject.Predmet.OstaliListFormatedWithAdress>
  <DomainObject.Predmet.OstaliListFormatedWithAdressOIB>
    <izvorni_sadrzaj>
      <item>KREŠIMIR KARAČIĆ, OIB 32155729160, SIBELIUSOVA UL. 4, 10000 Zagreb</item>
    </izvorni_sadrzaj>
    <derivirana_varijabla naziv="DomainObject.Predmet.OstaliListFormatedWithAdressOIB_1">
      <item>KREŠIMIR KARAČIĆ, OIB 32155729160, SIBELIUSOVA UL. 4, 10000 Zagreb</item>
    </derivirana_varijabla>
  </DomainObject.Predmet.OstaliListFormatedWithAdressOIB>
  <DomainObject.Predmet.OstaliListNazivFormated>
    <izvorni_sadrzaj>
      <item>KREŠIMIR KARAČIĆ</item>
    </izvorni_sadrzaj>
    <derivirana_varijabla naziv="DomainObject.Predmet.OstaliListNazivFormated_1">
      <item>KREŠIMIR KARAČIĆ</item>
    </derivirana_varijabla>
  </DomainObject.Predmet.OstaliListNazivFormated>
  <DomainObject.Predmet.OstaliListNazivFormatedOIB>
    <izvorni_sadrzaj>
      <item>KREŠIMIR KARAČIĆ, OIB 32155729160</item>
    </izvorni_sadrzaj>
    <derivirana_varijabla naziv="DomainObject.Predmet.OstaliListNazivFormatedOIB_1">
      <item>KREŠIMIR KARAČIĆ, OIB 32155729160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KARAČIĆ-MONTAŽA j.d.o.o. za montažu, građenje, trgovinu i usluge</izvorni_sadrzaj>
    <derivirana_varijabla naziv="DomainObject.Predmet.ProtustrankaIDrugi_1">KARAČIĆ-MONTAŽA j.d.o.o. za montažu,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KARAČIĆ-MONTAŽA j.d.o.o. za montažu, građenje, trgovinu i usluge, OIB 77238456426, Dr. Vlatka Mačeka 3, 35000 Slavonski Brod</izvorni_sadrzaj>
    <derivirana_varijabla naziv="DomainObject.Predmet.ProtustrankaIDrugiAdressOIB_1">KARAČIĆ-MONTAŽA j.d.o.o. za montažu, građenje, trgovinu i usluge, OIB 77238456426, Dr. Vlatka Mačeka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KARAČIĆ-MONTAŽA j.d.o.o. za montažu, građenje, trgovinu i usluge</item>
      <item>KREŠIMIR KARAČIĆ</item>
    </izvorni_sadrzaj>
    <derivirana_varijabla naziv="DomainObject.Predmet.SudioniciListNaziv_1">
      <item>Financijska agencija</item>
      <item>KARAČIĆ-MONTAŽA j.d.o.o. za montažu, građenje, trgovinu i usluge</item>
      <item>KREŠIMIR KARAČIĆ</item>
    </derivirana_varijabla>
  </DomainObject.Predmet.SudioniciListNaziv>
  <DomainObject.Predmet.SudioniciListAdressOIB>
    <izvorni_sadrzaj>
      <item>Financijska agencija, OIB 85821130368, Ulica grada Vukovara 70,10000 Zagreb</item>
      <item>KARAČIĆ-MONTAŽA j.d.o.o. za montažu, građenje, trgovinu i usluge, OIB 77238456426, Dr. Vlatka Mačeka 3,35000 Slavonski Brod</item>
      <item>KREŠIMIR KARAČIĆ, OIB 32155729160, SIBELIUSOVA UL. 4,10000 Zagreb</item>
    </izvorni_sadrzaj>
    <derivirana_varijabla naziv="DomainObject.Predmet.SudioniciListAdressOIB_1">
      <item>Financijska agencija, OIB 85821130368, Ulica grada Vukovara 70,10000 Zagreb</item>
      <item>KARAČIĆ-MONTAŽA j.d.o.o. za montažu, građenje, trgovinu i usluge, OIB 77238456426, Dr. Vlatka Mačeka 3,35000 Slavonski Brod</item>
      <item>KREŠIMIR KARAČIĆ, OIB 32155729160, SIBELIUSOVA UL.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77238456426</item>
      <item>, OIB 32155729160</item>
    </izvorni_sadrzaj>
    <derivirana_varijabla naziv="DomainObject.Predmet.SudioniciListNazivOIB_1">
      <item>, OIB 85821130368</item>
      <item>, OIB 77238456426</item>
      <item>, OIB 32155729160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2003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2017-04-12T07:13:00Z</dcterms:created>
  <dc:creator>Korisnik</dc:creator>
  <cp:lastModifiedBy>wsadmin</cp:lastModifiedBy>
  <cp:lastPrinted>2016-10-13T07:28:00Z</cp:lastPrinted>
  <dcterms:modified xmlns:xsi="http://www.w3.org/2001/XMLSchema-instance" xsi:type="dcterms:W3CDTF">2017-04-12T07:15:00Z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