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1c4a" w14:paraId="46b1c4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576048">
        <w:rPr>
          <w:rFonts w:hAnsi="Times New Roman" w:ascii="Times New Roman"/>
          <w:sz w:val="24"/>
          <w:szCs w:val="24"/>
        </w:rPr>
        <w:t>916/2018-3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576048">
        <w:rPr>
          <w:rFonts w:hAnsi="Times New Roman" w:ascii="Times New Roman"/>
          <w:b/>
          <w:sz w:val="24"/>
          <w:szCs w:val="24"/>
        </w:rPr>
        <w:t xml:space="preserve">JANKOVIĆ SLAVONSKI OKUSI d.o.o., </w:t>
      </w:r>
      <w:proofErr w:type="spellStart"/>
      <w:r w:rsidR="00576048">
        <w:rPr>
          <w:rFonts w:hAnsi="Times New Roman" w:ascii="Times New Roman"/>
          <w:b/>
          <w:sz w:val="24"/>
          <w:szCs w:val="24"/>
        </w:rPr>
        <w:t>Bukovlje</w:t>
      </w:r>
      <w:proofErr w:type="spellEnd"/>
      <w:r w:rsidR="00576048">
        <w:rPr>
          <w:rFonts w:hAnsi="Times New Roman" w:ascii="Times New Roman"/>
          <w:b/>
          <w:sz w:val="24"/>
          <w:szCs w:val="24"/>
        </w:rPr>
        <w:t>, Masleničkih vitezova 2, OIB: 58765280033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76048">
        <w:rPr>
          <w:rFonts w:hAnsi="Times New Roman" w:ascii="Times New Roman"/>
          <w:sz w:val="24"/>
          <w:szCs w:val="24"/>
        </w:rPr>
        <w:t>11. lipnja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76048">
        <w:rPr>
          <w:rFonts w:hAnsi="Times New Roman" w:ascii="Times New Roman"/>
          <w:b/>
          <w:sz w:val="24"/>
          <w:szCs w:val="24"/>
        </w:rPr>
        <w:t xml:space="preserve">JANKOVIĆ SLAVONSKI OKUSI d.o.o., </w:t>
      </w:r>
      <w:proofErr w:type="spellStart"/>
      <w:r w:rsidR="00576048">
        <w:rPr>
          <w:rFonts w:hAnsi="Times New Roman" w:ascii="Times New Roman"/>
          <w:b/>
          <w:sz w:val="24"/>
          <w:szCs w:val="24"/>
        </w:rPr>
        <w:t>Bukovlje</w:t>
      </w:r>
      <w:proofErr w:type="spellEnd"/>
      <w:r w:rsidR="00576048">
        <w:rPr>
          <w:rFonts w:hAnsi="Times New Roman" w:ascii="Times New Roman"/>
          <w:b/>
          <w:sz w:val="24"/>
          <w:szCs w:val="24"/>
        </w:rPr>
        <w:t>, Masleničkih vitezova 2, OIB: 58765280033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76048">
        <w:rPr>
          <w:rFonts w:hAnsi="Times New Roman" w:ascii="Times New Roman"/>
          <w:b/>
          <w:sz w:val="24"/>
          <w:szCs w:val="24"/>
        </w:rPr>
        <w:t>9.450,98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76048">
        <w:rPr>
          <w:rFonts w:hAnsi="Times New Roman" w:ascii="Times New Roman"/>
          <w:b/>
          <w:sz w:val="24"/>
          <w:szCs w:val="24"/>
        </w:rPr>
        <w:t>916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76048">
        <w:rPr>
          <w:rFonts w:hAnsi="Times New Roman" w:ascii="Times New Roman"/>
          <w:sz w:val="24"/>
          <w:szCs w:val="24"/>
        </w:rPr>
        <w:t>11. lipnja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25B6B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5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9450.98</izvorni_sadrzaj>
    <derivirana_varijabla naziv="DomainObject.Predmet.InicijalnaVrijednost_1">9450.98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429 st.1  SZ</izvorni_sadrzaj>
    <derivirana_varijabla naziv="DomainObject.Predmet.PrimjedbaSuca_1">čk. 429 st.1  SZ</derivirana_varijabla>
  </DomainObject.Predmet.PrimjedbaSuca>
  <DomainObject.Predmet.ProtustrankaFormated>
    <izvorni_sadrzaj>  JANKOVIĆ SLAVONSKI OKUSI d.o.o.za proizvodnju,promet i usluge</izvorni_sadrzaj>
    <derivirana_varijabla naziv="DomainObject.Predmet.ProtustrankaFormated_1">  JANKOVIĆ SLAVONSKI OKUSI d.o.o.za proizvodnju,promet i usluge</derivirana_varijabla>
  </DomainObject.Predmet.ProtustrankaFormated>
  <DomainObject.Predmet.ProtustrankaFormatedOIB>
    <izvorni_sadrzaj>  JANKOVIĆ SLAVONSKI OKUSI d.o.o.za proizvodnju,promet i usluge, OIB 58765280033</izvorni_sadrzaj>
    <derivirana_varijabla naziv="DomainObject.Predmet.ProtustrankaFormatedOIB_1">  JANKOVIĆ SLAVONSKI OKUSI d.o.o.za proizvodnju,promet i usluge, OIB 58765280033</derivirana_varijabla>
  </DomainObject.Predmet.ProtustrankaFormatedOIB>
  <DomainObject.Predmet.ProtustrankaFormatedWithAdress>
    <izvorni_sadrzaj> JANKOVIĆ SLAVONSKI OKUSI d.o.o.za proizvodnju,promet i usluge, Masleničkih vitezova 2, 35000 Bukovlje</izvorni_sadrzaj>
    <derivirana_varijabla naziv="DomainObject.Predmet.ProtustrankaFormatedWithAdress_1"> JANKOVIĆ SLAVONSKI OKUSI d.o.o.za proizvodnju,promet i usluge, Masleničkih vitezova 2, 35000 Bukovlje</derivirana_varijabla>
  </DomainObject.Predmet.ProtustrankaFormatedWithAdress>
  <DomainObject.Predmet.ProtustrankaFormatedWithAdressOIB>
    <izvorni_sadrzaj> JANKOVIĆ SLAVONSKI OKUSI d.o.o.za proizvodnju,promet i usluge, OIB 58765280033, Masleničkih vitezova 2, 35000 Bukovlje</izvorni_sadrzaj>
    <derivirana_varijabla naziv="DomainObject.Predmet.ProtustrankaFormatedWithAdressOIB_1"> JANKOVIĆ SLAVONSKI OKUSI d.o.o.za proizvodnju,promet i usluge, OIB 58765280033, Masleničkih vitezova 2, 35000 Bukovlje</derivirana_varijabla>
  </DomainObject.Predmet.ProtustrankaFormatedWithAdressOIB>
  <DomainObject.Predmet.ProtustrankaWithAdress>
    <izvorni_sadrzaj>JANKOVIĆ SLAVONSKI OKUSI d.o.o.za proizvodnju,promet i usluge Masleničkih vitezova 2, 35000 Bukovlje</izvorni_sadrzaj>
    <derivirana_varijabla naziv="DomainObject.Predmet.ProtustrankaWithAdress_1">JANKOVIĆ SLAVONSKI OKUSI d.o.o.za proizvodnju,promet i usluge Masleničkih vitezova 2, 35000 Bukovlje</derivirana_varijabla>
  </DomainObject.Predmet.ProtustrankaWithAdress>
  <DomainObject.Predmet.ProtustrankaWithAdressOIB>
    <izvorni_sadrzaj>JANKOVIĆ SLAVONSKI OKUSI d.o.o.za proizvodnju,promet i usluge, OIB 58765280033, Masleničkih vitezova 2, 35000 Bukovlje</izvorni_sadrzaj>
    <derivirana_varijabla naziv="DomainObject.Predmet.ProtustrankaWithAdressOIB_1">JANKOVIĆ SLAVONSKI OKUSI d.o.o.za proizvodnju,promet i usluge, OIB 58765280033, Masleničkih vitezova 2, 35000 Bukovlje</derivirana_varijabla>
  </DomainObject.Predmet.ProtustrankaWithAdressOIB>
  <DomainObject.Predmet.ProtustrankaNazivFormated>
    <izvorni_sadrzaj>JANKOVIĆ SLAVONSKI OKUSI d.o.o.za proizvodnju,promet i usluge</izvorni_sadrzaj>
    <derivirana_varijabla naziv="DomainObject.Predmet.ProtustrankaNazivFormated_1">JANKOVIĆ SLAVONSKI OKUSI d.o.o.za proizvodnju,promet i usluge</derivirana_varijabla>
  </DomainObject.Predmet.ProtustrankaNazivFormated>
  <DomainObject.Predmet.ProtustrankaNazivFormatedOIB>
    <izvorni_sadrzaj>JANKOVIĆ SLAVONSKI OKUSI d.o.o.za proizvodnju,promet i usluge, OIB 58765280033</izvorni_sadrzaj>
    <derivirana_varijabla naziv="DomainObject.Predmet.ProtustrankaNazivFormatedOIB_1">JANKOVIĆ SLAVONSKI OKUSI d.o.o.za proizvodnju,promet i usluge, OIB 58765280033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JANKOVIĆ SLAVONSKI OKUSI d.o.o.za proizvodnju,promet i usluge</item>
    </izvorni_sadrzaj>
    <derivirana_varijabla naziv="DomainObject.Predmet.ProtuStrankaListFormated_1">
      <item>JANKOVIĆ SLAVONSKI OKUSI d.o.o.za proizvodnju,promet i usluge</item>
    </derivirana_varijabla>
  </DomainObject.Predmet.ProtuStrankaListFormated>
  <DomainObject.Predmet.ProtuStrankaListFormatedOIB>
    <izvorni_sadrzaj>
      <item>JANKOVIĆ SLAVONSKI OKUSI d.o.o.za proizvodnju,promet i usluge, OIB 58765280033</item>
    </izvorni_sadrzaj>
    <derivirana_varijabla naziv="DomainObject.Predmet.ProtuStrankaListFormatedOIB_1">
      <item>JANKOVIĆ SLAVONSKI OKUSI d.o.o.za proizvodnju,promet i usluge, OIB 58765280033</item>
    </derivirana_varijabla>
  </DomainObject.Predmet.ProtuStrankaListFormatedOIB>
  <DomainObject.Predmet.ProtuStrankaListFormatedWithAdress>
    <izvorni_sadrzaj>
      <item>JANKOVIĆ SLAVONSKI OKUSI d.o.o.za proizvodnju,promet i usluge, Masleničkih vitezova 2, 35000 Bukovlje</item>
    </izvorni_sadrzaj>
    <derivirana_varijabla naziv="DomainObject.Predmet.ProtuStrankaListFormatedWithAdress_1">
      <item>JANKOVIĆ SLAVONSKI OKUSI d.o.o.za proizvodnju,promet i usluge, Masleničkih vitezova 2, 35000 Bukovlje</item>
    </derivirana_varijabla>
  </DomainObject.Predmet.ProtuStrankaListFormatedWithAdress>
  <DomainObject.Predmet.ProtuStrankaListFormatedWithAdressOIB>
    <izvorni_sadrzaj>
      <item>JANKOVIĆ SLAVONSKI OKUSI d.o.o.za proizvodnju,promet i usluge, OIB 58765280033, Masleničkih vitezova 2, 35000 Bukovlje</item>
    </izvorni_sadrzaj>
    <derivirana_varijabla naziv="DomainObject.Predmet.ProtuStrankaListFormatedWithAdressOIB_1">
      <item>JANKOVIĆ SLAVONSKI OKUSI d.o.o.za proizvodnju,promet i usluge, OIB 58765280033, Masleničkih vitezova 2, 35000 Bukovlje</item>
    </derivirana_varijabla>
  </DomainObject.Predmet.ProtuStrankaListFormatedWithAdressOIB>
  <DomainObject.Predmet.ProtuStrankaListNazivFormated>
    <izvorni_sadrzaj>
      <item>JANKOVIĆ SLAVONSKI OKUSI d.o.o.za proizvodnju,promet i usluge</item>
    </izvorni_sadrzaj>
    <derivirana_varijabla naziv="DomainObject.Predmet.ProtuStrankaListNazivFormated_1">
      <item>JANKOVIĆ SLAVONSKI OKUSI d.o.o.za proizvodnju,promet i usluge</item>
    </derivirana_varijabla>
  </DomainObject.Predmet.ProtuStrankaListNazivFormated>
  <DomainObject.Predmet.ProtuStrankaListNazivFormatedOIB>
    <izvorni_sadrzaj>
      <item>JANKOVIĆ SLAVONSKI OKUSI d.o.o.za proizvodnju,promet i usluge, OIB 58765280033</item>
    </izvorni_sadrzaj>
    <derivirana_varijabla naziv="DomainObject.Predmet.ProtuStrankaListNazivFormatedOIB_1">
      <item>JANKOVIĆ SLAVONSKI OKUSI d.o.o.za proizvodnju,promet i usluge, OIB 58765280033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JANKOVIĆ SLAVONSKI OKUSI d.o.o.za proizvodnju,promet i usluge</izvorni_sadrzaj>
    <derivirana_varijabla naziv="DomainObject.Predmet.ProtustrankaIDrugi_1">JANKOVIĆ SLAVONSKI OKUSI d.o.o.za proizvodnju,promet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JANKOVIĆ SLAVONSKI OKUSI d.o.o.za proizvodnju,promet i usluge, OIB 58765280033, Masleničkih vitezova 2, 35000 Bukovlje</izvorni_sadrzaj>
    <derivirana_varijabla naziv="DomainObject.Predmet.ProtustrankaIDrugiAdressOIB_1">JANKOVIĆ SLAVONSKI OKUSI d.o.o.za proizvodnju,promet i usluge, OIB 58765280033, Masleničkih vitezova 2,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JANKOVIĆ SLAVONSKI OKUSI d.o.o.za proizvodnju,promet i usluge</item>
    </izvorni_sadrzaj>
    <derivirana_varijabla naziv="DomainObject.Predmet.SudioniciListNaziv_1">
      <item>Financijska agencija</item>
      <item>JANKOVIĆ SLAVONSKI OKUSI d.o.o.za proizvodnju,promet i usluge</item>
    </derivirana_varijabla>
  </DomainObject.Predmet.SudioniciListNaziv>
  <DomainObject.Predmet.SudioniciListAdressOIB>
    <izvorni_sadrzaj>
      <item>Financijska agencija, OIB 85821130368, Ulica grada Vukovara 70,10000 Zagreb</item>
      <item>JANKOVIĆ SLAVONSKI OKUSI d.o.o.za proizvodnju,promet i usluge, OIB 58765280033, Masleničkih vitezova 2,35000 Bukovlje</item>
    </izvorni_sadrzaj>
    <derivirana_varijabla naziv="DomainObject.Predmet.SudioniciListAdressOIB_1">
      <item>Financijska agencija, OIB 85821130368, Ulica grada Vukovara 70,10000 Zagreb</item>
      <item>JANKOVIĆ SLAVONSKI OKUSI d.o.o.za proizvodnju,promet i usluge, OIB 58765280033, Masleničkih vitezova 2,35000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58765280033</item>
    </izvorni_sadrzaj>
    <derivirana_varijabla naziv="DomainObject.Predmet.SudioniciListNazivOIB_1">
      <item>, OIB 85821130368</item>
      <item>, OIB 58765280033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75302-ED6C-4CDD-95E1-87C68ACEB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1867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2018-05-28T07:02:00Z</dcterms:created>
  <dc:creator>marija jankovic</dc:creator>
  <cp:lastModifiedBy>wsadmin</cp:lastModifiedBy>
  <cp:lastPrinted>2018-06-11T07:21:00Z</cp:lastPrinted>
  <dcterms:modified xmlns:xsi="http://www.w3.org/2001/XMLSchema-instance" xsi:type="dcterms:W3CDTF">2018-06-11T07:22:00Z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