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77368" w14:paraId="7377368" w:rsidRDefault="00994581" w:rsidP="00910611" w:rsidR="0099458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4581" w:rsidP="00910611" w:rsidR="00994581">
      <w:r>
        <w:rPr>
          <w:rFonts w:eastAsia="MS Mincho"/>
        </w:rPr>
        <w:t>REPUBLIKA HRVATSKA</w:t>
      </w:r>
    </w:p>
    <w:p w:rsidRDefault="00994581" w:rsidP="00910611" w:rsidR="00994581">
      <w:r>
        <w:rPr>
          <w:rFonts w:eastAsia="MS Mincho"/>
        </w:rPr>
        <w:t>TRGOVAČKI SUD U RIJECI</w:t>
      </w:r>
    </w:p>
    <w:p w:rsidRDefault="00994581" w:rsidR="0099458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B1C01" w:rsidR="001B1C01" w:rsidRPr="003C6DB0">
      <w:pPr>
        <w:jc w:val="center"/>
        <w:rPr>
          <w:rFonts w:hAnsi="Times New Roman" w:ascii="Times New Roman"/>
          <w:b w:val="false"/>
          <w:bCs/>
          <w:sz w:val="28"/>
        </w:rPr>
      </w:pPr>
    </w:p>
    <w:p w:rsidRDefault="003C6DB0" w:rsidP="003C6DB0" w:rsidR="003C6DB0" w:rsidRPr="003C6DB0">
      <w:pPr>
        <w:jc w:val="center"/>
        <w:rPr>
          <w:rFonts w:hAnsi="Times New Roman" w:ascii="Times New Roman"/>
          <w:b w:val="false"/>
          <w:bCs/>
        </w:rPr>
      </w:pPr>
      <w:bookmarkStart w:name="OLE_LINK5" w:id="1"/>
      <w:r w:rsidRPr="003C6DB0">
        <w:rPr>
          <w:rFonts w:hAnsi="Times New Roman" w:ascii="Times New Roman"/>
          <w:b w:val="false"/>
          <w:bCs/>
        </w:rPr>
        <w:t>R E P U B L I K A    H R V A T S K A</w:t>
      </w:r>
    </w:p>
    <w:p w:rsidRDefault="003C6DB0" w:rsidP="003C6DB0" w:rsidR="003C6DB0">
      <w:pPr>
        <w:jc w:val="center"/>
        <w:rPr>
          <w:rFonts w:hAnsi="Times New Roman" w:ascii="Times New Roman"/>
          <w:b w:val="false"/>
          <w:bCs/>
        </w:rPr>
      </w:pPr>
      <w:r w:rsidRPr="003C6DB0">
        <w:rPr>
          <w:rFonts w:hAnsi="Times New Roman" w:ascii="Times New Roman"/>
          <w:b w:val="false"/>
          <w:bCs/>
        </w:rPr>
        <w:t>R J E Š E N J E</w:t>
      </w:r>
    </w:p>
    <w:p w:rsidRDefault="00846A1C" w:rsidP="003C6DB0" w:rsidR="00846A1C">
      <w:pPr>
        <w:jc w:val="center"/>
        <w:rPr>
          <w:rFonts w:hAnsi="Times New Roman" w:ascii="Times New Roman"/>
          <w:b w:val="false"/>
          <w:bCs/>
        </w:rPr>
      </w:pPr>
    </w:p>
    <w:p w:rsidRDefault="00846A1C" w:rsidP="003C6DB0" w:rsidR="00846A1C" w:rsidRPr="003C6DB0">
      <w:pPr>
        <w:jc w:val="center"/>
        <w:rPr>
          <w:rFonts w:hAnsi="Times New Roman" w:ascii="Times New Roman"/>
          <w:b w:val="false"/>
          <w:bCs/>
        </w:rPr>
      </w:pPr>
    </w:p>
    <w:p w:rsidRDefault="003C6DB0" w:rsidP="003C6DB0" w:rsidR="003C6DB0" w:rsidRPr="003C6DB0">
      <w:pPr>
        <w:jc w:val="both"/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ab/>
      </w:r>
      <w:r w:rsidRPr="003C6DB0"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</w:t>
      </w:r>
      <w:bookmarkStart w:name="OLE_LINK9" w:id="2"/>
      <w:r w:rsidRPr="003C6DB0">
        <w:rPr>
          <w:rFonts w:hAnsi="Times New Roman" w:ascii="Times New Roman"/>
          <w:b w:val="false"/>
        </w:rPr>
        <w:t>RIBA - RIJEKA dioničko društvo za ulov, preradu, promet ribom i ribljim preradjevinama, unutarnju i vanjsku trgovinu u stečaju Rijeka, Demetrova 3/I</w:t>
      </w:r>
      <w:bookmarkEnd w:id="2"/>
      <w:r w:rsidRPr="003C6DB0">
        <w:rPr>
          <w:rFonts w:hAnsi="Times New Roman" w:ascii="Times New Roman"/>
          <w:b w:val="false"/>
        </w:rPr>
        <w:t>, OIB: 84580906397,  dana 15. srpnja 2016. godine</w:t>
      </w:r>
    </w:p>
    <w:p w:rsidRDefault="00430045" w:rsidP="000C02A4" w:rsidR="00430045" w:rsidRPr="003C6DB0">
      <w:pPr>
        <w:ind w:firstLine="1440"/>
        <w:jc w:val="both"/>
        <w:rPr>
          <w:rFonts w:hAnsi="Times New Roman" w:ascii="Times New Roman"/>
          <w:b w:val="false"/>
        </w:rPr>
      </w:pPr>
    </w:p>
    <w:bookmarkEnd w:id="1"/>
    <w:p w:rsidRDefault="00431D63" w:rsidR="00431D63" w:rsidRPr="003C6DB0">
      <w:pPr>
        <w:jc w:val="center"/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>r i j e š i o  j e</w:t>
      </w:r>
    </w:p>
    <w:p w:rsidRDefault="007230C4" w:rsidR="007230C4" w:rsidRPr="003C6DB0">
      <w:pPr>
        <w:jc w:val="both"/>
        <w:rPr>
          <w:rFonts w:hAnsi="Times New Roman" w:ascii="Times New Roman"/>
          <w:b w:val="false"/>
        </w:rPr>
      </w:pPr>
    </w:p>
    <w:p w:rsidRDefault="00431D63" w:rsidR="00431D63" w:rsidRPr="003C6DB0">
      <w:pPr>
        <w:jc w:val="both"/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ab/>
      </w:r>
      <w:r w:rsidRPr="003C6DB0">
        <w:rPr>
          <w:rFonts w:hAnsi="Times New Roman" w:ascii="Times New Roman"/>
          <w:b w:val="false"/>
        </w:rPr>
        <w:tab/>
        <w:t xml:space="preserve">Odobrava se naknada stvarnih troškova </w:t>
      </w:r>
      <w:r w:rsidR="003C6DB0" w:rsidRPr="003C6DB0">
        <w:rPr>
          <w:rFonts w:hAnsi="Times New Roman" w:ascii="Times New Roman"/>
          <w:b w:val="false"/>
        </w:rPr>
        <w:t xml:space="preserve">telefona i interneta </w:t>
      </w:r>
      <w:r w:rsidRPr="003C6DB0">
        <w:rPr>
          <w:rFonts w:hAnsi="Times New Roman" w:ascii="Times New Roman"/>
          <w:b w:val="false"/>
        </w:rPr>
        <w:t>stečajnog upravitelja</w:t>
      </w:r>
      <w:r w:rsidR="00310EB7" w:rsidRPr="003C6DB0">
        <w:rPr>
          <w:rFonts w:hAnsi="Times New Roman" w:ascii="Times New Roman"/>
          <w:b w:val="false"/>
        </w:rPr>
        <w:t xml:space="preserve"> </w:t>
      </w:r>
      <w:r w:rsidR="00430045" w:rsidRPr="003C6DB0">
        <w:rPr>
          <w:rFonts w:hAnsi="Times New Roman" w:ascii="Times New Roman"/>
          <w:b w:val="false"/>
        </w:rPr>
        <w:t xml:space="preserve">Ljubice Juranović-Skočić iz Kastva, Ćikovići 26/11 OIB 88499470397 </w:t>
      </w:r>
      <w:r w:rsidRPr="003C6DB0">
        <w:rPr>
          <w:rFonts w:hAnsi="Times New Roman" w:ascii="Times New Roman"/>
          <w:b w:val="false"/>
        </w:rPr>
        <w:t xml:space="preserve">učinjenih u razdoblju od </w:t>
      </w:r>
      <w:r w:rsidR="003C6DB0" w:rsidRPr="003C6DB0">
        <w:rPr>
          <w:rFonts w:hAnsi="Times New Roman" w:ascii="Times New Roman"/>
          <w:b w:val="false"/>
        </w:rPr>
        <w:t>13. ožujka</w:t>
      </w:r>
      <w:r w:rsidR="004C17C5" w:rsidRPr="003C6DB0">
        <w:rPr>
          <w:rFonts w:hAnsi="Times New Roman" w:ascii="Times New Roman"/>
          <w:b w:val="false"/>
        </w:rPr>
        <w:t xml:space="preserve"> 2012</w:t>
      </w:r>
      <w:r w:rsidR="00430045" w:rsidRPr="003C6DB0">
        <w:rPr>
          <w:rFonts w:hAnsi="Times New Roman" w:ascii="Times New Roman"/>
          <w:b w:val="false"/>
        </w:rPr>
        <w:t xml:space="preserve">. </w:t>
      </w:r>
      <w:r w:rsidR="003B21FB" w:rsidRPr="003C6DB0">
        <w:rPr>
          <w:rFonts w:hAnsi="Times New Roman" w:ascii="Times New Roman"/>
          <w:b w:val="false"/>
        </w:rPr>
        <w:t>godine</w:t>
      </w:r>
      <w:r w:rsidR="004C17C5" w:rsidRPr="003C6DB0">
        <w:rPr>
          <w:rFonts w:hAnsi="Times New Roman" w:ascii="Times New Roman"/>
          <w:b w:val="false"/>
        </w:rPr>
        <w:t xml:space="preserve"> do </w:t>
      </w:r>
      <w:r w:rsidR="003C6DB0" w:rsidRPr="003C6DB0">
        <w:rPr>
          <w:rFonts w:hAnsi="Times New Roman" w:ascii="Times New Roman"/>
          <w:b w:val="false"/>
        </w:rPr>
        <w:t>1. srpnja</w:t>
      </w:r>
      <w:r w:rsidR="004C17C5" w:rsidRPr="003C6DB0">
        <w:rPr>
          <w:rFonts w:hAnsi="Times New Roman" w:ascii="Times New Roman"/>
          <w:b w:val="false"/>
        </w:rPr>
        <w:t xml:space="preserve"> 201</w:t>
      </w:r>
      <w:r w:rsidR="003C6DB0" w:rsidRPr="003C6DB0">
        <w:rPr>
          <w:rFonts w:hAnsi="Times New Roman" w:ascii="Times New Roman"/>
          <w:b w:val="false"/>
        </w:rPr>
        <w:t>6</w:t>
      </w:r>
      <w:r w:rsidR="004C17C5" w:rsidRPr="003C6DB0">
        <w:rPr>
          <w:rFonts w:hAnsi="Times New Roman" w:ascii="Times New Roman"/>
          <w:b w:val="false"/>
        </w:rPr>
        <w:t>. godine</w:t>
      </w:r>
      <w:r w:rsidR="003B21FB" w:rsidRPr="003C6DB0">
        <w:rPr>
          <w:rFonts w:hAnsi="Times New Roman" w:ascii="Times New Roman"/>
          <w:b w:val="false"/>
        </w:rPr>
        <w:t xml:space="preserve"> </w:t>
      </w:r>
      <w:r w:rsidRPr="003C6DB0">
        <w:rPr>
          <w:rFonts w:hAnsi="Times New Roman" w:ascii="Times New Roman"/>
          <w:b w:val="false"/>
        </w:rPr>
        <w:t>u iznosu od</w:t>
      </w:r>
      <w:bookmarkStart w:name="OLE_LINK3" w:id="3"/>
      <w:bookmarkStart w:name="OLE_LINK4" w:id="4"/>
      <w:r w:rsidR="003923A7" w:rsidRPr="003C6DB0">
        <w:rPr>
          <w:rFonts w:hAnsi="Times New Roman" w:ascii="Times New Roman"/>
          <w:b w:val="false"/>
        </w:rPr>
        <w:t xml:space="preserve"> </w:t>
      </w:r>
      <w:r w:rsidR="003C6DB0" w:rsidRPr="003C6DB0">
        <w:rPr>
          <w:rFonts w:hAnsi="Times New Roman" w:ascii="Times New Roman"/>
          <w:b w:val="false"/>
        </w:rPr>
        <w:t>6.120,00</w:t>
      </w:r>
      <w:r w:rsidRPr="003C6DB0">
        <w:rPr>
          <w:rFonts w:hAnsi="Times New Roman" w:ascii="Times New Roman"/>
          <w:b w:val="false"/>
        </w:rPr>
        <w:t xml:space="preserve"> </w:t>
      </w:r>
      <w:bookmarkEnd w:id="3"/>
      <w:bookmarkEnd w:id="4"/>
      <w:r w:rsidRPr="003C6DB0">
        <w:rPr>
          <w:rFonts w:hAnsi="Times New Roman" w:ascii="Times New Roman"/>
          <w:b w:val="false"/>
        </w:rPr>
        <w:t>kn</w:t>
      </w:r>
      <w:r w:rsidR="00310EB7" w:rsidRPr="003C6DB0">
        <w:rPr>
          <w:rFonts w:hAnsi="Times New Roman" w:ascii="Times New Roman"/>
          <w:b w:val="false"/>
        </w:rPr>
        <w:t xml:space="preserve"> neto</w:t>
      </w:r>
      <w:r w:rsidRPr="003C6DB0">
        <w:rPr>
          <w:rFonts w:hAnsi="Times New Roman" w:ascii="Times New Roman"/>
          <w:b w:val="false"/>
        </w:rPr>
        <w:t xml:space="preserve">. </w:t>
      </w:r>
    </w:p>
    <w:p w:rsidRDefault="00EF7B89" w:rsidR="00EF7B89">
      <w:pPr>
        <w:jc w:val="center"/>
        <w:rPr>
          <w:rFonts w:hAnsi="Times New Roman" w:ascii="Times New Roman"/>
          <w:b w:val="false"/>
          <w:bCs/>
        </w:rPr>
      </w:pPr>
    </w:p>
    <w:p w:rsidRDefault="003C6DB0" w:rsidR="003C6DB0" w:rsidRPr="003C6DB0">
      <w:pPr>
        <w:jc w:val="center"/>
        <w:rPr>
          <w:rFonts w:hAnsi="Times New Roman" w:ascii="Times New Roman"/>
          <w:b w:val="false"/>
          <w:bCs/>
        </w:rPr>
      </w:pPr>
    </w:p>
    <w:p w:rsidRDefault="00431D63" w:rsidR="00431D63">
      <w:pPr>
        <w:jc w:val="center"/>
        <w:rPr>
          <w:rFonts w:hAnsi="Times New Roman" w:ascii="Times New Roman"/>
          <w:b w:val="false"/>
          <w:bCs/>
        </w:rPr>
      </w:pPr>
      <w:r w:rsidRPr="003C6DB0">
        <w:rPr>
          <w:rFonts w:hAnsi="Times New Roman" w:ascii="Times New Roman"/>
          <w:b w:val="false"/>
          <w:bCs/>
        </w:rPr>
        <w:t>Obrazloženje</w:t>
      </w:r>
    </w:p>
    <w:p w:rsidRDefault="003C6DB0" w:rsidR="003C6DB0" w:rsidRPr="003C6DB0">
      <w:pPr>
        <w:jc w:val="center"/>
        <w:rPr>
          <w:rFonts w:hAnsi="Times New Roman" w:ascii="Times New Roman"/>
          <w:b w:val="false"/>
          <w:bCs/>
        </w:rPr>
      </w:pPr>
    </w:p>
    <w:p w:rsidRDefault="00431D63" w:rsidR="00431D63" w:rsidRPr="003C6DB0">
      <w:pPr>
        <w:jc w:val="both"/>
        <w:rPr>
          <w:rFonts w:hAnsi="Times New Roman" w:ascii="Times New Roman"/>
          <w:b w:val="false"/>
        </w:rPr>
      </w:pPr>
      <w:bookmarkStart w:name="OLE_LINK1" w:id="5"/>
      <w:bookmarkStart w:name="OLE_LINK2" w:id="6"/>
      <w:r w:rsidRPr="003C6DB0">
        <w:rPr>
          <w:rFonts w:hAnsi="Times New Roman" w:ascii="Times New Roman"/>
          <w:b w:val="false"/>
          <w:bCs/>
        </w:rPr>
        <w:tab/>
      </w:r>
      <w:r w:rsidRPr="003C6DB0">
        <w:rPr>
          <w:rFonts w:hAnsi="Times New Roman" w:ascii="Times New Roman"/>
          <w:b w:val="false"/>
          <w:bCs/>
        </w:rPr>
        <w:tab/>
      </w:r>
      <w:r w:rsidRPr="003C6DB0">
        <w:rPr>
          <w:rFonts w:hAnsi="Times New Roman" w:ascii="Times New Roman"/>
          <w:b w:val="false"/>
        </w:rPr>
        <w:t xml:space="preserve">Stečajni upravitelj je dana </w:t>
      </w:r>
      <w:r w:rsidR="003C6DB0" w:rsidRPr="003C6DB0">
        <w:rPr>
          <w:rFonts w:hAnsi="Times New Roman" w:ascii="Times New Roman"/>
          <w:b w:val="false"/>
        </w:rPr>
        <w:t>5. srpnja 2016</w:t>
      </w:r>
      <w:r w:rsidRPr="003C6DB0">
        <w:rPr>
          <w:rFonts w:hAnsi="Times New Roman" w:ascii="Times New Roman"/>
          <w:b w:val="false"/>
        </w:rPr>
        <w:t>.g. podni</w:t>
      </w:r>
      <w:r w:rsidR="00A01F4A" w:rsidRPr="003C6DB0">
        <w:rPr>
          <w:rFonts w:hAnsi="Times New Roman" w:ascii="Times New Roman"/>
          <w:b w:val="false"/>
        </w:rPr>
        <w:t>jela</w:t>
      </w:r>
      <w:r w:rsidRPr="003C6DB0">
        <w:rPr>
          <w:rFonts w:hAnsi="Times New Roman" w:ascii="Times New Roman"/>
          <w:b w:val="false"/>
        </w:rPr>
        <w:t xml:space="preserve"> </w:t>
      </w:r>
      <w:r w:rsidR="00EF7B89" w:rsidRPr="003C6DB0">
        <w:rPr>
          <w:rFonts w:hAnsi="Times New Roman" w:ascii="Times New Roman"/>
          <w:b w:val="false"/>
        </w:rPr>
        <w:t xml:space="preserve">zahtjev za </w:t>
      </w:r>
      <w:r w:rsidRPr="003C6DB0">
        <w:rPr>
          <w:rFonts w:hAnsi="Times New Roman" w:ascii="Times New Roman"/>
          <w:b w:val="false"/>
        </w:rPr>
        <w:t>naknadu stvarnih troškova</w:t>
      </w:r>
      <w:r w:rsidR="003C6DB0" w:rsidRPr="003C6DB0">
        <w:rPr>
          <w:rFonts w:hAnsi="Times New Roman" w:ascii="Times New Roman"/>
          <w:b w:val="false"/>
        </w:rPr>
        <w:t xml:space="preserve"> telefona i interneta</w:t>
      </w:r>
      <w:r w:rsidRPr="003C6DB0">
        <w:rPr>
          <w:rFonts w:hAnsi="Times New Roman" w:ascii="Times New Roman"/>
          <w:b w:val="false"/>
        </w:rPr>
        <w:t xml:space="preserve"> nastalih u razdoblju od </w:t>
      </w:r>
      <w:r w:rsidR="003C6DB0" w:rsidRPr="003C6DB0">
        <w:rPr>
          <w:rFonts w:hAnsi="Times New Roman" w:ascii="Times New Roman"/>
          <w:b w:val="false"/>
        </w:rPr>
        <w:t>13. ožujka 2012. godine do 1. srpnja 2016. godine u iznosu od 6.120,00 kn neto</w:t>
      </w:r>
      <w:r w:rsidRPr="003C6DB0">
        <w:rPr>
          <w:rFonts w:hAnsi="Times New Roman" w:ascii="Times New Roman"/>
          <w:b w:val="false"/>
        </w:rPr>
        <w:t>.</w:t>
      </w:r>
    </w:p>
    <w:p w:rsidRDefault="00431D63" w:rsidR="00431D63" w:rsidRPr="003C6DB0">
      <w:pPr>
        <w:jc w:val="both"/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ab/>
      </w:r>
      <w:r w:rsidRPr="003C6DB0">
        <w:rPr>
          <w:rFonts w:hAnsi="Times New Roman" w:ascii="Times New Roman"/>
          <w:b w:val="false"/>
        </w:rPr>
        <w:tab/>
      </w:r>
      <w:r w:rsidR="003C6DB0" w:rsidRPr="003C6DB0">
        <w:rPr>
          <w:rFonts w:hAnsi="Times New Roman" w:ascii="Times New Roman"/>
          <w:b w:val="false"/>
        </w:rPr>
        <w:t xml:space="preserve">Budući da je stečajni upravitelj preuzimanjem stečaja ukinuo sve telefonske linije kojima se do tada služio stečajni dužnik (i koje su proizvodile veći trošak), stečajni sudac je </w:t>
      </w:r>
      <w:r w:rsidRPr="003C6DB0">
        <w:rPr>
          <w:rFonts w:hAnsi="Times New Roman" w:ascii="Times New Roman"/>
          <w:b w:val="false"/>
        </w:rPr>
        <w:t xml:space="preserve">ocijenio da su nastali stvarni troškovi stečajnog upravitelja u razdoblju od </w:t>
      </w:r>
      <w:r w:rsidR="003C6DB0" w:rsidRPr="003C6DB0">
        <w:rPr>
          <w:rFonts w:hAnsi="Times New Roman" w:ascii="Times New Roman"/>
          <w:b w:val="false"/>
        </w:rPr>
        <w:t xml:space="preserve">13. ožujka 2012. godine do 1. srpnja 2016. godine u iznosu od 6.120,00 kn neto, a koji se odnose na paušalni iznos od 120,00 kn mjesečno, </w:t>
      </w:r>
      <w:r w:rsidRPr="003C6DB0">
        <w:rPr>
          <w:rFonts w:hAnsi="Times New Roman" w:ascii="Times New Roman"/>
          <w:b w:val="false"/>
        </w:rPr>
        <w:t>opravdani i realni</w:t>
      </w:r>
      <w:r w:rsidR="009F772A" w:rsidRPr="003C6DB0">
        <w:rPr>
          <w:rFonts w:hAnsi="Times New Roman" w:ascii="Times New Roman"/>
          <w:b w:val="false"/>
        </w:rPr>
        <w:t>.</w:t>
      </w:r>
    </w:p>
    <w:bookmarkEnd w:id="5"/>
    <w:bookmarkEnd w:id="6"/>
    <w:p w:rsidRDefault="003C6DB0" w:rsidP="003C6DB0" w:rsidR="003C6DB0" w:rsidRPr="003C6DB0">
      <w:pPr>
        <w:jc w:val="both"/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ab/>
      </w:r>
      <w:r w:rsidRPr="003C6DB0">
        <w:rPr>
          <w:rFonts w:hAnsi="Times New Roman" w:ascii="Times New Roman"/>
          <w:b w:val="false"/>
        </w:rPr>
        <w:tab/>
        <w:t xml:space="preserve">Slijedom navedenog, a na temelju čl. 94. st. 1., 2. i 3. Stečajnog zakona </w:t>
      </w:r>
      <w:r w:rsidRPr="003C6DB0">
        <w:rPr>
          <w:rFonts w:hAnsi="Times New Roman" w:ascii="Times New Roman"/>
          <w:b w:val="false"/>
          <w:bCs/>
        </w:rPr>
        <w:t>(objavljen u NN 71/15)</w:t>
      </w:r>
      <w:r w:rsidRPr="003C6DB0">
        <w:rPr>
          <w:rFonts w:hAnsi="Times New Roman" w:ascii="Times New Roman"/>
          <w:b w:val="false"/>
        </w:rPr>
        <w:t xml:space="preserve"> valjalo je riješiti kao u izreci.</w:t>
      </w:r>
    </w:p>
    <w:p w:rsidRDefault="000E56E2" w:rsidP="000E56E2" w:rsidR="00431D63" w:rsidRPr="003C6DB0">
      <w:pPr>
        <w:ind w:firstLine="708"/>
        <w:jc w:val="center"/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>Rijeka</w:t>
      </w:r>
      <w:r w:rsidR="00431D63" w:rsidRPr="003C6DB0">
        <w:rPr>
          <w:rFonts w:hAnsi="Times New Roman" w:ascii="Times New Roman"/>
          <w:b w:val="false"/>
        </w:rPr>
        <w:t xml:space="preserve">, </w:t>
      </w:r>
      <w:r w:rsidR="00FC4641" w:rsidRPr="003C6DB0">
        <w:rPr>
          <w:rFonts w:hAnsi="Times New Roman" w:ascii="Times New Roman"/>
          <w:b w:val="false"/>
        </w:rPr>
        <w:t xml:space="preserve"> </w:t>
      </w:r>
      <w:r w:rsidR="003C6DB0" w:rsidRPr="003C6DB0">
        <w:rPr>
          <w:rFonts w:hAnsi="Times New Roman" w:ascii="Times New Roman"/>
          <w:b w:val="false"/>
        </w:rPr>
        <w:t>15. srpnja 2016</w:t>
      </w:r>
      <w:r w:rsidR="005B4176" w:rsidRPr="003C6DB0">
        <w:rPr>
          <w:rFonts w:hAnsi="Times New Roman" w:ascii="Times New Roman"/>
          <w:b w:val="false"/>
        </w:rPr>
        <w:t xml:space="preserve">. </w:t>
      </w:r>
      <w:r w:rsidR="00431D63" w:rsidRPr="003C6DB0">
        <w:rPr>
          <w:rFonts w:hAnsi="Times New Roman" w:ascii="Times New Roman"/>
          <w:b w:val="false"/>
        </w:rPr>
        <w:t>godine</w:t>
      </w:r>
    </w:p>
    <w:p w:rsidRDefault="008F4E91" w:rsidP="000E56E2" w:rsidR="008F4E91" w:rsidRPr="003C6DB0">
      <w:pPr>
        <w:ind w:firstLine="708"/>
        <w:jc w:val="center"/>
        <w:rPr>
          <w:rFonts w:hAnsi="Times New Roman" w:ascii="Times New Roman"/>
          <w:b w:val="false"/>
        </w:rPr>
      </w:pPr>
    </w:p>
    <w:p w:rsidRDefault="003C6DB0" w:rsidR="003C6DB0" w:rsidRPr="003C6DB0">
      <w:pPr>
        <w:jc w:val="both"/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3C6DB0" w:rsidR="003C6DB0" w:rsidRPr="003C6DB0">
      <w:pPr>
        <w:jc w:val="both"/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176F32" w:rsidR="00176F32" w:rsidRPr="003C6DB0">
      <w:pPr>
        <w:jc w:val="both"/>
        <w:rPr>
          <w:rFonts w:hAnsi="Times New Roman" w:ascii="Times New Roman"/>
          <w:b w:val="false"/>
        </w:rPr>
      </w:pPr>
    </w:p>
    <w:p w:rsidRDefault="00431D63" w:rsidP="00846A1C" w:rsidR="00431D63" w:rsidRPr="003C6DB0">
      <w:pPr>
        <w:jc w:val="both"/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 xml:space="preserve"> UPUTA O PRAVNOM LIJEKU:</w:t>
      </w:r>
    </w:p>
    <w:p w:rsidRDefault="00431D63" w:rsidR="00431D63" w:rsidRPr="003C6DB0">
      <w:pPr>
        <w:jc w:val="both"/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ab/>
        <w:t xml:space="preserve">Protiv ovog rješenja </w:t>
      </w:r>
      <w:r w:rsidR="000E56E2" w:rsidRPr="003C6DB0">
        <w:rPr>
          <w:rFonts w:hAnsi="Times New Roman" w:ascii="Times New Roman"/>
          <w:b w:val="false"/>
        </w:rPr>
        <w:t>imaju pravo na žalbu stečajni upravitelj i svaki stečajni vjerovnik</w:t>
      </w:r>
      <w:r w:rsidRPr="003C6DB0">
        <w:rPr>
          <w:rFonts w:hAnsi="Times New Roman" w:ascii="Times New Roman"/>
          <w:b w:val="false"/>
        </w:rPr>
        <w:t xml:space="preserve"> u roku od 8 dana. Žalba se podnosi putem ovog  suda u dva  istovjetna primjerka, a o žalbi odlučuje Visoki trgovački sud  Republike  Hrvatske.</w:t>
      </w:r>
    </w:p>
    <w:p w:rsidRDefault="00E54ECC" w:rsidR="00E54ECC">
      <w:pPr>
        <w:rPr>
          <w:rFonts w:hAnsi="Times New Roman" w:ascii="Times New Roman"/>
          <w:b w:val="false"/>
        </w:rPr>
      </w:pPr>
    </w:p>
    <w:p w:rsidRDefault="003C6DB0" w:rsidR="003C6DB0">
      <w:pPr>
        <w:rPr>
          <w:rFonts w:hAnsi="Times New Roman" w:ascii="Times New Roman"/>
          <w:b w:val="false"/>
        </w:rPr>
      </w:pPr>
    </w:p>
    <w:p w:rsidRDefault="003C6DB0" w:rsidR="003C6DB0">
      <w:pPr>
        <w:rPr>
          <w:rFonts w:hAnsi="Times New Roman" w:ascii="Times New Roman"/>
          <w:b w:val="false"/>
        </w:rPr>
      </w:pPr>
    </w:p>
    <w:p w:rsidRDefault="003C6DB0" w:rsidR="003C6DB0" w:rsidRPr="003C6DB0">
      <w:pPr>
        <w:rPr>
          <w:rFonts w:hAnsi="Times New Roman" w:ascii="Times New Roman"/>
          <w:b w:val="false"/>
        </w:rPr>
      </w:pPr>
    </w:p>
    <w:p w:rsidRDefault="002C2DA7" w:rsidR="00E21439" w:rsidRPr="003C6DB0">
      <w:pPr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>DNA:</w:t>
      </w:r>
    </w:p>
    <w:p w:rsidRDefault="002C2DA7" w:rsidR="002C2DA7" w:rsidRPr="003C6DB0">
      <w:pPr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>- st. upravitelju</w:t>
      </w:r>
    </w:p>
    <w:p w:rsidRDefault="002C2DA7" w:rsidP="003C6DB0" w:rsidR="009F772A" w:rsidRPr="003C6DB0">
      <w:pPr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 xml:space="preserve">- </w:t>
      </w:r>
      <w:r w:rsidR="003C6DB0" w:rsidRPr="003C6DB0">
        <w:rPr>
          <w:rFonts w:hAnsi="Times New Roman" w:ascii="Times New Roman"/>
          <w:b w:val="false"/>
        </w:rPr>
        <w:t>e-Oglasna ploča</w:t>
      </w:r>
    </w:p>
    <w:p w:rsidRDefault="001C42EF" w:rsidR="001C42EF" w:rsidRPr="003C6DB0">
      <w:pPr>
        <w:rPr>
          <w:rFonts w:hAnsi="Times New Roman" w:ascii="Times New Roman"/>
          <w:b w:val="false"/>
        </w:rPr>
      </w:pPr>
    </w:p>
    <w:p w:rsidRDefault="002C2DA7" w:rsidR="002C2DA7" w:rsidRPr="003C6DB0">
      <w:pPr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 xml:space="preserve">Rijeka, </w:t>
      </w:r>
      <w:r w:rsidR="003C6DB0" w:rsidRPr="003C6DB0">
        <w:rPr>
          <w:rFonts w:hAnsi="Times New Roman" w:ascii="Times New Roman"/>
          <w:b w:val="false"/>
        </w:rPr>
        <w:t>15. srpnja 2016</w:t>
      </w:r>
      <w:r w:rsidR="005B4176" w:rsidRPr="003C6DB0">
        <w:rPr>
          <w:rFonts w:hAnsi="Times New Roman" w:ascii="Times New Roman"/>
          <w:b w:val="false"/>
        </w:rPr>
        <w:t>.</w:t>
      </w:r>
      <w:r w:rsidRPr="003C6DB0">
        <w:rPr>
          <w:rFonts w:hAnsi="Times New Roman" w:ascii="Times New Roman"/>
          <w:b w:val="false"/>
        </w:rPr>
        <w:t>g.</w:t>
      </w:r>
    </w:p>
    <w:p w:rsidRDefault="001C42EF" w:rsidR="001C42EF" w:rsidRPr="003C6DB0">
      <w:pPr>
        <w:rPr>
          <w:rFonts w:hAnsi="Times New Roman" w:ascii="Times New Roman"/>
          <w:b w:val="false"/>
        </w:rPr>
      </w:pPr>
    </w:p>
    <w:p w:rsidRDefault="001C42EF" w:rsidR="001C42EF" w:rsidRPr="003C6DB0">
      <w:pPr>
        <w:rPr>
          <w:rFonts w:hAnsi="Times New Roman" w:ascii="Times New Roman"/>
          <w:b w:val="false"/>
        </w:rPr>
      </w:pPr>
    </w:p>
    <w:p w:rsidRDefault="001C42EF" w:rsidR="001C42EF" w:rsidRPr="003C6DB0">
      <w:pPr>
        <w:rPr>
          <w:rFonts w:hAnsi="Times New Roman" w:ascii="Times New Roman"/>
          <w:b w:val="false"/>
        </w:rPr>
      </w:pPr>
    </w:p>
    <w:p w:rsidRDefault="001C42EF" w:rsidR="001C42EF" w:rsidRPr="003C6DB0">
      <w:pPr>
        <w:rPr>
          <w:rFonts w:hAnsi="Times New Roman" w:ascii="Times New Roman"/>
          <w:b w:val="false"/>
        </w:rPr>
      </w:pPr>
    </w:p>
    <w:p w:rsidRDefault="00F4265C" w:rsidR="00F4265C" w:rsidRPr="003C6DB0">
      <w:pPr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F4265C" w:rsidR="00F4265C" w:rsidRPr="003C6DB0">
      <w:pPr>
        <w:jc w:val="both"/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1C42EF" w:rsidR="001C42EF" w:rsidRPr="003C6DB0">
      <w:pPr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 xml:space="preserve">  </w:t>
      </w:r>
    </w:p>
    <w:sectPr w:rsidSect="000E56E2" w:rsidR="001C42EF" w:rsidRPr="003C6DB0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3378" w:rsidR="00763378">
      <w:r>
        <w:separator/>
      </w:r>
    </w:p>
  </w:endnote>
  <w:endnote w:id="0" w:type="continuationSeparator">
    <w:p w:rsidRDefault="00763378" w:rsidR="00763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676" w:rsidR="00F7667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676" w:rsidR="00F7667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676" w:rsidR="00F7667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45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76676" w:rsidR="00F7667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3378" w:rsidR="00763378">
      <w:r>
        <w:separator/>
      </w:r>
    </w:p>
  </w:footnote>
  <w:footnote w:id="0" w:type="continuationSeparator">
    <w:p w:rsidRDefault="00763378" w:rsidR="007633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676" w:rsidP="00832DD1" w:rsidR="00F76676" w:rsidRPr="003C6DB0">
    <w:pPr>
      <w:jc w:val="right"/>
      <w:rPr>
        <w:rFonts w:hAnsi="Times New Roman" w:ascii="Times New Roman"/>
        <w:b w:val="false"/>
        <w:bCs/>
        <w:sz w:val="28"/>
      </w:rPr>
    </w:pPr>
    <w:r w:rsidRPr="003C6DB0">
      <w:rPr>
        <w:rFonts w:hAnsi="Times New Roman" w:ascii="Times New Roman"/>
        <w:b w:val="false"/>
      </w:rPr>
      <w:tab/>
    </w:r>
    <w:r w:rsidRPr="003C6DB0">
      <w:rPr>
        <w:rFonts w:hAnsi="Times New Roman" w:ascii="Times New Roman"/>
        <w:b w:val="false"/>
      </w:rPr>
      <w:tab/>
    </w:r>
    <w:r w:rsidRPr="003C6DB0">
      <w:rPr>
        <w:rFonts w:hAnsi="Times New Roman" w:ascii="Times New Roman"/>
        <w:b w:val="false"/>
      </w:rPr>
      <w:tab/>
    </w:r>
    <w:r w:rsidRPr="003C6DB0">
      <w:rPr>
        <w:rFonts w:hAnsi="Times New Roman" w:ascii="Times New Roman"/>
        <w:b w:val="false"/>
      </w:rPr>
      <w:tab/>
    </w:r>
    <w:r w:rsidRPr="003C6DB0">
      <w:rPr>
        <w:rFonts w:hAnsi="Times New Roman" w:ascii="Times New Roman"/>
        <w:b w:val="false"/>
      </w:rPr>
      <w:tab/>
    </w:r>
    <w:r w:rsidRPr="003C6DB0">
      <w:rPr>
        <w:rFonts w:hAnsi="Times New Roman" w:ascii="Times New Roman"/>
        <w:b w:val="false"/>
      </w:rPr>
      <w:tab/>
      <w:t xml:space="preserve">         Posl.br. 14 St-9/2002</w:t>
    </w:r>
  </w:p>
  <w:p w:rsidRDefault="00F76676" w:rsidR="00F76676" w:rsidRPr="003C6DB0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3652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157E"/>
    <w:rsid w:val="000970AB"/>
    <w:rsid w:val="000A0F46"/>
    <w:rsid w:val="000A1214"/>
    <w:rsid w:val="000A3EFC"/>
    <w:rsid w:val="000A5D82"/>
    <w:rsid w:val="000A5DE9"/>
    <w:rsid w:val="000B035D"/>
    <w:rsid w:val="000B1854"/>
    <w:rsid w:val="000B2EF4"/>
    <w:rsid w:val="000B44BF"/>
    <w:rsid w:val="000B54DD"/>
    <w:rsid w:val="000B5BE5"/>
    <w:rsid w:val="000B6238"/>
    <w:rsid w:val="000B6C09"/>
    <w:rsid w:val="000B7CD5"/>
    <w:rsid w:val="000C02A4"/>
    <w:rsid w:val="000C3D83"/>
    <w:rsid w:val="000C6A60"/>
    <w:rsid w:val="000C6E28"/>
    <w:rsid w:val="000C73CD"/>
    <w:rsid w:val="000D0F48"/>
    <w:rsid w:val="000D34C6"/>
    <w:rsid w:val="000D38C1"/>
    <w:rsid w:val="000D586D"/>
    <w:rsid w:val="000D653A"/>
    <w:rsid w:val="000E42C2"/>
    <w:rsid w:val="000E56E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4657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2546"/>
    <w:rsid w:val="001651DF"/>
    <w:rsid w:val="00167E34"/>
    <w:rsid w:val="00170CA0"/>
    <w:rsid w:val="0017227E"/>
    <w:rsid w:val="00172B63"/>
    <w:rsid w:val="00173F82"/>
    <w:rsid w:val="00175232"/>
    <w:rsid w:val="001759C1"/>
    <w:rsid w:val="001763A2"/>
    <w:rsid w:val="00176F3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1C01"/>
    <w:rsid w:val="001B63CC"/>
    <w:rsid w:val="001C2C82"/>
    <w:rsid w:val="001C2F51"/>
    <w:rsid w:val="001C2F77"/>
    <w:rsid w:val="001C42EF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2DA7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2BF5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0EB7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0896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23A7"/>
    <w:rsid w:val="00392FEC"/>
    <w:rsid w:val="00393E39"/>
    <w:rsid w:val="00396724"/>
    <w:rsid w:val="00396B35"/>
    <w:rsid w:val="00396B82"/>
    <w:rsid w:val="00397128"/>
    <w:rsid w:val="003A29B8"/>
    <w:rsid w:val="003A2DDD"/>
    <w:rsid w:val="003A3819"/>
    <w:rsid w:val="003A5B74"/>
    <w:rsid w:val="003A6F1A"/>
    <w:rsid w:val="003A758E"/>
    <w:rsid w:val="003B1F63"/>
    <w:rsid w:val="003B21FB"/>
    <w:rsid w:val="003B421F"/>
    <w:rsid w:val="003B46D0"/>
    <w:rsid w:val="003B6619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C6DB0"/>
    <w:rsid w:val="003D4329"/>
    <w:rsid w:val="003D5BDE"/>
    <w:rsid w:val="003D6A26"/>
    <w:rsid w:val="003E1254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5CB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0045"/>
    <w:rsid w:val="004315CC"/>
    <w:rsid w:val="00431A4A"/>
    <w:rsid w:val="00431D63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7C5"/>
    <w:rsid w:val="004C1DFB"/>
    <w:rsid w:val="004C1FBA"/>
    <w:rsid w:val="004C264B"/>
    <w:rsid w:val="004C28EE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13B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1E45"/>
    <w:rsid w:val="005B236F"/>
    <w:rsid w:val="005B3E94"/>
    <w:rsid w:val="005B4176"/>
    <w:rsid w:val="005B65A4"/>
    <w:rsid w:val="005C06A3"/>
    <w:rsid w:val="005C1F05"/>
    <w:rsid w:val="005C5E9A"/>
    <w:rsid w:val="005C6856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DBC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752"/>
    <w:rsid w:val="00686925"/>
    <w:rsid w:val="00686D14"/>
    <w:rsid w:val="0068766D"/>
    <w:rsid w:val="00691A3B"/>
    <w:rsid w:val="00694731"/>
    <w:rsid w:val="006947AE"/>
    <w:rsid w:val="00694D45"/>
    <w:rsid w:val="006A1085"/>
    <w:rsid w:val="006A339A"/>
    <w:rsid w:val="006A3B93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387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0C4"/>
    <w:rsid w:val="00723330"/>
    <w:rsid w:val="00724074"/>
    <w:rsid w:val="00725136"/>
    <w:rsid w:val="00726CAE"/>
    <w:rsid w:val="00727E8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57BBA"/>
    <w:rsid w:val="007608AE"/>
    <w:rsid w:val="00761D50"/>
    <w:rsid w:val="00762388"/>
    <w:rsid w:val="00762B8D"/>
    <w:rsid w:val="00763378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DDD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DD1"/>
    <w:rsid w:val="00832E4B"/>
    <w:rsid w:val="008350F5"/>
    <w:rsid w:val="00840607"/>
    <w:rsid w:val="00840F2A"/>
    <w:rsid w:val="00844F9D"/>
    <w:rsid w:val="00846A1C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0AA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C5C9B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4E91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2CE8"/>
    <w:rsid w:val="00964F9B"/>
    <w:rsid w:val="009666BF"/>
    <w:rsid w:val="00967042"/>
    <w:rsid w:val="009673A1"/>
    <w:rsid w:val="009705FB"/>
    <w:rsid w:val="00970884"/>
    <w:rsid w:val="00972517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94581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72A"/>
    <w:rsid w:val="009F7820"/>
    <w:rsid w:val="00A00227"/>
    <w:rsid w:val="00A01F4A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411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BD1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403"/>
    <w:rsid w:val="00BF4E06"/>
    <w:rsid w:val="00BF50C7"/>
    <w:rsid w:val="00BF6066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96EEE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3B8D"/>
    <w:rsid w:val="00CE5999"/>
    <w:rsid w:val="00CE7E51"/>
    <w:rsid w:val="00CF1A65"/>
    <w:rsid w:val="00CF3B48"/>
    <w:rsid w:val="00CF4545"/>
    <w:rsid w:val="00CF457A"/>
    <w:rsid w:val="00CF5545"/>
    <w:rsid w:val="00CF5854"/>
    <w:rsid w:val="00CF64C1"/>
    <w:rsid w:val="00CF7CFC"/>
    <w:rsid w:val="00D002BE"/>
    <w:rsid w:val="00D01971"/>
    <w:rsid w:val="00D02D2C"/>
    <w:rsid w:val="00D047C7"/>
    <w:rsid w:val="00D04D6E"/>
    <w:rsid w:val="00D0584F"/>
    <w:rsid w:val="00D0611F"/>
    <w:rsid w:val="00D06B8D"/>
    <w:rsid w:val="00D10158"/>
    <w:rsid w:val="00D135F1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230C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4F44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4ECC"/>
    <w:rsid w:val="00E56413"/>
    <w:rsid w:val="00E575A5"/>
    <w:rsid w:val="00E6244B"/>
    <w:rsid w:val="00E65BEA"/>
    <w:rsid w:val="00E71932"/>
    <w:rsid w:val="00E71BEC"/>
    <w:rsid w:val="00E7284A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7B89"/>
    <w:rsid w:val="00F001D2"/>
    <w:rsid w:val="00F00AE3"/>
    <w:rsid w:val="00F01D8B"/>
    <w:rsid w:val="00F02EE2"/>
    <w:rsid w:val="00F032E9"/>
    <w:rsid w:val="00F063BE"/>
    <w:rsid w:val="00F10219"/>
    <w:rsid w:val="00F103FC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265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3EC3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6676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464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31D63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431D63"/>
  </w:style>
  <w:style w:styleId="Zaglavlje" w:type="paragraph">
    <w:name w:val="header"/>
    <w:basedOn w:val="Normal"/>
    <w:rsid w:val="00832DD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945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8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945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4581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31D63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431D63"/>
  </w:style>
  <w:style w:styleId="Zaglavlje" w:type="paragraph">
    <w:name w:val="header"/>
    <w:basedOn w:val="Normal"/>
    <w:rsid w:val="00832DD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945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8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945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4581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2002.</izvorni_sadrzaj>
    <derivirana_varijabla naziv="DomainObject.Predmet.DatumOsnivanja_1">6. veljače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St-9/2002</izvorni_sadrzaj>
    <derivirana_varijabla naziv="DomainObject.Predmet.OznakaBroj_1">St-9/2002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RIBA - RIJEKA d.d.  Rijeka</izvorni_sadrzaj>
    <derivirana_varijabla naziv="DomainObject.Predmet.ProtustrankaFormated_1">  RIBA - RIJEKA d.d.  Rijeka</derivirana_varijabla>
  </DomainObject.Predmet.ProtustrankaFormated>
  <DomainObject.Predmet.ProtustrankaFormatedOIB>
    <izvorni_sadrzaj>  RIBA - RIJEKA d.d.  Rijeka, OIB 84580906397</izvorni_sadrzaj>
    <derivirana_varijabla naziv="DomainObject.Predmet.ProtustrankaFormatedOIB_1">  RIBA - RIJEKA d.d.  Rijeka, OIB 84580906397</derivirana_varijabla>
  </DomainObject.Predmet.ProtustrankaFormatedOIB>
  <DomainObject.Predmet.ProtustrankaFormatedWithAdress>
    <izvorni_sadrzaj> RIBA - RIJEKA d.d.  Rijeka, Demetrova 3, 51000 Rijeka</izvorni_sadrzaj>
    <derivirana_varijabla naziv="DomainObject.Predmet.ProtustrankaFormatedWithAdress_1"> RIBA - RIJEKA d.d.  Rijeka, Demetrova 3, 51000 Rijeka</derivirana_varijabla>
  </DomainObject.Predmet.ProtustrankaFormatedWithAdress>
  <DomainObject.Predmet.ProtustrankaFormatedWithAdressOIB>
    <izvorni_sadrzaj> RIBA - RIJEKA d.d.  Rijeka, OIB 84580906397, Demetrova 3, 51000 Rijeka</izvorni_sadrzaj>
    <derivirana_varijabla naziv="DomainObject.Predmet.ProtustrankaFormatedWithAdressOIB_1"> RIBA - RIJEKA d.d.  Rijeka, OIB 84580906397, Demetrova 3, 51000 Rijeka</derivirana_varijabla>
  </DomainObject.Predmet.ProtustrankaFormatedWithAdressOIB>
  <DomainObject.Predmet.ProtustrankaWithAdress>
    <izvorni_sadrzaj>RIBA - RIJEKA d.d.  Rijeka Demetrova 3, 51000 Rijeka</izvorni_sadrzaj>
    <derivirana_varijabla naziv="DomainObject.Predmet.ProtustrankaWithAdress_1">RIBA - RIJEKA d.d.  Rijeka Demetrova 3, 51000 Rijeka</derivirana_varijabla>
  </DomainObject.Predmet.ProtustrankaWithAdress>
  <DomainObject.Predmet.ProtustrankaWithAdressOIB>
    <izvorni_sadrzaj>RIBA - RIJEKA d.d.  Rijeka, OIB 84580906397, Demetrova 3, 51000 Rijeka</izvorni_sadrzaj>
    <derivirana_varijabla naziv="DomainObject.Predmet.ProtustrankaWithAdressOIB_1">RIBA - RIJEKA d.d.  Rijeka, OIB 84580906397, Demetrova 3, 51000 Rijeka</derivirana_varijabla>
  </DomainObject.Predmet.ProtustrankaWithAdressOIB>
  <DomainObject.Predmet.ProtustrankaNazivFormated>
    <izvorni_sadrzaj>RIBA - RIJEKA d.d.  Rijeka</izvorni_sadrzaj>
    <derivirana_varijabla naziv="DomainObject.Predmet.ProtustrankaNazivFormated_1">RIBA - RIJEKA d.d.  Rijeka</derivirana_varijabla>
  </DomainObject.Predmet.ProtustrankaNazivFormated>
  <DomainObject.Predmet.ProtustrankaNazivFormatedOIB>
    <izvorni_sadrzaj>RIBA - RIJEKA d.d.  Rijeka, OIB 84580906397</izvorni_sadrzaj>
    <derivirana_varijabla naziv="DomainObject.Predmet.ProtustrankaNazivFormatedOIB_1">RIBA - RIJEKA d.d.  Rijeka, OIB 84580906397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_1"> 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>
  <DomainObject.Predmet.StrankaFormatedOIB>
    <izvorni_sadrzaj> 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OIB_1"> 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OIB>
  <DomainObject.Predmet.StrankaFormatedWithAdress>
    <izvorni_sadrzaj>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WithAdress_1">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WithAdress>
  <DomainObject.Predmet.StrankaFormatedWithAdressOIB>
    <izvorni_sadrzaj>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WithAdressOIB_1">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WithAdressOIB>
  <DomainObject.Predmet.StrankaWithAdress>
    <izvorni_sadrzaj>Milenka Nakićenović ,Nada Benčić ,Ljubica Vukelić ,Anđelka Skvaža ,Anđa Radešić ,Branka Bačić ,Gospa Radešić ,Kristina Žagar ,Luciana Mustač ,Goran Mijan ,Stevo Pupovac ,Razija Begović ,Mladena Draženović ,Stojanka Đekić ,Maja Žamić </izvorni_sadrzaj>
    <derivirana_varijabla naziv="DomainObject.Predmet.StrankaWithAdress_1">Milenka Nakićenović ,Nada Benčić ,Ljubica Vukelić ,Anđelka Skvaža ,Anđa Radešić ,Branka Bačić ,Gospa Radešić ,Kristina Žagar ,Luciana Mustač ,Goran Mijan ,Stevo Pupovac ,Razija Begović ,Mladena Draženović ,Stojanka Đekić ,Maja Žamić </derivirana_varijabla>
  </DomainObject.Predmet.StrankaWithAdress>
  <DomainObject.Predmet.StrankaWithAdressOIB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WithAdressOIB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WithAdressOIB>
  <DomainObject.Predmet.StrankaNazivFormated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NazivFormated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NazivFormated>
  <DomainObject.Predmet.StrankaNazivFormatedOIB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NazivFormatedOIB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>
  <DomainObject.Predmet.StrankaListFormated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OIB>
  <DomainObject.Predmet.StrankaListFormatedWithAdress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WithAdress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WithAdress>
  <DomainObject.Predmet.StrankaListFormatedWithAdress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WithAdress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WithAdressOIB>
  <DomainObject.Predmet.StrankaListNazivFormated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NazivFormated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NazivFormated>
  <DomainObject.Predmet.StrankaListNazivFormated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NazivFormated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NazivFormatedOIB>
  <DomainObject.Predmet.ProtuStrankaListFormated>
    <izvorni_sadrzaj>
      <item>RIBA - RIJEKA d.d.  Rijeka</item>
    </izvorni_sadrzaj>
    <derivirana_varijabla naziv="DomainObject.Predmet.ProtuStrankaListFormated_1">
      <item>RIBA - RIJEKA d.d.  Rijeka</item>
    </derivirana_varijabla>
  </DomainObject.Predmet.ProtuStrankaListFormated>
  <DomainObject.Predmet.ProtuStrankaListFormatedOIB>
    <izvorni_sadrzaj>
      <item>RIBA - RIJEKA d.d.  Rijeka, OIB 84580906397</item>
    </izvorni_sadrzaj>
    <derivirana_varijabla naziv="DomainObject.Predmet.ProtuStrankaListFormatedOIB_1">
      <item>RIBA - RIJEKA d.d.  Rijeka, OIB 84580906397</item>
    </derivirana_varijabla>
  </DomainObject.Predmet.ProtuStrankaListFormatedOIB>
  <DomainObject.Predmet.ProtuStrankaListFormatedWithAdress>
    <izvorni_sadrzaj>
      <item>RIBA - RIJEKA d.d.  Rijeka, Demetrova 3, 51000 Rijeka</item>
    </izvorni_sadrzaj>
    <derivirana_varijabla naziv="DomainObject.Predmet.ProtuStrankaListFormatedWithAdress_1">
      <item>RIBA - RIJEKA d.d.  Rijeka, Demetrova 3, 51000 Rijeka</item>
    </derivirana_varijabla>
  </DomainObject.Predmet.ProtuStrankaListFormatedWithAdress>
  <DomainObject.Predmet.ProtuStrankaListFormatedWithAdressOIB>
    <izvorni_sadrzaj>
      <item>RIBA - RIJEKA d.d.  Rijeka, OIB 84580906397, Demetrova 3, 51000 Rijeka</item>
    </izvorni_sadrzaj>
    <derivirana_varijabla naziv="DomainObject.Predmet.ProtuStrankaListFormatedWithAdressOIB_1">
      <item>RIBA - RIJEKA d.d.  Rijeka, OIB 84580906397, Demetrova 3, 51000 Rijeka</item>
    </derivirana_varijabla>
  </DomainObject.Predmet.ProtuStrankaListFormatedWithAdressOIB>
  <DomainObject.Predmet.ProtuStrankaListNazivFormated>
    <izvorni_sadrzaj>
      <item>RIBA - RIJEKA d.d.  Rijeka</item>
    </izvorni_sadrzaj>
    <derivirana_varijabla naziv="DomainObject.Predmet.ProtuStrankaListNazivFormated_1">
      <item>RIBA - RIJEKA d.d.  Rijeka</item>
    </derivirana_varijabla>
  </DomainObject.Predmet.ProtuStrankaListNazivFormated>
  <DomainObject.Predmet.ProtuStrankaListNazivFormatedOIB>
    <izvorni_sadrzaj>
      <item>RIBA - RIJEKA d.d.  Rijeka, OIB 84580906397</item>
    </izvorni_sadrzaj>
    <derivirana_varijabla naziv="DomainObject.Predmet.ProtuStrankaListNazivFormatedOIB_1">
      <item>RIBA - RIJEKA d.d.  Rijeka, OIB 84580906397</item>
    </derivirana_varijabla>
  </DomainObject.Predmet.ProtuStrankaListNazivFormatedOIB>
  <DomainObject.Predmet.OstaliListFormated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Formated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Formated>
  <DomainObject.Predmet.OstaliListFormatedOIB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FormatedOIB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FormatedOIB>
  <DomainObject.Predmet.OstaliListFormatedWithAdress>
    <izvorni_sadrzaj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izvorni_sadrzaj>
    <derivirana_varijabla naziv="DomainObject.Predmet.OstaliListFormatedWithAdress_1"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derivirana_varijabla>
  </DomainObject.Predmet.OstaliListFormatedWithAdress>
  <DomainObject.Predmet.OstaliListFormatedWithAdressOIB>
    <izvorni_sadrzaj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izvorni_sadrzaj>
    <derivirana_varijabla naziv="DomainObject.Predmet.OstaliListFormatedWithAdressOIB_1"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derivirana_varijabla>
  </DomainObject.Predmet.OstaliListFormatedWithAdressOIB>
  <DomainObject.Predmet.OstaliListNazivFormated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NazivFormated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NazivFormated>
  <DomainObject.Predmet.OstaliListNazivFormatedOIB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NazivFormatedOIB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Milenka Nakićenović i dr.</izvorni_sadrzaj>
    <derivirana_varijabla naziv="DomainObject.Predmet.StrankaIDrugi_1">Milenka Nakićenović i dr.</derivirana_varijabla>
  </DomainObject.Predmet.StrankaIDrugi>
  <DomainObject.Predmet.ProtustrankaIDrugi>
    <izvorni_sadrzaj>RIBA - RIJEKA d.d.  Rijeka</izvorni_sadrzaj>
    <derivirana_varijabla naziv="DomainObject.Predmet.ProtustrankaIDrugi_1">RIBA - RIJEKA d.d.  Rijeka</derivirana_varijabla>
  </DomainObject.Predmet.ProtustrankaIDrugi>
  <DomainObject.Predmet.StrankaIDrugiAdressOIB>
    <izvorni_sadrzaj>Milenka Nakićenović i dr.</izvorni_sadrzaj>
    <derivirana_varijabla naziv="DomainObject.Predmet.StrankaIDrugiAdressOIB_1">Milenka Nakićenović i dr.</derivirana_varijabla>
  </DomainObject.Predmet.StrankaIDrugiAdressOIB>
  <DomainObject.Predmet.ProtustrankaIDrugiAdressOIB>
    <izvorni_sadrzaj>RIBA - RIJEKA d.d.  Rijeka, OIB 84580906397, Demetrova 3, 51000 Rijeka</izvorni_sadrzaj>
    <derivirana_varijabla naziv="DomainObject.Predmet.ProtustrankaIDrugiAdressOIB_1">RIBA - RIJEKA d.d.  Rijeka, OIB 84580906397, Demetrova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Milenka Nakićenović</item>
      <item>Nada Benčić</item>
      <item>Ljubica Vukelić</item>
      <item>Anđelka Skvaža</item>
      <item>Anđa Radešić</item>
      <item>Narodne novine d.d. Zagreb</item>
      <item>oglasna ploča</item>
      <item>Branka Bačić</item>
      <item>Gospa Radešić</item>
      <item>Kristina Žagar</item>
      <item>Luciana Mustač</item>
      <item>RIBA - RIJEKA d.d. 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</item>
      <item>REPUBLIKA HRVATSKA po punomoćniku ŽDO Rijeka</item>
      <item>MILIVOJ ŠPOLJARIĆ</item>
    </izvorni_sadrzaj>
    <derivirana_varijabla naziv="DomainObject.Predmet.SudioniciListNaziv_1">
      <item>Milenka Nakićenović</item>
      <item>Nada Benčić</item>
      <item>Ljubica Vukelić</item>
      <item>Anđelka Skvaža</item>
      <item>Anđa Radešić</item>
      <item>Narodne novine d.d. Zagreb</item>
      <item>oglasna ploča</item>
      <item>Branka Bačić</item>
      <item>Gospa Radešić</item>
      <item>Kristina Žagar</item>
      <item>Luciana Mustač</item>
      <item>RIBA - RIJEKA d.d. 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</item>
      <item>REPUBLIKA HRVATSKA po punomoćniku ŽDO Rijeka</item>
      <item>MILIVOJ ŠPOLJARIĆ</item>
    </derivirana_varijabla>
  </DomainObject.Predmet.SudioniciListNaziv>
  <DomainObject.Predmet.SudioniciListAdressOIB>
    <izvorni_sadrzaj>
      <item>Milenka Nakićenović</item>
      <item>Nada Benčić</item>
      <item>Ljubica Vukelić</item>
      <item>Anđelka Skvaža</item>
      <item>Anđa Radešić</item>
      <item>Narodne novine d.d. Zagreb, SR Njemačke 6,10020 Zagreb</item>
      <item>oglasna ploča</item>
      <item>Branka Bačić</item>
      <item>Gospa Radešić</item>
      <item>Kristina Žagar</item>
      <item>Luciana Mustač</item>
      <item>RIBA - RIJEKA d.d.  Rijeka, OIB 84580906397, Demetrova 3,51000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BABIĆ, Primorska 33,51414 Ičići</item>
      <item>REPUBLIKA HRVATSKA po punomoćniku ŽDO Rijeka</item>
      <item>MILIVOJ ŠPOLJARIĆ, Miroslava Krleže 12 C,23000 Zadar</item>
    </izvorni_sadrzaj>
    <derivirana_varijabla naziv="DomainObject.Predmet.SudioniciListAdressOIB_1">
      <item>Milenka Nakićenović</item>
      <item>Nada Benčić</item>
      <item>Ljubica Vukelić</item>
      <item>Anđelka Skvaža</item>
      <item>Anđa Radešić</item>
      <item>Narodne novine d.d. Zagreb, SR Njemačke 6,10020 Zagreb</item>
      <item>oglasna ploča</item>
      <item>Branka Bačić</item>
      <item>Gospa Radešić</item>
      <item>Kristina Žagar</item>
      <item>Luciana Mustač</item>
      <item>RIBA - RIJEKA d.d.  Rijeka, OIB 84580906397, Demetrova 3,51000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BABIĆ, Primorska 33,51414 Ičići</item>
      <item>REPUBLIKA HRVATSKA po punomoćniku ŽDO Rijeka</item>
      <item>MILIVOJ ŠPOLJARIĆ, Miroslava Krleže 12 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84580906397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84580906397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317</properties:Words>
  <properties:Characters>1546</properties:Characters>
  <properties:Lines>59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2016-07-15T11:13:00Z</dcterms:created>
  <dc:creator>korlevicd</dc:creator>
  <cp:lastModifiedBy>Danijela Fumić</cp:lastModifiedBy>
  <cp:lastPrinted>2016-07-15T11:13:00Z</cp:lastPrinted>
  <dcterms:modified xmlns:xsi="http://www.w3.org/2001/XMLSchema-instance" xsi:type="dcterms:W3CDTF">2016-07-15T11:16:00Z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