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6ca39" w14:paraId="7f6ca39"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F929DB">
      <w:r w:rsidRPr="00F929DB">
        <w:t>REPUBLIKA HRVATSKA</w:t>
      </w:r>
    </w:p>
    <w:p w:rsidRDefault="001D7C1D" w:rsidP="001D7C1D" w:rsidR="001D7C1D" w:rsidRPr="00F929DB">
      <w:r w:rsidRPr="00F929DB">
        <w:t>TRGOVAČKI SUD U ZAGREBU</w:t>
      </w:r>
    </w:p>
    <w:p w:rsidRDefault="001D7C1D" w:rsidP="00F929DB" w:rsidR="00F929DB" w:rsidRPr="00F929DB">
      <w:pPr>
        <w:jc w:val="right"/>
      </w:pPr>
      <w:r w:rsidRPr="00F929DB">
        <w:t xml:space="preserve">Zagreb, Amruševa 2/II     </w:t>
      </w:r>
      <w:r w:rsidRPr="00F929DB">
        <w:tab/>
      </w:r>
      <w:r w:rsidRPr="00F929DB">
        <w:tab/>
      </w:r>
      <w:r w:rsidRPr="00F929DB">
        <w:tab/>
      </w:r>
      <w:r w:rsidRPr="00F929DB">
        <w:tab/>
      </w:r>
      <w:r w:rsidRPr="00F929DB">
        <w:tab/>
      </w:r>
      <w:r w:rsidR="005F441B" w:rsidRPr="00F929DB">
        <w:tab/>
      </w:r>
      <w:r w:rsidRPr="00F929DB">
        <w:tab/>
      </w:r>
      <w:r w:rsidR="00F929DB" w:rsidRPr="00F929DB">
        <w:t>40. St-1495/2018</w:t>
      </w:r>
    </w:p>
    <w:p w:rsidRDefault="00B82566" w:rsidP="00B82566" w:rsidR="00B82566">
      <w:pPr>
        <w:jc w:val="right"/>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F929DB" w:rsidP="00F929DB" w:rsidR="00F929DB" w:rsidRPr="007A3302">
      <w:pPr>
        <w:ind w:firstLine="708"/>
        <w:jc w:val="both"/>
      </w:pPr>
      <w:r w:rsidRPr="007A3302">
        <w:t xml:space="preserve">Trgovački sud u Zagrebu po sucu tog suda Anti Galiću, </w:t>
      </w:r>
      <w:r>
        <w:t xml:space="preserve">kao sucu pojedincu </w:t>
      </w:r>
      <w:r w:rsidRPr="007A3302">
        <w:t xml:space="preserve">postupajući po prijedlogu dužnika </w:t>
      </w:r>
      <w:r>
        <w:t xml:space="preserve">TADIĆ-PROMET d.o.o., </w:t>
      </w:r>
      <w:r w:rsidR="00422D34">
        <w:t>Z</w:t>
      </w:r>
      <w:r>
        <w:t xml:space="preserve">agreb, Novoselska 73, radi otvaranja predstečajnog postupka,  </w:t>
      </w:r>
      <w:r w:rsidRPr="007A3302">
        <w:t xml:space="preserve">dana </w:t>
      </w:r>
      <w:r>
        <w:t>19.lipnja</w:t>
      </w:r>
      <w:r w:rsidRPr="007A3302">
        <w:t xml:space="preserve"> 201</w:t>
      </w:r>
      <w:r>
        <w:t>8</w:t>
      </w:r>
      <w:r w:rsidRPr="007A3302">
        <w:t>.</w:t>
      </w:r>
    </w:p>
    <w:p w:rsidRDefault="00E3002E" w:rsidP="00552AAE" w:rsidR="00E3002E" w:rsidRPr="004C6111">
      <w:pPr>
        <w:jc w:val="both"/>
        <w:rPr>
          <w:sz w:val="40"/>
          <w:szCs w:val="40"/>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1A45F6" w:rsidR="008107BA">
      <w:pPr>
        <w:pStyle w:val="Odlomakpopisa"/>
        <w:numPr>
          <w:ilvl w:val="0"/>
          <w:numId w:val="1"/>
        </w:numPr>
        <w:jc w:val="both"/>
      </w:pPr>
      <w:r>
        <w:t xml:space="preserve">Otvara se </w:t>
      </w:r>
      <w:r w:rsidR="00F24F8F">
        <w:t xml:space="preserve">predstečajni postupak </w:t>
      </w:r>
      <w:r>
        <w:t xml:space="preserve"> nad dužnikom </w:t>
      </w:r>
      <w:r w:rsidR="00F929DB">
        <w:t xml:space="preserve">TADIĆ-PROMET d.o.o., </w:t>
      </w:r>
      <w:r w:rsidR="00422D34">
        <w:t>Z</w:t>
      </w:r>
      <w:r w:rsidR="00F929DB">
        <w:t>agreb, Novoselska 73.</w:t>
      </w:r>
      <w:r w:rsidR="00B82566">
        <w:t xml:space="preserve">, OIB </w:t>
      </w:r>
      <w:r w:rsidR="00F929DB">
        <w:t>8981</w:t>
      </w:r>
      <w:r w:rsidR="00422D34">
        <w:t>1721669</w:t>
      </w:r>
    </w:p>
    <w:p w:rsidRDefault="00B82566" w:rsidP="00B82566" w:rsidR="00B82566">
      <w:pPr>
        <w:pStyle w:val="Odlomakpopisa"/>
        <w:ind w:left="1080"/>
        <w:jc w:val="both"/>
      </w:pPr>
    </w:p>
    <w:p w:rsidRDefault="00413E00" w:rsidP="00DB0B0E" w:rsidR="00DB0B0E">
      <w:pPr>
        <w:numPr>
          <w:ilvl w:val="0"/>
          <w:numId w:val="1"/>
        </w:numPr>
        <w:jc w:val="both"/>
      </w:pPr>
      <w:r>
        <w:t>Za povjerenika predstečajne na</w:t>
      </w:r>
      <w:r w:rsidR="005C5DB0">
        <w:t xml:space="preserve">godbe </w:t>
      </w:r>
      <w:r>
        <w:t>imenuje</w:t>
      </w:r>
      <w:r w:rsidR="005C5DB0">
        <w:t xml:space="preserve"> se</w:t>
      </w:r>
      <w:r w:rsidR="00F21E39">
        <w:t xml:space="preserve"> </w:t>
      </w:r>
      <w:r w:rsidR="00DB0B0E">
        <w:t>Edita Đurkin, Osijek, Donjodravska obala 16., OIB 65118926772</w:t>
      </w:r>
    </w:p>
    <w:p w:rsidRDefault="00A25266" w:rsidP="00A25266" w:rsidR="00A25266">
      <w:pPr>
        <w:ind w:left="1080"/>
        <w:jc w:val="both"/>
      </w:pPr>
    </w:p>
    <w:p w:rsidRDefault="005C5DB0" w:rsidP="00FE784D" w:rsidR="005C5DB0">
      <w:pPr>
        <w:pStyle w:val="Odlomakpopisa"/>
        <w:numPr>
          <w:ilvl w:val="0"/>
          <w:numId w:val="1"/>
        </w:numPr>
        <w:jc w:val="both"/>
      </w:pPr>
      <w:r>
        <w:t xml:space="preserve">Pozivaju se vjerovnici dužnika </w:t>
      </w:r>
      <w:r w:rsidR="00422D34">
        <w:t>TADIĆ-PROMET d.o.o., Zagreb, Novoselska 73., OIB 89811721669</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petnest</w:t>
      </w:r>
      <w:r>
        <w:t xml:space="preserve">) dana od dana </w:t>
      </w:r>
      <w:r w:rsidR="00AB69B4">
        <w:t>dostave očitovanja</w:t>
      </w:r>
      <w:r>
        <w:t xml:space="preserve"> o prijavljenim tražbinama dužnika i povjerenika, ospor</w:t>
      </w:r>
      <w:r w:rsidR="00915334">
        <w:t>iti</w:t>
      </w:r>
      <w:r>
        <w:t xml:space="preserve"> prijavljene tražbine koje smatraju nepostojećim,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2C4A56" w:rsidP="00E02064" w:rsidR="00E02064">
      <w:pPr>
        <w:pStyle w:val="Odlomakpopisa"/>
        <w:ind w:left="1080"/>
        <w:jc w:val="center"/>
      </w:pPr>
      <w:r>
        <w:t xml:space="preserve">dana </w:t>
      </w:r>
      <w:r w:rsidRPr="002C4A56">
        <w:t xml:space="preserve"> </w:t>
      </w:r>
      <w:r w:rsidR="008D779A">
        <w:t>16</w:t>
      </w:r>
      <w:r w:rsidR="0077228F">
        <w:t xml:space="preserve">.listopada </w:t>
      </w:r>
      <w:r w:rsidR="00EB7195">
        <w:t>2018.</w:t>
      </w:r>
      <w:r w:rsidRPr="002C4A56">
        <w:t xml:space="preserve"> u </w:t>
      </w:r>
      <w:r w:rsidR="00404DA7">
        <w:t xml:space="preserve"> </w:t>
      </w:r>
      <w:r w:rsidR="0077228F">
        <w:t>9</w:t>
      </w:r>
      <w:r w:rsidR="00404DA7">
        <w:t>,30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(N</w:t>
      </w:r>
      <w:r w:rsidR="001B2F2F">
        <w:t>.N.</w:t>
      </w:r>
      <w:r w:rsidRPr="00D02C24">
        <w:t xml:space="preserve"> broj </w:t>
      </w:r>
      <w:r>
        <w:t>71/15</w:t>
      </w:r>
      <w:r w:rsidR="00404DA7">
        <w:t xml:space="preserve"> i 104/17</w:t>
      </w:r>
      <w:r>
        <w:t>: dalje</w:t>
      </w:r>
      <w:r w:rsidRPr="00D02C24">
        <w:t xml:space="preserve">: </w:t>
      </w:r>
      <w:r>
        <w:t>SZ</w:t>
      </w:r>
      <w:r w:rsidRPr="00D02C24">
        <w:t xml:space="preserve">) </w:t>
      </w:r>
      <w:r w:rsidR="00714AF5">
        <w:t xml:space="preserve">dana </w:t>
      </w:r>
      <w:r w:rsidR="008D779A">
        <w:t>12</w:t>
      </w:r>
      <w:r w:rsidR="0077228F">
        <w:t>.lipnja</w:t>
      </w:r>
      <w:r w:rsidR="00714AF5">
        <w:t xml:space="preserve"> 201</w:t>
      </w:r>
      <w:r w:rsidR="00404DA7">
        <w:t>8</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Dužnik je uz prijedlog dostavio pot</w:t>
      </w:r>
      <w:r w:rsidR="00631E59">
        <w:t>v</w:t>
      </w:r>
      <w:r>
        <w:t xml:space="preserve">rdu Financijske agencije od </w:t>
      </w:r>
      <w:r w:rsidR="008D779A">
        <w:t>18.svibnja</w:t>
      </w:r>
      <w:r>
        <w:t xml:space="preserve"> 201</w:t>
      </w:r>
      <w:r w:rsidR="00981EDE">
        <w:t>8</w:t>
      </w:r>
      <w:r>
        <w:t>.</w:t>
      </w:r>
      <w:r w:rsidR="00331A4C">
        <w:t xml:space="preserve"> (list </w:t>
      </w:r>
      <w:r w:rsidR="008D779A">
        <w:t>7</w:t>
      </w:r>
      <w:r w:rsidR="00331A4C">
        <w:t>)</w:t>
      </w:r>
      <w:r>
        <w:t xml:space="preserve"> prema kojoj na dan izdavanja potvrde dužnik ime evidentiran</w:t>
      </w:r>
      <w:r w:rsidR="00981EDE">
        <w:t xml:space="preserve">o </w:t>
      </w:r>
      <w:r w:rsidR="008D779A">
        <w:t>32</w:t>
      </w:r>
      <w:r w:rsidR="00981EDE">
        <w:t xml:space="preserve"> dana</w:t>
      </w:r>
      <w:r>
        <w:t xml:space="preserve"> blokade računa, a iznos blokade je </w:t>
      </w:r>
      <w:r w:rsidR="00360DE9">
        <w:t>130.630,52</w:t>
      </w:r>
      <w:r w:rsidR="00C67896">
        <w:t xml:space="preserve">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dužnika u Očevidniku redoslijeda</w:t>
      </w:r>
      <w:r w:rsidRPr="00C227CD">
        <w:t xml:space="preserve"> </w:t>
      </w:r>
      <w: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2.podstavak 1. SZ-a). </w:t>
      </w:r>
    </w:p>
    <w:p w:rsidRDefault="00296411" w:rsidP="00296411" w:rsidR="00296411">
      <w:pPr>
        <w:ind w:firstLine="708"/>
        <w:jc w:val="both"/>
      </w:pPr>
      <w:r>
        <w:t>Postojanje prednje okolnosti dokazuje se potvrdom Financijske agencije (članak 4. stavak 3. SZ-a).</w:t>
      </w:r>
    </w:p>
    <w:p w:rsidRDefault="00296411" w:rsidP="00296411" w:rsidR="00296411">
      <w:pPr>
        <w:ind w:firstLine="708"/>
        <w:jc w:val="both"/>
      </w:pPr>
    </w:p>
    <w:p w:rsidRDefault="0003779F" w:rsidP="00296411" w:rsidR="0077699F">
      <w:pPr>
        <w:ind w:firstLine="708"/>
        <w:jc w:val="both"/>
      </w:pPr>
      <w:r>
        <w:t xml:space="preserve">Kako je temeljem potvrde Financijske agencije </w:t>
      </w:r>
      <w:r w:rsidR="00CB409D">
        <w:t xml:space="preserve">od </w:t>
      </w:r>
      <w:r w:rsidR="00360DE9">
        <w:t>18</w:t>
      </w:r>
      <w:r w:rsidR="00331A4C">
        <w:t>.svibnja</w:t>
      </w:r>
      <w:r w:rsidR="00CB409D">
        <w:t xml:space="preserve"> 201</w:t>
      </w:r>
      <w:r w:rsidR="00BF017F">
        <w:t>8</w:t>
      </w:r>
      <w:r w:rsidR="00CB409D">
        <w:t xml:space="preserve">. </w:t>
      </w:r>
      <w:r w:rsidR="00A0774B">
        <w:t xml:space="preserve">sud utvrdio da u vrijeme podnošenja prijedloga za otvaranje predstečajnog postupka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 xml:space="preserve">osnova za plaćanje koji vodi Financijska agencija ima jednu ili više evidentiranih neizvršenih osnova za plaćanje koje je trebalo, na temelju valjanih osnova za </w:t>
      </w:r>
      <w:r w:rsidR="008522EE">
        <w:lastRenderedPageBreak/>
        <w:t>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296411" w:rsidP="00366CB2" w:rsidR="00296411">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 xml:space="preserve">postojanje kod dužnika predstečajnog razloga </w:t>
      </w:r>
      <w:r w:rsidR="00471E5A">
        <w:t xml:space="preserve">prijeteće </w:t>
      </w:r>
      <w:r w:rsidR="00CF351D">
        <w:t>nes</w:t>
      </w:r>
      <w:r w:rsidR="003A365E">
        <w:t>p</w:t>
      </w:r>
      <w:r w:rsidR="00CF351D">
        <w:t>obnosti za plaćanje</w:t>
      </w:r>
      <w:r w:rsidR="003A365E">
        <w:t>,</w:t>
      </w:r>
      <w:r w:rsidR="00CF351D">
        <w:t xml:space="preserve"> </w:t>
      </w:r>
      <w:r w:rsidR="00CD12AE">
        <w:t>predlagatelj uz prijedlog dostavio</w:t>
      </w:r>
      <w:r w:rsidR="00CD12AE" w:rsidRPr="00CD12AE">
        <w:t xml:space="preserve"> </w:t>
      </w:r>
      <w:r w:rsidR="00CD12AE">
        <w:t xml:space="preserve">isprave propisane člankom 17. i 26. SZ-a, te 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CD12AE" w:rsidP="004B5A8C" w:rsidR="008028AB">
      <w:pPr>
        <w:ind w:firstLine="708"/>
        <w:jc w:val="both"/>
      </w:pPr>
      <w:r>
        <w:t xml:space="preserve">S obzirom na </w:t>
      </w:r>
      <w:r w:rsidR="008028AB">
        <w:t xml:space="preserve">vrijednost imovine </w:t>
      </w:r>
      <w:r>
        <w:t xml:space="preserve">naznačene u prijedlogu </w:t>
      </w:r>
      <w:r w:rsidR="008028AB">
        <w:t>i iznos obveza sud smatra da je imenovanje povjerenika potrebno</w:t>
      </w:r>
      <w:r>
        <w:t xml:space="preserve"> (</w:t>
      </w:r>
      <w:r w:rsidR="00631E59">
        <w:t>toč.II rješenja</w:t>
      </w:r>
      <w:r>
        <w:t>)</w:t>
      </w:r>
      <w:r w:rsidR="009A38C2">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004B0A28">
        <w:t>Na kraju v</w:t>
      </w:r>
      <w:r w:rsidRPr="001C71B2">
        <w:t xml:space="preserve">alja dodati </w:t>
      </w:r>
      <w:r w:rsidR="004B0A28">
        <w:t xml:space="preserve">da je </w:t>
      </w:r>
      <w:r w:rsidRPr="001C71B2">
        <w:t>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453809" w:rsidP="001D7C1D" w:rsidR="00453809">
      <w:pPr>
        <w:jc w:val="center"/>
      </w:pPr>
    </w:p>
    <w:p w:rsidRDefault="001D7C1D" w:rsidP="001D7C1D" w:rsidR="001D7C1D">
      <w:pPr>
        <w:jc w:val="center"/>
      </w:pPr>
      <w:r>
        <w:t xml:space="preserve">U Zagrebu </w:t>
      </w:r>
      <w:r w:rsidR="002A7DAA">
        <w:t xml:space="preserve"> </w:t>
      </w:r>
      <w:r w:rsidR="00097FA4">
        <w:t>1</w:t>
      </w:r>
      <w:r w:rsidR="00471E5A">
        <w:t>9</w:t>
      </w:r>
      <w:r w:rsidR="00097FA4">
        <w:t>.lipnja</w:t>
      </w:r>
      <w:r w:rsidR="002A7DAA">
        <w:t xml:space="preserve"> </w:t>
      </w:r>
      <w:r>
        <w:t>201</w:t>
      </w:r>
      <w:r w:rsidR="002A7DAA">
        <w:t>8</w:t>
      </w:r>
      <w:r>
        <w:t>.</w:t>
      </w: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Ante G</w:t>
      </w:r>
      <w:r w:rsidR="000810CE">
        <w:rPr>
          <w:rFonts w:hAnsi="Times New Roman" w:ascii="Times New Roman"/>
          <w:b w:val="false"/>
          <w:color w:val="auto"/>
          <w:szCs w:val="24"/>
        </w:rPr>
        <w:t>alić</w:t>
      </w:r>
      <w:r w:rsidR="00A017D1">
        <w:rPr>
          <w:rFonts w:hAnsi="Times New Roman" w:ascii="Times New Roman"/>
          <w:b w:val="false"/>
          <w:color w:val="auto"/>
          <w:szCs w:val="24"/>
        </w:rPr>
        <w:t xml:space="preserve"> v.r.</w:t>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FD24B4" w:rsidP="001D7C1D" w:rsidR="00FD24B4"/>
    <w:p w:rsidRDefault="00A017D1" w:rsidP="00A017D1" w:rsidR="00A017D1">
      <w:pPr>
        <w:ind w:firstLine="708" w:left="2832"/>
        <w:jc w:val="both"/>
      </w:pPr>
      <w:r>
        <w:t>Za točnost otpravka, ovlašteni službenik:</w:t>
      </w:r>
    </w:p>
    <w:p w:rsidRDefault="00A017D1" w:rsidP="00422EE0" w:rsidR="00A017D1">
      <w:pPr>
        <w:jc w:val="both"/>
      </w:pPr>
      <w:r>
        <w:t xml:space="preserve">               </w:t>
      </w:r>
      <w:r>
        <w:tab/>
      </w:r>
      <w:r>
        <w:tab/>
      </w:r>
      <w:r>
        <w:tab/>
      </w:r>
      <w:r>
        <w:tab/>
      </w:r>
      <w:r>
        <w:tab/>
      </w:r>
      <w:r>
        <w:tab/>
        <w:t>Valentina Delač</w:t>
      </w:r>
    </w:p>
    <w:p w:rsidRDefault="001D7C1D" w:rsidP="001D7C1D" w:rsidR="001D7C1D" w:rsidRPr="009969B9"/>
    <w:p w:rsidRDefault="00A63532" w:rsidP="00A63532" w:rsidR="00A63532"/>
    <w:sectPr w:rsidSect="00585191" w:rsidR="00A63532">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34DA">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AA19C4">
      <w:t>1</w:t>
    </w:r>
    <w:r w:rsidR="0064332C">
      <w:t>4</w:t>
    </w:r>
    <w:r w:rsidR="00D55A8D">
      <w:t>95</w:t>
    </w:r>
    <w:r w:rsidR="00F35BB3">
      <w:t>/</w:t>
    </w:r>
    <w:r>
      <w:t>201</w:t>
    </w:r>
    <w:r w:rsidR="005F441B">
      <w:t>8</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D8D01B86"/>
    <w:lvl w:tplc="304C23DC" w:ilvl="0">
      <w:start w:val="1"/>
      <w:numFmt w:val="upperRoman"/>
      <w:lvlText w:val="%1."/>
      <w:lvlJc w:val="left"/>
      <w:pPr>
        <w:tabs>
          <w:tab w:pos="1080" w:val="num"/>
        </w:tabs>
        <w:ind w:hanging="720" w:left="1080"/>
      </w:pPr>
      <w:rPr>
        <w:rFonts w:cs="Times New Roman" w:eastAsia="Times New Roman" w:hAnsi="Times New Roman" w:ascii="Times New Roman"/>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273A"/>
    <w:rsid w:val="0003779F"/>
    <w:rsid w:val="00065FA4"/>
    <w:rsid w:val="00073D97"/>
    <w:rsid w:val="00080FF9"/>
    <w:rsid w:val="000810CE"/>
    <w:rsid w:val="00082D64"/>
    <w:rsid w:val="000846DF"/>
    <w:rsid w:val="00097FA4"/>
    <w:rsid w:val="001006E4"/>
    <w:rsid w:val="00142CB2"/>
    <w:rsid w:val="00153D80"/>
    <w:rsid w:val="0018613F"/>
    <w:rsid w:val="00187A36"/>
    <w:rsid w:val="00187BE6"/>
    <w:rsid w:val="001B2AD1"/>
    <w:rsid w:val="001B2F2F"/>
    <w:rsid w:val="001D7C1D"/>
    <w:rsid w:val="00201F56"/>
    <w:rsid w:val="002121D4"/>
    <w:rsid w:val="0021749B"/>
    <w:rsid w:val="00220063"/>
    <w:rsid w:val="00245E9A"/>
    <w:rsid w:val="002841E8"/>
    <w:rsid w:val="00296411"/>
    <w:rsid w:val="002A3434"/>
    <w:rsid w:val="002A7DAA"/>
    <w:rsid w:val="002C1B18"/>
    <w:rsid w:val="002C4A56"/>
    <w:rsid w:val="00311D3C"/>
    <w:rsid w:val="00320F5B"/>
    <w:rsid w:val="00323651"/>
    <w:rsid w:val="00331A4C"/>
    <w:rsid w:val="00360DE9"/>
    <w:rsid w:val="00366CB2"/>
    <w:rsid w:val="003A2CE9"/>
    <w:rsid w:val="003A365E"/>
    <w:rsid w:val="003B213D"/>
    <w:rsid w:val="00404DA7"/>
    <w:rsid w:val="00413E00"/>
    <w:rsid w:val="00422D34"/>
    <w:rsid w:val="0042407B"/>
    <w:rsid w:val="004410CA"/>
    <w:rsid w:val="00453809"/>
    <w:rsid w:val="00453945"/>
    <w:rsid w:val="0046103E"/>
    <w:rsid w:val="00471791"/>
    <w:rsid w:val="00471BD2"/>
    <w:rsid w:val="00471E5A"/>
    <w:rsid w:val="00494008"/>
    <w:rsid w:val="00495BB0"/>
    <w:rsid w:val="004A4E4D"/>
    <w:rsid w:val="004B0A28"/>
    <w:rsid w:val="004B5A8C"/>
    <w:rsid w:val="004C2E9A"/>
    <w:rsid w:val="004C6111"/>
    <w:rsid w:val="004C6263"/>
    <w:rsid w:val="004D34DA"/>
    <w:rsid w:val="004D51BB"/>
    <w:rsid w:val="004D5370"/>
    <w:rsid w:val="004F10C0"/>
    <w:rsid w:val="004F440D"/>
    <w:rsid w:val="004F6361"/>
    <w:rsid w:val="00503716"/>
    <w:rsid w:val="00525A5B"/>
    <w:rsid w:val="00526C6F"/>
    <w:rsid w:val="00535AAA"/>
    <w:rsid w:val="00535AB3"/>
    <w:rsid w:val="0055111B"/>
    <w:rsid w:val="00552AAE"/>
    <w:rsid w:val="00554285"/>
    <w:rsid w:val="00585191"/>
    <w:rsid w:val="005A14BE"/>
    <w:rsid w:val="005A1DEA"/>
    <w:rsid w:val="005A26E1"/>
    <w:rsid w:val="005A3656"/>
    <w:rsid w:val="005B4DE4"/>
    <w:rsid w:val="005B595F"/>
    <w:rsid w:val="005C5DB0"/>
    <w:rsid w:val="005F441B"/>
    <w:rsid w:val="005F65E6"/>
    <w:rsid w:val="00617817"/>
    <w:rsid w:val="00631E59"/>
    <w:rsid w:val="0064332C"/>
    <w:rsid w:val="00656AB1"/>
    <w:rsid w:val="006852CE"/>
    <w:rsid w:val="00696016"/>
    <w:rsid w:val="006A03CE"/>
    <w:rsid w:val="006A242B"/>
    <w:rsid w:val="006C17E9"/>
    <w:rsid w:val="006C6D31"/>
    <w:rsid w:val="006C7720"/>
    <w:rsid w:val="006D38E8"/>
    <w:rsid w:val="006E62F6"/>
    <w:rsid w:val="006E7FA0"/>
    <w:rsid w:val="006F2E2D"/>
    <w:rsid w:val="00714AF5"/>
    <w:rsid w:val="00754E3C"/>
    <w:rsid w:val="0077228F"/>
    <w:rsid w:val="00773EA6"/>
    <w:rsid w:val="0077699F"/>
    <w:rsid w:val="00782D08"/>
    <w:rsid w:val="007B7CA2"/>
    <w:rsid w:val="007F25F6"/>
    <w:rsid w:val="007F5CBE"/>
    <w:rsid w:val="008028AB"/>
    <w:rsid w:val="00806934"/>
    <w:rsid w:val="00807B38"/>
    <w:rsid w:val="008107BA"/>
    <w:rsid w:val="00822877"/>
    <w:rsid w:val="00833454"/>
    <w:rsid w:val="00836780"/>
    <w:rsid w:val="008522EE"/>
    <w:rsid w:val="0085489D"/>
    <w:rsid w:val="00865F7D"/>
    <w:rsid w:val="00873338"/>
    <w:rsid w:val="00873C16"/>
    <w:rsid w:val="008939E3"/>
    <w:rsid w:val="00894787"/>
    <w:rsid w:val="008A55DD"/>
    <w:rsid w:val="008C1B46"/>
    <w:rsid w:val="008D354F"/>
    <w:rsid w:val="008D779A"/>
    <w:rsid w:val="008F4ADF"/>
    <w:rsid w:val="00906F71"/>
    <w:rsid w:val="00915334"/>
    <w:rsid w:val="009376C9"/>
    <w:rsid w:val="0094046F"/>
    <w:rsid w:val="00981EDE"/>
    <w:rsid w:val="00987914"/>
    <w:rsid w:val="009903DB"/>
    <w:rsid w:val="009A38C2"/>
    <w:rsid w:val="009C3707"/>
    <w:rsid w:val="009C66AF"/>
    <w:rsid w:val="009E15D8"/>
    <w:rsid w:val="009E2940"/>
    <w:rsid w:val="00A00231"/>
    <w:rsid w:val="00A017D1"/>
    <w:rsid w:val="00A0286F"/>
    <w:rsid w:val="00A0633C"/>
    <w:rsid w:val="00A0774B"/>
    <w:rsid w:val="00A22919"/>
    <w:rsid w:val="00A25266"/>
    <w:rsid w:val="00A545CD"/>
    <w:rsid w:val="00A62332"/>
    <w:rsid w:val="00A63532"/>
    <w:rsid w:val="00A636FE"/>
    <w:rsid w:val="00A73B0F"/>
    <w:rsid w:val="00A817BE"/>
    <w:rsid w:val="00A91324"/>
    <w:rsid w:val="00A97C8F"/>
    <w:rsid w:val="00AA19C4"/>
    <w:rsid w:val="00AB58E3"/>
    <w:rsid w:val="00AB69B4"/>
    <w:rsid w:val="00AB7096"/>
    <w:rsid w:val="00B13F51"/>
    <w:rsid w:val="00B15BF0"/>
    <w:rsid w:val="00B42369"/>
    <w:rsid w:val="00B47C1D"/>
    <w:rsid w:val="00B5717D"/>
    <w:rsid w:val="00B57550"/>
    <w:rsid w:val="00B82566"/>
    <w:rsid w:val="00B86AA5"/>
    <w:rsid w:val="00BC21E9"/>
    <w:rsid w:val="00BC6F8A"/>
    <w:rsid w:val="00BC72A8"/>
    <w:rsid w:val="00BE1970"/>
    <w:rsid w:val="00BE7FFA"/>
    <w:rsid w:val="00BF017F"/>
    <w:rsid w:val="00BF15A9"/>
    <w:rsid w:val="00C22FB5"/>
    <w:rsid w:val="00C25555"/>
    <w:rsid w:val="00C558DE"/>
    <w:rsid w:val="00C67896"/>
    <w:rsid w:val="00C73C08"/>
    <w:rsid w:val="00CA7873"/>
    <w:rsid w:val="00CA7CFE"/>
    <w:rsid w:val="00CB409D"/>
    <w:rsid w:val="00CC34F3"/>
    <w:rsid w:val="00CD09E2"/>
    <w:rsid w:val="00CD12AE"/>
    <w:rsid w:val="00CE75B7"/>
    <w:rsid w:val="00CF28C5"/>
    <w:rsid w:val="00CF351D"/>
    <w:rsid w:val="00CF3762"/>
    <w:rsid w:val="00D03905"/>
    <w:rsid w:val="00D13CFF"/>
    <w:rsid w:val="00D1401A"/>
    <w:rsid w:val="00D26561"/>
    <w:rsid w:val="00D452A3"/>
    <w:rsid w:val="00D53EC5"/>
    <w:rsid w:val="00D55A8D"/>
    <w:rsid w:val="00D91CEA"/>
    <w:rsid w:val="00DB0B0E"/>
    <w:rsid w:val="00DD46CE"/>
    <w:rsid w:val="00E02064"/>
    <w:rsid w:val="00E02326"/>
    <w:rsid w:val="00E3002E"/>
    <w:rsid w:val="00E30A9C"/>
    <w:rsid w:val="00E33446"/>
    <w:rsid w:val="00E371BF"/>
    <w:rsid w:val="00E51525"/>
    <w:rsid w:val="00E7515D"/>
    <w:rsid w:val="00E960BB"/>
    <w:rsid w:val="00EA751C"/>
    <w:rsid w:val="00EB0FA7"/>
    <w:rsid w:val="00EB7195"/>
    <w:rsid w:val="00EC4EE8"/>
    <w:rsid w:val="00ED3B98"/>
    <w:rsid w:val="00F21E39"/>
    <w:rsid w:val="00F23AE0"/>
    <w:rsid w:val="00F24F8F"/>
    <w:rsid w:val="00F34043"/>
    <w:rsid w:val="00F35BB3"/>
    <w:rsid w:val="00F577C9"/>
    <w:rsid w:val="00F70A23"/>
    <w:rsid w:val="00F753F1"/>
    <w:rsid w:val="00F906F5"/>
    <w:rsid w:val="00F929DB"/>
    <w:rsid w:val="00FA7126"/>
    <w:rsid w:val="00FD0AFB"/>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4D34DA"/>
    <w:rPr>
      <w:color w:val="808080"/>
      <w:bdr w:space="0" w:sz="0" w:color="auto" w:val="none"/>
      <w:shd w:fill="auto" w:color="auto" w:val="clear"/>
    </w:rPr>
  </w:style>
  <w:style w:customStyle="true" w:styleId="eSPISCCParagraphDefaultFont" w:type="character">
    <w:name w:val="eSPIS_CC_Paragraph Default Font"/>
    <w:basedOn w:val="Zadanifontodlomka"/>
    <w:rsid w:val="004D34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34DA"/>
    <w:rPr>
      <w:bdr w:space="0" w:sz="0" w:color="auto" w:val="none"/>
      <w:shd w:fill="FFFFCC" w:color="auto" w:val="clear"/>
      <w:lang w:val="hr-HR"/>
    </w:rPr>
  </w:style>
  <w:style w:customStyle="true" w:styleId="PozadinaSvijetloCrvena" w:type="character">
    <w:name w:val="Pozadina_SvijetloCrvena"/>
    <w:basedOn w:val="eSPISCCParagraphDefaultFont"/>
    <w:rsid w:val="004D34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34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4D34DA"/>
    <w:rPr>
      <w:color w:val="808080"/>
      <w:bdr w:color="auto" w:space="0" w:sz="0" w:val="none"/>
      <w:shd w:color="auto" w:fill="auto" w:val="clear"/>
    </w:rPr>
  </w:style>
  <w:style w:customStyle="1" w:styleId="eSPISCCParagraphDefaultFont" w:type="character">
    <w:name w:val="eSPIS_CC_Paragraph Default Font"/>
    <w:basedOn w:val="Zadanifontodlomka"/>
    <w:rsid w:val="004D34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34DA"/>
    <w:rPr>
      <w:bdr w:color="auto" w:space="0" w:sz="0" w:val="none"/>
      <w:shd w:color="auto" w:fill="FFFFCC" w:val="clear"/>
      <w:lang w:val="hr-HR"/>
    </w:rPr>
  </w:style>
  <w:style w:customStyle="1" w:styleId="PozadinaSvijetloCrvena" w:type="character">
    <w:name w:val="Pozadina_SvijetloCrvena"/>
    <w:basedOn w:val="eSPISCCParagraphDefaultFont"/>
    <w:rsid w:val="004D34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34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1495</izvorni_sadrzaj>
    <derivirana_varijabla naziv="DomainObject.Predmet.Broj_1">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St-1495/2018</izvorni_sadrzaj>
    <derivirana_varijabla naziv="DomainObject.Predmet.OznakaBroj_1">St-1495/2018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TADIĆ-PROMET d.o.o. zastupanog po punomoćniku Pavao Mrkonjić</izvorni_sadrzaj>
    <derivirana_varijabla naziv="DomainObject.Predmet.ProtustrankaFormated_1">  TADIĆ-PROMET d.o.o. zastupanog po punomoćniku Pavao Mrkonjić</derivirana_varijabla>
  </DomainObject.Predmet.ProtustrankaFormated>
  <DomainObject.Predmet.ProtustrankaFormatedOIB>
    <izvorni_sadrzaj>  TADIĆ-PROMET d.o.o., OIB 89811721669 zastupanog po punomoćniku Pavao Mrkonjić</izvorni_sadrzaj>
    <derivirana_varijabla naziv="DomainObject.Predmet.ProtustrankaFormatedOIB_1">  TADIĆ-PROMET d.o.o., OIB 89811721669 zastupanog po punomoćniku Pavao Mrkonjić</derivirana_varijabla>
  </DomainObject.Predmet.ProtustrankaFormatedOIB>
  <DomainObject.Predmet.ProtustrankaFormatedWithAdress>
    <izvorni_sadrzaj> TADIĆ-PROMET d.o.o., Novoselska 73, 10000 Zagreb zastupanog po punomoćniku Pavao Mrkonjić</izvorni_sadrzaj>
    <derivirana_varijabla naziv="DomainObject.Predmet.ProtustrankaFormatedWithAdress_1"> TADIĆ-PROMET d.o.o., Novoselska 73, 10000 Zagreb zastupanog po punomoćniku Pavao Mrkonjić</derivirana_varijabla>
  </DomainObject.Predmet.ProtustrankaFormatedWithAdress>
  <DomainObject.Predmet.ProtustrankaFormatedWithAdressOIB>
    <izvorni_sadrzaj> TADIĆ-PROMET d.o.o., OIB 89811721669, Novoselska 73, 10000 Zagreb zastupanog po punomoćniku Pavao Mrkonjić</izvorni_sadrzaj>
    <derivirana_varijabla naziv="DomainObject.Predmet.ProtustrankaFormatedWithAdressOIB_1"> TADIĆ-PROMET d.o.o., OIB 89811721669, Novoselska 73, 10000 Zagreb zastupanog po punomoćniku Pavao Mrkonjić</derivirana_varijabla>
  </DomainObject.Predmet.ProtustrankaFormatedWithAdressOIB>
  <DomainObject.Predmet.ProtustrankaWithAdress>
    <izvorni_sadrzaj>TADIĆ-PROMET d.o.o. Novoselska 73, 10000 Zagreb</izvorni_sadrzaj>
    <derivirana_varijabla naziv="DomainObject.Predmet.ProtustrankaWithAdress_1">TADIĆ-PROMET d.o.o. Novoselska 73, 10000 Zagreb</derivirana_varijabla>
  </DomainObject.Predmet.ProtustrankaWithAdress>
  <DomainObject.Predmet.ProtustrankaWithAdressOIB>
    <izvorni_sadrzaj>TADIĆ-PROMET d.o.o., OIB 89811721669, Novoselska 73, 10000 Zagreb</izvorni_sadrzaj>
    <derivirana_varijabla naziv="DomainObject.Predmet.ProtustrankaWithAdressOIB_1">TADIĆ-PROMET d.o.o., OIB 89811721669, Novoselska 73, 10000 Zagreb</derivirana_varijabla>
  </DomainObject.Predmet.ProtustrankaWithAdressOIB>
  <DomainObject.Predmet.ProtustrankaNazivFormated>
    <izvorni_sadrzaj>TADIĆ-PROMET d.o.o.</izvorni_sadrzaj>
    <derivirana_varijabla naziv="DomainObject.Predmet.ProtustrankaNazivFormated_1">TADIĆ-PROMET d.o.o.</derivirana_varijabla>
  </DomainObject.Predmet.ProtustrankaNazivFormated>
  <DomainObject.Predmet.ProtustrankaNazivFormatedOIB>
    <izvorni_sadrzaj>TADIĆ-PROMET d.o.o., OIB 89811721669</izvorni_sadrzaj>
    <derivirana_varijabla naziv="DomainObject.Predmet.ProtustrankaNazivFormatedOIB_1">TADIĆ-PROMET d.o.o., OIB 89811721669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TADIĆ-PROMET d.o.o.</izvorni_sadrzaj>
    <derivirana_varijabla naziv="DomainObject.Predmet.StrankaFormated_1">  TADIĆ-PROMET d.o.o.</derivirana_varijabla>
  </DomainObject.Predmet.StrankaFormated>
  <DomainObject.Predmet.StrankaFormatedOIB>
    <izvorni_sadrzaj>  TADIĆ-PROMET d.o.o., OIB 89811721669</izvorni_sadrzaj>
    <derivirana_varijabla naziv="DomainObject.Predmet.StrankaFormatedOIB_1">  TADIĆ-PROMET d.o.o., OIB 89811721669</derivirana_varijabla>
  </DomainObject.Predmet.StrankaFormatedOIB>
  <DomainObject.Predmet.StrankaFormatedWithAdress>
    <izvorni_sadrzaj> TADIĆ-PROMET d.o.o., Novoselska 73, 10000 Zagreb</izvorni_sadrzaj>
    <derivirana_varijabla naziv="DomainObject.Predmet.StrankaFormatedWithAdress_1"> TADIĆ-PROMET d.o.o., Novoselska 73, 10000 Zagreb</derivirana_varijabla>
  </DomainObject.Predmet.StrankaFormatedWithAdress>
  <DomainObject.Predmet.StrankaFormatedWithAdressOIB>
    <izvorni_sadrzaj> TADIĆ-PROMET d.o.o., OIB 89811721669, Novoselska 73, 10000 Zagreb</izvorni_sadrzaj>
    <derivirana_varijabla naziv="DomainObject.Predmet.StrankaFormatedWithAdressOIB_1"> TADIĆ-PROMET d.o.o., OIB 89811721669, Novoselska 73, 10000 Zagreb</derivirana_varijabla>
  </DomainObject.Predmet.StrankaFormatedWithAdressOIB>
  <DomainObject.Predmet.StrankaWithAdress>
    <izvorni_sadrzaj>TADIĆ-PROMET d.o.o. Novoselska 73,10000 Zagreb</izvorni_sadrzaj>
    <derivirana_varijabla naziv="DomainObject.Predmet.StrankaWithAdress_1">TADIĆ-PROMET d.o.o. Novoselska 73,10000 Zagreb</derivirana_varijabla>
  </DomainObject.Predmet.StrankaWithAdress>
  <DomainObject.Predmet.StrankaWithAdressOIB>
    <izvorni_sadrzaj>TADIĆ-PROMET d.o.o., OIB 89811721669, Novoselska 73,10000 Zagreb</izvorni_sadrzaj>
    <derivirana_varijabla naziv="DomainObject.Predmet.StrankaWithAdressOIB_1">TADIĆ-PROMET d.o.o., OIB 89811721669, Novoselska 73,10000 Zagreb</derivirana_varijabla>
  </DomainObject.Predmet.StrankaWithAdressOIB>
  <DomainObject.Predmet.StrankaNazivFormated>
    <izvorni_sadrzaj>TADIĆ-PROMET d.o.o.</izvorni_sadrzaj>
    <derivirana_varijabla naziv="DomainObject.Predmet.StrankaNazivFormated_1">TADIĆ-PROMET d.o.o.</derivirana_varijabla>
  </DomainObject.Predmet.StrankaNazivFormated>
  <DomainObject.Predmet.StrankaNazivFormatedOIB>
    <izvorni_sadrzaj>TADIĆ-PROMET d.o.o., OIB 89811721669</izvorni_sadrzaj>
    <derivirana_varijabla naziv="DomainObject.Predmet.StrankaNazivFormatedOIB_1">TADIĆ-PROMET d.o.o., OIB 89811721669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TADIĆ-PROMET d.o.o.</item>
    </izvorni_sadrzaj>
    <derivirana_varijabla naziv="DomainObject.Predmet.StrankaListFormated_1">
      <item>TADIĆ-PROMET d.o.o.</item>
    </derivirana_varijabla>
  </DomainObject.Predmet.StrankaListFormated>
  <DomainObject.Predmet.StrankaListFormatedOIB>
    <izvorni_sadrzaj>
      <item>TADIĆ-PROMET d.o.o., OIB 89811721669</item>
    </izvorni_sadrzaj>
    <derivirana_varijabla naziv="DomainObject.Predmet.StrankaListFormatedOIB_1">
      <item>TADIĆ-PROMET d.o.o., OIB 89811721669</item>
    </derivirana_varijabla>
  </DomainObject.Predmet.StrankaListFormatedOIB>
  <DomainObject.Predmet.StrankaListFormatedWithAdress>
    <izvorni_sadrzaj>
      <item>TADIĆ-PROMET d.o.o., Novoselska 73, 10000 Zagreb</item>
    </izvorni_sadrzaj>
    <derivirana_varijabla naziv="DomainObject.Predmet.StrankaListFormatedWithAdress_1">
      <item>TADIĆ-PROMET d.o.o., Novoselska 73, 10000 Zagreb</item>
    </derivirana_varijabla>
  </DomainObject.Predmet.StrankaListFormatedWithAdress>
  <DomainObject.Predmet.StrankaListFormatedWithAdressOIB>
    <izvorni_sadrzaj>
      <item>TADIĆ-PROMET d.o.o., OIB 89811721669, Novoselska 73, 10000 Zagreb</item>
    </izvorni_sadrzaj>
    <derivirana_varijabla naziv="DomainObject.Predmet.StrankaListFormatedWithAdressOIB_1">
      <item>TADIĆ-PROMET d.o.o., OIB 89811721669, Novoselska 73, 10000 Zagreb</item>
    </derivirana_varijabla>
  </DomainObject.Predmet.StrankaListFormatedWithAdressOIB>
  <DomainObject.Predmet.StrankaListNazivFormated>
    <izvorni_sadrzaj>
      <item>TADIĆ-PROMET d.o.o.</item>
    </izvorni_sadrzaj>
    <derivirana_varijabla naziv="DomainObject.Predmet.StrankaListNazivFormated_1">
      <item>TADIĆ-PROMET d.o.o.</item>
    </derivirana_varijabla>
  </DomainObject.Predmet.StrankaListNazivFormated>
  <DomainObject.Predmet.StrankaListNazivFormatedOIB>
    <izvorni_sadrzaj>
      <item>TADIĆ-PROMET d.o.o., OIB 89811721669</item>
    </izvorni_sadrzaj>
    <derivirana_varijabla naziv="DomainObject.Predmet.StrankaListNazivFormatedOIB_1">
      <item>TADIĆ-PROMET d.o.o., OIB 89811721669</item>
    </derivirana_varijabla>
  </DomainObject.Predmet.StrankaListNazivFormatedOIB>
  <DomainObject.Predmet.ProtuStrankaListFormated>
    <izvorni_sadrzaj>
      <item>TADIĆ-PROMET d.o.o. zastupanog po punomoćniku Pavao Mrkonjić</item>
    </izvorni_sadrzaj>
    <derivirana_varijabla naziv="DomainObject.Predmet.ProtuStrankaListFormated_1">
      <item>TADIĆ-PROMET d.o.o. zastupanog po punomoćniku Pavao Mrkonjić</item>
    </derivirana_varijabla>
  </DomainObject.Predmet.ProtuStrankaListFormated>
  <DomainObject.Predmet.ProtuStrankaListFormatedOIB>
    <izvorni_sadrzaj>
      <item>TADIĆ-PROMET d.o.o., OIB 89811721669 zastupanog po punomoćniku Pavao Mrkonjić</item>
    </izvorni_sadrzaj>
    <derivirana_varijabla naziv="DomainObject.Predmet.ProtuStrankaListFormatedOIB_1">
      <item>TADIĆ-PROMET d.o.o., OIB 89811721669 zastupanog po punomoćniku Pavao Mrkonjić</item>
    </derivirana_varijabla>
  </DomainObject.Predmet.ProtuStrankaListFormatedOIB>
  <DomainObject.Predmet.ProtuStrankaListFormatedWithAdress>
    <izvorni_sadrzaj>
      <item>TADIĆ-PROMET d.o.o., Novoselska 73, 10000 Zagreb zastupanog po punomoćniku Pavao Mrkonjić</item>
    </izvorni_sadrzaj>
    <derivirana_varijabla naziv="DomainObject.Predmet.ProtuStrankaListFormatedWithAdress_1">
      <item>TADIĆ-PROMET d.o.o., Novoselska 73, 10000 Zagreb zastupanog po punomoćniku Pavao Mrkonjić</item>
    </derivirana_varijabla>
  </DomainObject.Predmet.ProtuStrankaListFormatedWithAdress>
  <DomainObject.Predmet.ProtuStrankaListFormatedWithAdressOIB>
    <izvorni_sadrzaj>
      <item>TADIĆ-PROMET d.o.o., OIB 89811721669, Novoselska 73, 10000 Zagreb zastupanog po punomoćniku Pavao Mrkonjić</item>
    </izvorni_sadrzaj>
    <derivirana_varijabla naziv="DomainObject.Predmet.ProtuStrankaListFormatedWithAdressOIB_1">
      <item>TADIĆ-PROMET d.o.o., OIB 89811721669, Novoselska 73, 10000 Zagreb zastupanog po punomoćniku Pavao Mrkonjić</item>
    </derivirana_varijabla>
  </DomainObject.Predmet.ProtuStrankaListFormatedWithAdressOIB>
  <DomainObject.Predmet.ProtuStrankaListNazivFormated>
    <izvorni_sadrzaj>
      <item>TADIĆ-PROMET d.o.o.</item>
    </izvorni_sadrzaj>
    <derivirana_varijabla naziv="DomainObject.Predmet.ProtuStrankaListNazivFormated_1">
      <item>TADIĆ-PROMET d.o.o.</item>
    </derivirana_varijabla>
  </DomainObject.Predmet.ProtuStrankaListNazivFormated>
  <DomainObject.Predmet.ProtuStrankaListNazivFormatedOIB>
    <izvorni_sadrzaj>
      <item>TADIĆ-PROMET d.o.o., OIB 89811721669</item>
    </izvorni_sadrzaj>
    <derivirana_varijabla naziv="DomainObject.Predmet.ProtuStrankaListNazivFormatedOIB_1">
      <item>TADIĆ-PROMET d.o.o., OIB 89811721669</item>
    </derivirana_varijabla>
  </DomainObject.Predmet.ProtuStrankaListNazivFormatedOIB>
  <DomainObject.Predmet.OstaliListFormated>
    <izvorni_sadrzaj>
      <item>Pavao Mrkonjić punomoćnik sudionika u postupku TADIĆ-PROMET d.o.o.</item>
    </izvorni_sadrzaj>
    <derivirana_varijabla naziv="DomainObject.Predmet.OstaliListFormated_1">
      <item>Pavao Mrkonjić punomoćnik sudionika u postupku TADIĆ-PROMET d.o.o.</item>
    </derivirana_varijabla>
  </DomainObject.Predmet.OstaliListFormated>
  <DomainObject.Predmet.OstaliListFormatedOIB>
    <izvorni_sadrzaj>
      <item>Pavao Mrkonjić, OIB 50443048410 punomoćnik sudionika u postupku TADIĆ-PROMET d.o.o.</item>
    </izvorni_sadrzaj>
    <derivirana_varijabla naziv="DomainObject.Predmet.OstaliListFormatedOIB_1">
      <item>Pavao Mrkonjić, OIB 50443048410 punomoćnik sudionika u postupku TADIĆ-PROMET d.o.o.</item>
    </derivirana_varijabla>
  </DomainObject.Predmet.OstaliListFormatedOIB>
  <DomainObject.Predmet.OstaliListFormatedWithAdress>
    <izvorni_sadrzaj>
      <item>Pavao Mrkonjić, Ante Topić Mimare 24, 10000 Zagreb punomoćnik sudionika u postupku TADIĆ-PROMET d.o.o.</item>
    </izvorni_sadrzaj>
    <derivirana_varijabla naziv="DomainObject.Predmet.OstaliListFormatedWithAdress_1">
      <item>Pavao Mrkonjić, Ante Topić Mimare 24, 10000 Zagreb punomoćnik sudionika u postupku TADIĆ-PROMET d.o.o.</item>
    </derivirana_varijabla>
  </DomainObject.Predmet.OstaliListFormatedWithAdress>
  <DomainObject.Predmet.OstaliListFormatedWithAdressOIB>
    <izvorni_sadrzaj>
      <item>Pavao Mrkonjić, OIB 50443048410, Ante Topić Mimare 24, 10000 Zagreb punomoćnik sudionika u postupku TADIĆ-PROMET d.o.o.</item>
    </izvorni_sadrzaj>
    <derivirana_varijabla naziv="DomainObject.Predmet.OstaliListFormatedWithAdressOIB_1">
      <item>Pavao Mrkonjić, OIB 50443048410, Ante Topić Mimare 24, 10000 Zagreb punomoćnik sudionika u postupku TADIĆ-PROMET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TADIĆ-PROMET d.o.o.</izvorni_sadrzaj>
    <derivirana_varijabla naziv="DomainObject.Predmet.StrankaIDrugi_1">TADIĆ-PROMET d.o.o.</derivirana_varijabla>
  </DomainObject.Predmet.StrankaIDrugi>
  <DomainObject.Predmet.ProtustrankaIDrugi>
    <izvorni_sadrzaj>TADIĆ-PROMET d.o.o.</izvorni_sadrzaj>
    <derivirana_varijabla naziv="DomainObject.Predmet.ProtustrankaIDrugi_1">TADIĆ-PROMET d.o.o.</derivirana_varijabla>
  </DomainObject.Predmet.ProtustrankaIDrugi>
  <DomainObject.Predmet.StrankaIDrugiAdressOIB>
    <izvorni_sadrzaj>TADIĆ-PROMET d.o.o., OIB 89811721669, Novoselska 73, 10000 Zagreb</izvorni_sadrzaj>
    <derivirana_varijabla naziv="DomainObject.Predmet.StrankaIDrugiAdressOIB_1">TADIĆ-PROMET d.o.o., OIB 89811721669, Novoselska 73, 10000 Zagreb</derivirana_varijabla>
  </DomainObject.Predmet.StrankaIDrugiAdressOIB>
  <DomainObject.Predmet.ProtustrankaIDrugiAdressOIB>
    <izvorni_sadrzaj>TADIĆ-PROMET d.o.o., OIB 89811721669, Novoselska 73, 10000 Zagreb</izvorni_sadrzaj>
    <derivirana_varijabla naziv="DomainObject.Predmet.ProtustrankaIDrugiAdressOIB_1">TADIĆ-PROMET d.o.o., OIB 89811721669, Novoselska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TADIĆ-PROMET d.o.o.</item>
      <item>TADIĆ-PROMET d.o.o.</item>
      <item>Pavao Mrkonjić</item>
    </izvorni_sadrzaj>
    <derivirana_varijabla naziv="DomainObject.Predmet.SudioniciListNaziv_1">
      <item>TADIĆ-PROMET d.o.o.</item>
      <item>TADIĆ-PROMET d.o.o.</item>
      <item>Pavao Mrkonjić</item>
    </derivirana_varijabla>
  </DomainObject.Predmet.SudioniciListNaziv>
  <DomainObject.Predmet.SudioniciListAdressOIB>
    <izvorni_sadrzaj>
      <item>TADIĆ-PROMET d.o.o., OIB 89811721669, Novoselska 73,10000 Zagreb</item>
      <item>TADIĆ-PROMET d.o.o., OIB 89811721669, Novoselska 73,10000 Zagreb</item>
      <item>Pavao Mrkonjić, OIB 50443048410, Ante Topić Mimare 24,10000 Zagreb</item>
    </izvorni_sadrzaj>
    <derivirana_varijabla naziv="DomainObject.Predmet.SudioniciListAdressOIB_1">
      <item>TADIĆ-PROMET d.o.o., OIB 89811721669, Novoselska 73,10000 Zagreb</item>
      <item>TADIĆ-PROMET d.o.o., OIB 89811721669, Novoselska 73,10000 Zagreb</item>
      <item>Pavao Mrkonjić, OIB 50443048410, Ante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89811721669</item>
      <item>, OIB 89811721669</item>
      <item>, OIB 50443048410</item>
    </izvorni_sadrzaj>
    <derivirana_varijabla naziv="DomainObject.Predmet.SudioniciListNazivOIB_1">
      <item>, OIB 89811721669</item>
      <item>, OIB 89811721669</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1127</properties:Words>
  <properties:Characters>6403</properties:Characters>
  <properties:Lines>141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2018-06-19T09:10:00Z</dcterms:created>
  <dc:creator>nribaric</dc:creator>
  <cp:lastModifiedBy>Valentina Delač</cp:lastModifiedBy>
  <cp:lastPrinted>2018-06-19T09:14:00Z</cp:lastPrinted>
  <dcterms:modified xmlns:xsi="http://www.w3.org/2001/XMLSchema-instance" xsi:type="dcterms:W3CDTF">2018-06-19T09:14:00Z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(Tadić rj otvaranje predstečajnog postupka.docx)</vt:lpwstr>
  </prop:property>
  <prop:property name="CC_coloring" pid="4" fmtid="{D5CDD505-2E9C-101B-9397-08002B2CF9AE}">
    <vt:bool>false</vt:bool>
  </prop:property>
  <prop:property name="BrojStranica" pid="5" fmtid="{D5CDD505-2E9C-101B-9397-08002B2CF9AE}">
    <vt:i4>4</vt:i4>
  </prop:property>
</prop:Properties>
</file>