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2838" w14:paraId="9402838" w:rsidRDefault="00C364D0" w:rsidP="00C364D0" w:rsidR="00C364D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4D0" w:rsidP="00C61B21" w:rsidR="00C364D0">
      <w:pPr>
        <w:spacing w:after="0"/>
      </w:pPr>
      <w:r>
        <w:t xml:space="preserve">         REPUBLIKA HRVATSKA</w:t>
      </w:r>
    </w:p>
    <w:p w:rsidRDefault="00C364D0" w:rsidP="00C61B21" w:rsidR="00C364D0">
      <w:pPr>
        <w:spacing w:after="0"/>
      </w:pPr>
      <w:r>
        <w:t xml:space="preserve"> TRGOVAČKI SUD U VARAŽDINU</w:t>
      </w:r>
    </w:p>
    <w:p w:rsidRDefault="00C364D0" w:rsidP="00C61B21" w:rsidR="00C364D0">
      <w:pPr>
        <w:spacing w:after="0"/>
      </w:pPr>
      <w:r>
        <w:t xml:space="preserve">           Braće Radića 2, Varaždin                                                  Poslovni broj: 1 St-279/16-5</w:t>
      </w:r>
    </w:p>
    <w:p w:rsidRDefault="00C364D0" w:rsidP="00C61B21" w:rsidR="00C364D0">
      <w:pPr>
        <w:spacing w:after="0"/>
      </w:pPr>
    </w:p>
    <w:p w:rsidRDefault="00C364D0" w:rsidP="00C61B21" w:rsidR="00C364D0">
      <w:pPr>
        <w:spacing w:after="0"/>
      </w:pPr>
    </w:p>
    <w:p w:rsidRDefault="00C364D0" w:rsidP="00C61B21" w:rsidR="00C364D0">
      <w:pPr>
        <w:spacing w:after="0"/>
        <w:jc w:val="center"/>
      </w:pPr>
      <w:r>
        <w:t>U  I M E  R E P U B L I K E  H R V A T S K E</w:t>
      </w:r>
    </w:p>
    <w:p w:rsidRDefault="00C364D0" w:rsidP="00C61B21" w:rsidR="00C364D0">
      <w:pPr>
        <w:spacing w:after="0"/>
      </w:pPr>
    </w:p>
    <w:p w:rsidRDefault="00C364D0" w:rsidP="00C61B21" w:rsidR="00C364D0">
      <w:pPr>
        <w:spacing w:after="0"/>
        <w:jc w:val="center"/>
      </w:pPr>
      <w:r>
        <w:t>R J E Š E NJ E</w:t>
      </w:r>
    </w:p>
    <w:p w:rsidRDefault="00C364D0" w:rsidP="00C364D0" w:rsidR="00C364D0"/>
    <w:p w:rsidRDefault="00C364D0" w:rsidP="00C364D0" w:rsidR="00C364D0" w:rsidRPr="00C61B2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MAZALO </w:t>
      </w:r>
      <w:r w:rsidR="00A36FF2">
        <w:t>j.</w:t>
      </w:r>
      <w:r>
        <w:t xml:space="preserve">d.o.o., OIB: 83766460998 sa sjedištem u Turčinu, Zagrebačka 94, 42204 Turčin, dana 14. travnja 2016. </w:t>
      </w:r>
    </w:p>
    <w:p w:rsidRDefault="00C364D0" w:rsidP="00C61B21" w:rsidR="00C364D0">
      <w:pPr>
        <w:jc w:val="center"/>
      </w:pPr>
      <w:r>
        <w:t>r i j e š i o  j e</w:t>
      </w:r>
    </w:p>
    <w:p w:rsidRDefault="00C364D0" w:rsidP="00C61B21" w:rsidR="00C364D0">
      <w:pPr>
        <w:ind w:firstLine="708"/>
        <w:jc w:val="both"/>
      </w:pPr>
      <w:r>
        <w:t xml:space="preserve">I/ Otvara se stečajni postupak nad stečajnim dužnikom MAZALO </w:t>
      </w:r>
      <w:r w:rsidR="00A36FF2">
        <w:t>j.</w:t>
      </w:r>
      <w:r>
        <w:t>d.o.o., OIB: 83766460998 sa sjedištem u Turčinu, Zagrebačka 94, 42204 Turčin, s danom 14. travnja 2016. u 15,00 sati.</w:t>
      </w:r>
    </w:p>
    <w:p w:rsidRDefault="00C364D0" w:rsidP="00C61B21" w:rsidR="00C364D0" w:rsidRPr="00C61B21">
      <w:pPr>
        <w:ind w:firstLine="708"/>
        <w:jc w:val="both"/>
        <w:rPr>
          <w:szCs w:val="20"/>
        </w:rPr>
      </w:pPr>
      <w:r>
        <w:t xml:space="preserve">II/ Zaključuje se stečajni postupak nad stečajnim dužnikom MAZALO </w:t>
      </w:r>
      <w:r w:rsidR="00A36FF2">
        <w:t>j.</w:t>
      </w:r>
      <w:r>
        <w:t>d.o.o., OIB: 83766460998 sa sjedištem u Turčinu, Zagrebačka 94, 42204 Turčin.</w:t>
      </w:r>
    </w:p>
    <w:p w:rsidRDefault="00C364D0" w:rsidP="00C61B21" w:rsidR="00C364D0" w:rsidRPr="00C61B21">
      <w:pPr>
        <w:ind w:firstLine="708"/>
        <w:jc w:val="both"/>
      </w:pPr>
      <w:r>
        <w:t>III/ Za stečajnog upravitelja imenuje se Siniša Rajnović, Sv. Trojstva 87, Milanovec, Virovitica, OIB: 86217384445.</w:t>
      </w:r>
    </w:p>
    <w:p w:rsidRDefault="00C364D0" w:rsidP="00C61B21" w:rsidR="00C364D0">
      <w:pPr>
        <w:ind w:firstLine="708"/>
        <w:jc w:val="both"/>
      </w:pPr>
      <w:r>
        <w:t>IV/ Ovo rješenje objavit će se na e-oglasnoj ploči suda.</w:t>
      </w:r>
    </w:p>
    <w:p w:rsidRDefault="00C364D0" w:rsidP="00C61B21" w:rsidR="00C364D0">
      <w:pPr>
        <w:ind w:firstLine="708"/>
        <w:jc w:val="both"/>
      </w:pPr>
      <w:r>
        <w:t xml:space="preserve">V/ Po pravomoćnosti ovoga rješenja stečajni dužnik MAZALO </w:t>
      </w:r>
      <w:r w:rsidR="00A36FF2">
        <w:t>j.</w:t>
      </w:r>
      <w:r>
        <w:t>d.o.o., OIB: 83766460998 sa sjedištem u Turčinu, Zagrebačka 94, 42204 Turčin, biti će brisan iz sudskog registra.</w:t>
      </w:r>
    </w:p>
    <w:p w:rsidRDefault="00C364D0" w:rsidP="00C61B21" w:rsidR="00C364D0">
      <w:pPr>
        <w:jc w:val="center"/>
      </w:pPr>
      <w:r>
        <w:t>Obrazloženje</w:t>
      </w:r>
    </w:p>
    <w:p w:rsidRDefault="00C364D0" w:rsidP="00C61B21" w:rsidR="00C364D0">
      <w:pPr>
        <w:jc w:val="both"/>
      </w:pPr>
      <w:r>
        <w:tab/>
        <w:t xml:space="preserve">Predlagatelj je dana 19.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C364D0" w:rsidP="00C61B21" w:rsidR="00C364D0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364D0" w:rsidP="00C364D0" w:rsidR="00C364D0"/>
    <w:p w:rsidRDefault="00C364D0" w:rsidP="00C61B21" w:rsidR="00C364D0">
      <w:pPr>
        <w:jc w:val="center"/>
      </w:pPr>
      <w:r>
        <w:t>U Varaždinu, 14. travnja 2016. godine.</w:t>
      </w:r>
    </w:p>
    <w:p w:rsidRDefault="00C364D0" w:rsidP="00C364D0" w:rsidR="00C364D0">
      <w:pPr>
        <w:jc w:val="center"/>
      </w:pPr>
    </w:p>
    <w:p w:rsidRDefault="00C364D0" w:rsidP="00C61B21" w:rsidR="00C364D0">
      <w:pPr>
        <w:ind w:left="4956"/>
        <w:jc w:val="center"/>
      </w:pPr>
      <w:r>
        <w:t>Sudska savjetnica</w:t>
      </w:r>
    </w:p>
    <w:p w:rsidRDefault="00C364D0" w:rsidP="00C61B21" w:rsidR="00C364D0">
      <w:pPr>
        <w:ind w:left="4956"/>
        <w:jc w:val="center"/>
      </w:pPr>
      <w:r>
        <w:t xml:space="preserve">Janja Topol                                                          </w:t>
      </w:r>
      <w:r w:rsidR="00C61B21">
        <w:t xml:space="preserve">                             </w:t>
      </w:r>
      <w:r>
        <w:t xml:space="preserve">  </w:t>
      </w:r>
    </w:p>
    <w:p w:rsidRDefault="00C364D0" w:rsidP="00C364D0" w:rsidR="00C364D0">
      <w:r>
        <w:tab/>
        <w:t xml:space="preserve">UPUTA O PRAVNOM LIJEKU: </w:t>
      </w:r>
    </w:p>
    <w:p w:rsidRDefault="00C364D0" w:rsidP="00C364D0" w:rsidR="00C364D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364D0" w:rsidP="00C364D0" w:rsidR="00C364D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364D0" w:rsidP="00C364D0" w:rsidR="00C364D0">
      <w:r>
        <w:t>DNA:</w:t>
      </w:r>
    </w:p>
    <w:p w:rsidRDefault="00C364D0" w:rsidP="00C364D0" w:rsidR="00C364D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364D0" w:rsidP="00C364D0" w:rsidR="00C364D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364D0" w:rsidP="00C364D0" w:rsidR="00C364D0">
      <w:pPr>
        <w:numPr>
          <w:ilvl w:val="0"/>
          <w:numId w:val="47"/>
        </w:numPr>
        <w:spacing w:after="0"/>
        <w:jc w:val="both"/>
      </w:pPr>
      <w:r>
        <w:t xml:space="preserve">Dužnik MAZALO </w:t>
      </w:r>
      <w:r w:rsidR="00A36FF2">
        <w:t>j.</w:t>
      </w:r>
      <w:r>
        <w:t>d.o.o., OIB: 83766460998 sa sjedištem u Turčinu, Zagrebačka 94, 42204 Turčin</w:t>
      </w:r>
    </w:p>
    <w:p w:rsidRDefault="00C364D0" w:rsidP="00C364D0" w:rsidR="00C364D0">
      <w:pPr>
        <w:numPr>
          <w:ilvl w:val="0"/>
          <w:numId w:val="47"/>
        </w:numPr>
        <w:spacing w:after="0"/>
      </w:pPr>
      <w:r>
        <w:t>Sudski registar ovog suda</w:t>
      </w:r>
    </w:p>
    <w:p w:rsidRDefault="00C364D0" w:rsidP="00C364D0" w:rsidR="00C364D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Varaždin, 42000 Varaždin, Graberje 1</w:t>
      </w:r>
    </w:p>
    <w:p w:rsidRDefault="00C364D0" w:rsidP="00C364D0" w:rsidR="00C364D0">
      <w:pPr>
        <w:numPr>
          <w:ilvl w:val="0"/>
          <w:numId w:val="47"/>
        </w:numPr>
        <w:spacing w:after="0"/>
      </w:pPr>
      <w:r>
        <w:t>Stečajni upravitelj Siniša Rajnović, Sv. Trojstva 87, Milanovec, Virovitica</w:t>
      </w:r>
    </w:p>
    <w:p w:rsidRDefault="00C364D0" w:rsidP="00C364D0" w:rsidR="00C364D0">
      <w:pPr>
        <w:numPr>
          <w:ilvl w:val="0"/>
          <w:numId w:val="47"/>
        </w:numPr>
        <w:spacing w:after="0"/>
      </w:pPr>
      <w:r>
        <w:t>E-oglasna ploča suda</w:t>
      </w:r>
    </w:p>
    <w:p w:rsidRDefault="00C364D0" w:rsidP="00C364D0" w:rsidR="00C364D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C364D0" w:rsidP="00C364D0" w:rsidR="00C364D0"/>
    <w:p w:rsidRDefault="00C364D0" w:rsidP="00C364D0" w:rsidR="00C364D0"/>
    <w:p w:rsidRDefault="00AE649C" w:rsidP="00FA5B5E" w:rsidR="00AE649C" w:rsidRPr="00B76F3C">
      <w:pPr>
        <w:pStyle w:val="Naslov3"/>
      </w:pPr>
    </w:p>
    <w:p w:rsidRDefault="00A36FF2" w:rsidP="00C61B21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FF2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4D0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2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0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St-279/2016-5</izvorni_sadrzaj>
    <derivirana_varijabla naziv="DomainObject.Oznaka_1">St-279/2016-5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MAZALO jednostavno društvo s ograničenom odgovornošću za ugostiteljstvo i usluge</izvorni_sadrzaj>
    <derivirana_varijabla naziv="DomainObject.Predmet.ProtustrankaFormated_1">  MAZALO jednostavno društvo s ograničenom odgovornošću za ugostiteljstvo i usluge</derivirana_varijabla>
  </DomainObject.Predmet.ProtustrankaFormated>
  <DomainObject.Predmet.ProtustrankaFormatedOIB>
    <izvorni_sadrzaj>  MAZALO jednostavno društvo s ograničenom odgovornošću za ugostiteljstvo i usluge, OIB 83766460998</izvorni_sadrzaj>
    <derivirana_varijabla naziv="DomainObject.Predmet.ProtustrankaFormatedOIB_1">  MAZALO jednostavno društvo s ograničenom odgovornošću za ugostiteljstvo i usluge, OIB 83766460998</derivirana_varijabla>
  </DomainObject.Predmet.ProtustrankaFormatedOIB>
  <DomainObject.Predmet.ProtustrankaFormatedWithAdress>
    <izvorni_sadrzaj> MAZALO jednostavno društvo s ograničenom odgovornošću za ugostiteljstvo i usluge, Zagrebačka 94, 42204 Turčin</izvorni_sadrzaj>
    <derivirana_varijabla naziv="DomainObject.Predmet.ProtustrankaFormatedWithAdress_1"> MAZALO jednostavno društvo s ograničenom odgovornošću za ugostiteljstvo i usluge, Zagrebačka 94, 42204 Turčin</derivirana_varijabla>
  </DomainObject.Predmet.ProtustrankaFormatedWithAdress>
  <DomainObject.Predmet.ProtustrankaFormatedWithAdressOIB>
    <izvorni_sadrzaj> MAZALO jednostavno društvo s ograničenom odgovornošću za ugostiteljstvo i usluge, OIB 83766460998, Zagrebačka 94, 42204 Turčin</izvorni_sadrzaj>
    <derivirana_varijabla naziv="DomainObject.Predmet.ProtustrankaFormatedWithAdressOIB_1"> MAZALO jednostavno društvo s ograničenom odgovornošću za ugostiteljstvo i usluge, OIB 83766460998, Zagrebačka 94, 42204 Turčin</derivirana_varijabla>
  </DomainObject.Predmet.ProtustrankaFormatedWithAdressOIB>
  <DomainObject.Predmet.ProtustrankaWithAdress>
    <izvorni_sadrzaj>MAZALO jednostavno društvo s ograničenom odgovornošću za ugostiteljstvo i usluge Zagrebačka 94, 42204 Turčin</izvorni_sadrzaj>
    <derivirana_varijabla naziv="DomainObject.Predmet.ProtustrankaWithAdress_1">MAZALO jednostavno društvo s ograničenom odgovornošću za ugostiteljstvo i usluge Zagrebačka 94, 42204 Turčin</derivirana_varijabla>
  </DomainObject.Predmet.ProtustrankaWithAdress>
  <DomainObject.Predmet.ProtustrankaWithAdressOIB>
    <izvorni_sadrzaj>MAZALO jednostavno društvo s ograničenom odgovornošću za ugostiteljstvo i usluge, OIB 83766460998, Zagrebačka 94, 42204 Turčin</izvorni_sadrzaj>
    <derivirana_varijabla naziv="DomainObject.Predmet.ProtustrankaWithAdressOIB_1">MAZALO jednostavno društvo s ograničenom odgovornošću za ugostiteljstvo i usluge, OIB 83766460998, Zagrebačka 94, 42204 Turčin</derivirana_varijabla>
  </DomainObject.Predmet.ProtustrankaWithAdressOIB>
  <DomainObject.Predmet.ProtustrankaNazivFormated>
    <izvorni_sadrzaj>MAZALO jednostavno društvo s ograničenom odgovornošću za ugostiteljstvo i usluge</izvorni_sadrzaj>
    <derivirana_varijabla naziv="DomainObject.Predmet.ProtustrankaNazivFormated_1">MAZALO jednostavno društvo s ograničenom odgovornošću za ugostiteljstvo i usluge</derivirana_varijabla>
  </DomainObject.Predmet.ProtustrankaNazivFormated>
  <DomainObject.Predmet.ProtustrankaNazivFormatedOIB>
    <izvorni_sadrzaj>MAZALO jednostavno društvo s ograničenom odgovornošću za ugostiteljstvo i usluge, OIB 83766460998</izvorni_sadrzaj>
    <derivirana_varijabla naziv="DomainObject.Predmet.ProtustrankaNazivFormatedOIB_1">MAZALO jednostavno društvo s ograničenom odgovornošću za ugostiteljstvo i usluge, OIB 83766460998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7180.94</izvorni_sadrzaj>
    <derivirana_varijabla naziv="DomainObject.Predmet.TrenutnaVrijednost_1">7180.94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MAZALO jednostavno društvo s ograničenom odgovornošću za ugostiteljstvo i usluge</item>
    </izvorni_sadrzaj>
    <derivirana_varijabla naziv="DomainObject.Predmet.ProtuStrankaListFormated_1">
      <item>MAZALO jednostavno društvo s ograničenom odgovornošću za ugostiteljstvo i usluge</item>
    </derivirana_varijabla>
  </DomainObject.Predmet.ProtuStrankaListFormated>
  <DomainObject.Predmet.ProtuStrankaListFormatedOIB>
    <izvorni_sadrzaj>
      <item>MAZALO jednostavno društvo s ograničenom odgovornošću za ugostiteljstvo i usluge, OIB 83766460998</item>
    </izvorni_sadrzaj>
    <derivirana_varijabla naziv="DomainObject.Predmet.ProtuStrankaListFormatedOIB_1">
      <item>MAZALO jednostavno društvo s ograničenom odgovornošću za ugostiteljstvo i usluge, OIB 83766460998</item>
    </derivirana_varijabla>
  </DomainObject.Predmet.ProtuStrankaListFormatedOIB>
  <DomainObject.Predmet.ProtuStrankaListFormatedWithAdress>
    <izvorni_sadrzaj>
      <item>MAZALO jednostavno društvo s ograničenom odgovornošću za ugostiteljstvo i usluge, Zagrebačka 94, 42204 Turčin</item>
    </izvorni_sadrzaj>
    <derivirana_varijabla naziv="DomainObject.Predmet.ProtuStrankaListFormatedWithAdress_1">
      <item>MAZALO jednostavno društvo s ograničenom odgovornošću za ugostiteljstvo i usluge, Zagrebačka 94, 42204 Turčin</item>
    </derivirana_varijabla>
  </DomainObject.Predmet.ProtuStrankaListFormatedWithAdress>
  <DomainObject.Predmet.ProtuStrankaListFormatedWithAdressOIB>
    <izvorni_sadrzaj>
      <item>MAZALO jednostavno društvo s ograničenom odgovornošću za ugostiteljstvo i usluge, OIB 83766460998, Zagrebačka 94, 42204 Turčin</item>
    </izvorni_sadrzaj>
    <derivirana_varijabla naziv="DomainObject.Predmet.ProtuStrankaListFormatedWithAdressOIB_1">
      <item>MAZALO jednostavno društvo s ograničenom odgovornošću za ugostiteljstvo i usluge, OIB 83766460998, Zagrebačka 94, 42204 Turčin</item>
    </derivirana_varijabla>
  </DomainObject.Predmet.ProtuStrankaListFormatedWithAdressOIB>
  <DomainObject.Predmet.ProtuStrankaListNazivFormated>
    <izvorni_sadrzaj>
      <item>MAZALO jednostavno društvo s ograničenom odgovornošću za ugostiteljstvo i usluge</item>
    </izvorni_sadrzaj>
    <derivirana_varijabla naziv="DomainObject.Predmet.ProtuStrankaListNazivFormated_1">
      <item>MAZALO jednostavno društvo s ograničenom odgovornošću za ugostiteljstvo i usluge</item>
    </derivirana_varijabla>
  </DomainObject.Predmet.ProtuStrankaListNazivFormated>
  <DomainObject.Predmet.ProtuStrankaListNazivFormatedOIB>
    <izvorni_sadrzaj>
      <item>MAZALO jednostavno društvo s ograničenom odgovornošću za ugostiteljstvo i usluge, OIB 83766460998</item>
    </izvorni_sadrzaj>
    <derivirana_varijabla naziv="DomainObject.Predmet.ProtuStrankaListNazivFormatedOIB_1">
      <item>MAZALO jednostavno društvo s ograničenom odgovornošću za ugostiteljstvo i usluge, OIB 83766460998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St-279/2016-5</izvorni_sadrzaj>
    <derivirana_varijabla naziv="DomainObject.PoslovniBrojDokumenta_1">St-279/2016-5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MAZALO jednostavno društvo s ograničenom odgovornošću za ugostiteljstvo i usluge</izvorni_sadrzaj>
    <derivirana_varijabla naziv="DomainObject.Predmet.ProtustrankaIDrugi_1">MAZALO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MAZALO jednostavno društvo s ograničenom odgovornošću za ugostiteljstvo i usluge, OIB 83766460998, Zagrebačka 94, 42204 Turčin</izvorni_sadrzaj>
    <derivirana_varijabla naziv="DomainObject.Predmet.ProtustrankaIDrugiAdressOIB_1">MAZALO jednostavno društvo s ograničenom odgovornošću za ugostiteljstvo i usluge, OIB 83766460998, Zagrebačka 94,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MAZALO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MAZALO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MAZALO jednostavno društvo s ograničenom odgovornošću za ugostiteljstvo i usluge, OIB 83766460998, Zagrebačka 94,42204 Turčin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MAZALO jednostavno društvo s ograničenom odgovornošću za ugostiteljstvo i usluge, OIB 83766460998, Zagrebačka 94,42204 Turčin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59277-05FC-4C7F-A930-A6275C254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2904</properties:Characters>
  <properties:Lines>72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2016-04-14T12:01:00Z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