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44a9" w14:paraId="d1044a9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2A12C3">
        <w:t xml:space="preserve">FINANCIJSKE AGENCIJE </w:t>
      </w:r>
      <w:r w:rsidR="002A12C3" w:rsidRPr="0023004B">
        <w:t>Regionalni centar Zagreb</w:t>
      </w:r>
      <w:r w:rsidR="002A12C3">
        <w:t xml:space="preserve">, Podružnica </w:t>
      </w:r>
      <w:r w:rsidR="002A12C3" w:rsidRPr="0023004B">
        <w:t>Zagreb</w:t>
      </w:r>
      <w:r w:rsidR="002A12C3">
        <w:t xml:space="preserve">, </w:t>
      </w:r>
      <w:r w:rsidR="002A12C3" w:rsidRPr="0023004B">
        <w:t>Trg svibanjskih žrtava 1995. br. 1</w:t>
      </w:r>
      <w:r w:rsidR="002A12C3">
        <w:t xml:space="preserve">, </w:t>
      </w:r>
      <w:r w:rsidR="002A12C3" w:rsidRPr="0023004B">
        <w:t xml:space="preserve">Zagreb </w:t>
      </w:r>
      <w:r w:rsidR="002A12C3">
        <w:t xml:space="preserve">, OIB: </w:t>
      </w:r>
      <w:r w:rsidR="002A12C3" w:rsidRPr="0023004B">
        <w:t>85821130368</w:t>
      </w:r>
      <w:r w:rsidR="00F20C59" w:rsidRPr="00A635BC">
        <w:t>,</w:t>
      </w:r>
      <w:r w:rsidR="0023004B" w:rsidRPr="00A635BC">
        <w:t xml:space="preserve"> </w:t>
      </w:r>
      <w:r w:rsidR="009745DD" w:rsidRPr="00A635BC">
        <w:t>za otvaranje stečajnog postupka nad dužnik</w:t>
      </w:r>
      <w:r w:rsidR="00A85878">
        <w:t xml:space="preserve">om </w:t>
      </w:r>
      <w:r w:rsidR="002A12C3" w:rsidRPr="002A12C3">
        <w:t>JIN XIAOYAN d.o.o.</w:t>
      </w:r>
      <w:r w:rsidR="009745DD" w:rsidRPr="00A635BC">
        <w:t xml:space="preserve">, </w:t>
      </w:r>
      <w:r w:rsidR="002A12C3" w:rsidRPr="002A12C3">
        <w:t>Zagreb</w:t>
      </w:r>
      <w:r w:rsidR="009745DD" w:rsidRPr="00A635BC">
        <w:t xml:space="preserve">, </w:t>
      </w:r>
      <w:r w:rsidR="002A12C3" w:rsidRPr="002A12C3">
        <w:t>Samoborska cesta 145</w:t>
      </w:r>
      <w:r w:rsidR="009745DD" w:rsidRPr="00A635BC">
        <w:t xml:space="preserve">, MBS: </w:t>
      </w:r>
      <w:r w:rsidR="002A12C3" w:rsidRPr="002A12C3">
        <w:t>080482439</w:t>
      </w:r>
      <w:r w:rsidR="009745DD" w:rsidRPr="00A635BC">
        <w:t xml:space="preserve">, OIB: </w:t>
      </w:r>
      <w:r w:rsidR="002A12C3" w:rsidRPr="002A12C3">
        <w:t>34538809471</w:t>
      </w:r>
      <w:r w:rsidRPr="00A635BC">
        <w:rPr>
          <w:color w:val="000000"/>
        </w:rPr>
        <w:t xml:space="preserve">, dana </w:t>
      </w:r>
      <w:r w:rsidR="002A12C3">
        <w:rPr>
          <w:color w:val="000000"/>
        </w:rPr>
        <w:t>28</w:t>
      </w:r>
      <w:r w:rsidR="00F20C59" w:rsidRPr="00A635BC">
        <w:rPr>
          <w:color w:val="000000"/>
        </w:rPr>
        <w:t>. veljače</w:t>
      </w:r>
      <w:r w:rsidR="0023004B" w:rsidRPr="00A635BC">
        <w:rPr>
          <w:color w:val="000000"/>
        </w:rPr>
        <w:t xml:space="preserve"> 2018</w:t>
      </w:r>
      <w:r w:rsidR="0004776D" w:rsidRPr="00A635BC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357887" w:rsidRPr="002A12C3">
        <w:t>JIN XIAOYAN d.o.o.</w:t>
      </w:r>
      <w:r w:rsidR="00357887" w:rsidRPr="00A635BC">
        <w:t xml:space="preserve">, </w:t>
      </w:r>
      <w:r w:rsidR="00357887" w:rsidRPr="002A12C3">
        <w:t>Zagreb</w:t>
      </w:r>
      <w:r w:rsidR="00357887" w:rsidRPr="00A635BC">
        <w:t xml:space="preserve">, </w:t>
      </w:r>
      <w:r w:rsidR="00357887" w:rsidRPr="002A12C3">
        <w:t>Samoborska cesta 145</w:t>
      </w:r>
      <w:r w:rsidR="00357887" w:rsidRPr="00A635BC">
        <w:t xml:space="preserve">, MBS: </w:t>
      </w:r>
      <w:r w:rsidR="00357887" w:rsidRPr="002A12C3">
        <w:t>080482439</w:t>
      </w:r>
      <w:r w:rsidR="00357887" w:rsidRPr="00A635BC">
        <w:t xml:space="preserve">, OIB: </w:t>
      </w:r>
      <w:r w:rsidR="00357887" w:rsidRPr="002A12C3">
        <w:t>34538809471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9C78A6" w:rsidP="009C78A6" w:rsidR="009C78A6">
      <w:pPr>
        <w:jc w:val="both"/>
      </w:pPr>
      <w:r>
        <w:rPr>
          <w:color w:val="000000"/>
        </w:rPr>
        <w:t xml:space="preserve">2. Za privremenog stečajnog upravitelja dužnika imenuje se </w:t>
      </w:r>
      <w:r w:rsidR="001B73D1">
        <w:t xml:space="preserve">Snježana </w:t>
      </w:r>
      <w:proofErr w:type="spellStart"/>
      <w:r w:rsidR="001B73D1">
        <w:t>Sudarević</w:t>
      </w:r>
      <w:proofErr w:type="spellEnd"/>
      <w:r w:rsidR="001B73D1">
        <w:t xml:space="preserve"> OIB: 83030278680, sa sjedištem i poslovnom adresom u Osijeku, Kardinala Alojzija Stepinca 35 i adresom prebivališta u Osijeku, Trg Bana Josipa Jelačića 27, </w:t>
      </w:r>
      <w:r>
        <w:t>izabran</w:t>
      </w:r>
      <w:r w:rsidR="001B73D1">
        <w:t>a</w:t>
      </w:r>
      <w:r>
        <w:t xml:space="preserve">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5A3D9C" w:rsidRPr="005349B6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357887">
        <w:t>JIN XIAOYAN d.o.o., Zagreb, Samoborska cesta 145, MBS: 080482439, OIB: 34538809471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5349B6" w:rsidP="00357887" w:rsidR="0085221D" w:rsidRPr="00357887">
      <w:pPr>
        <w:pStyle w:val="Odlomakpopisa"/>
        <w:numPr>
          <w:ilvl w:val="0"/>
          <w:numId w:val="16"/>
        </w:numPr>
        <w:jc w:val="center"/>
        <w:rPr>
          <w:b/>
        </w:rPr>
      </w:pPr>
      <w:r w:rsidRPr="00357887">
        <w:rPr>
          <w:b/>
          <w:color w:val="000000"/>
        </w:rPr>
        <w:lastRenderedPageBreak/>
        <w:t>travnja</w:t>
      </w:r>
      <w:r w:rsidR="00ED6F97" w:rsidRPr="00357887">
        <w:rPr>
          <w:b/>
          <w:color w:val="000000"/>
        </w:rPr>
        <w:t xml:space="preserve"> 201</w:t>
      </w:r>
      <w:r w:rsidR="00DB48D4" w:rsidRPr="00357887">
        <w:rPr>
          <w:b/>
          <w:color w:val="000000"/>
        </w:rPr>
        <w:t>8</w:t>
      </w:r>
      <w:r w:rsidR="00ED6F97" w:rsidRPr="00357887">
        <w:rPr>
          <w:b/>
          <w:color w:val="000000"/>
        </w:rPr>
        <w:t xml:space="preserve">. u </w:t>
      </w:r>
      <w:r w:rsidRPr="00357887">
        <w:rPr>
          <w:b/>
          <w:color w:val="000000"/>
        </w:rPr>
        <w:t>9,</w:t>
      </w:r>
      <w:r w:rsidR="00357887">
        <w:rPr>
          <w:b/>
          <w:color w:val="000000"/>
        </w:rPr>
        <w:t>2</w:t>
      </w:r>
      <w:r w:rsidRPr="00357887">
        <w:rPr>
          <w:b/>
          <w:color w:val="000000"/>
        </w:rPr>
        <w:t>0</w:t>
      </w:r>
      <w:r w:rsidR="0085221D" w:rsidRPr="00357887">
        <w:rPr>
          <w:b/>
          <w:color w:val="000000"/>
        </w:rPr>
        <w:t xml:space="preserve"> sati</w:t>
      </w:r>
    </w:p>
    <w:p w:rsidRDefault="00E02FAF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0377BE" w:rsidP="0085221D" w:rsidR="000377B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A07A11" w:rsidP="00A07A11" w:rsidR="00A07A11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1B5CAD">
        <w:t>6. travnja</w:t>
      </w:r>
      <w:r>
        <w:t xml:space="preserve"> 2017. godine Trgovačkom sudu u Zagrebu zahtjev za provedbu skraćenog stečajnog postupka nad dužnikom </w:t>
      </w:r>
      <w:r w:rsidR="001B5CAD">
        <w:t>JIN XIAOYAN d.o.o., Zagreb, Samoborska cesta 145, MBS: 080482439, OIB: 34538809471</w:t>
      </w:r>
      <w:r>
        <w:t xml:space="preserve"> temeljem čl. 429. st. 1. Stečajnog zakona.</w:t>
      </w:r>
    </w:p>
    <w:p w:rsidRDefault="00A07A11" w:rsidP="00A07A11" w:rsidR="00A07A11">
      <w:pPr>
        <w:jc w:val="both"/>
      </w:pPr>
    </w:p>
    <w:p w:rsidRDefault="00A07A11" w:rsidP="00A07A11" w:rsidR="00A07A11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A07A11" w:rsidP="00A07A11" w:rsidR="00A07A11">
      <w:pPr>
        <w:ind w:firstLine="708"/>
        <w:jc w:val="both"/>
      </w:pPr>
    </w:p>
    <w:p w:rsidRDefault="00A07A11" w:rsidP="00A07A11" w:rsidR="00A07A11">
      <w:pPr>
        <w:ind w:firstLine="708"/>
        <w:jc w:val="both"/>
      </w:pPr>
      <w:r>
        <w:t xml:space="preserve">FINA u svom zahtjevu navodi da na dan </w:t>
      </w:r>
      <w:r w:rsidR="00BF667A">
        <w:t>3. travnja</w:t>
      </w:r>
      <w:r>
        <w:t xml:space="preserve"> 2017. godine dužnik u Očevidniku redoslijeda osnova za plaćanje ima evidentirane neizvršene osnove za plaćanje u neprekinutom razdoblju od 120 dana, u ukupnom iznosu od </w:t>
      </w:r>
      <w:r w:rsidR="00BF667A">
        <w:t>94.001,27</w:t>
      </w:r>
      <w:r>
        <w:t xml:space="preserve"> kn, u koji iznos je uračunata kamata i naknada FINE za provedbu ovrhe na novčanim sredstvima dužnika. Navodi da dužnik </w:t>
      </w:r>
      <w:r w:rsidR="00540EAE">
        <w:t>nema zaposlenih</w:t>
      </w:r>
      <w:r>
        <w:t>.</w:t>
      </w:r>
    </w:p>
    <w:p w:rsidRDefault="00A07A11" w:rsidP="00A07A11" w:rsidR="00A07A11">
      <w:pPr>
        <w:ind w:firstLine="708"/>
        <w:jc w:val="both"/>
      </w:pPr>
    </w:p>
    <w:p w:rsidRDefault="00A07A11" w:rsidP="00A07A11" w:rsidR="00A07A11">
      <w:pPr>
        <w:ind w:firstLine="708"/>
        <w:jc w:val="both"/>
      </w:pPr>
      <w:r>
        <w:t xml:space="preserve">FINA je dostavila popis računa i oročenih novčanih sredstava dužnika na dan </w:t>
      </w:r>
      <w:r w:rsidR="00B350AF">
        <w:t>3. travnja</w:t>
      </w:r>
      <w:r>
        <w:t xml:space="preserve"> 2017. te u svom podnesku od </w:t>
      </w:r>
      <w:r w:rsidR="00B350AF">
        <w:t xml:space="preserve">4. travnja </w:t>
      </w:r>
      <w:r>
        <w:t xml:space="preserve">2017. navodi da dužnik na dan </w:t>
      </w:r>
      <w:r w:rsidR="00AF1EC3">
        <w:t xml:space="preserve">3. travnja </w:t>
      </w:r>
      <w:r>
        <w:t xml:space="preserve">2017. u Jedinstvenom registru računa ima otvorene sljedeće račune i oročena novčana sredstva: </w:t>
      </w:r>
      <w:r w:rsidR="00AF1EC3">
        <w:t>HR0524840081102288374</w:t>
      </w:r>
      <w:r w:rsidR="00D9158A">
        <w:t xml:space="preserve"> </w:t>
      </w:r>
      <w:proofErr w:type="spellStart"/>
      <w:r w:rsidR="00D9158A" w:rsidRPr="009A568B">
        <w:t>Raiffeisenbank</w:t>
      </w:r>
      <w:proofErr w:type="spellEnd"/>
      <w:r w:rsidR="00D9158A" w:rsidRPr="009A568B">
        <w:t xml:space="preserve"> </w:t>
      </w:r>
      <w:proofErr w:type="spellStart"/>
      <w:r w:rsidR="00D9158A" w:rsidRPr="009A568B">
        <w:t>Austria</w:t>
      </w:r>
      <w:proofErr w:type="spellEnd"/>
      <w:r w:rsidR="00D9158A" w:rsidRPr="009A568B">
        <w:t xml:space="preserve"> d.d.</w:t>
      </w:r>
      <w:r>
        <w:t xml:space="preserve">, te da na temelju čl. 112. st. 5. Stečajnog zakona dužnik na dan </w:t>
      </w:r>
      <w:r w:rsidR="00CA5C2D">
        <w:t xml:space="preserve">3. travnja </w:t>
      </w:r>
      <w:r>
        <w:t xml:space="preserve">2017. godine na ime predujma za namirenje troškova stečajnog postupka </w:t>
      </w:r>
      <w:r w:rsidR="005E7143">
        <w:t xml:space="preserve">ima zaplijenjena novčana sredstva u iznosu od </w:t>
      </w:r>
      <w:r w:rsidR="00CA5C2D">
        <w:t>5.000,00</w:t>
      </w:r>
      <w:r w:rsidR="005E7143">
        <w:t xml:space="preserve"> kn.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 w:rsidRPr="003317AF">
        <w:t xml:space="preserve">Trgovački sud u Osijeku je dana </w:t>
      </w:r>
      <w:r w:rsidR="004A428A">
        <w:t>3. kolovoza</w:t>
      </w:r>
      <w:r w:rsidR="0036119F" w:rsidRPr="003317AF">
        <w:t xml:space="preserve"> 201</w:t>
      </w:r>
      <w:r w:rsidR="00482B2D">
        <w:t>7</w:t>
      </w:r>
      <w:r w:rsidR="00576787" w:rsidRPr="003317AF">
        <w:t>.</w:t>
      </w:r>
      <w:r w:rsidRPr="003317AF">
        <w:t xml:space="preserve"> godine objavio oglas na mrežnoj</w:t>
      </w:r>
      <w:r>
        <w:t xml:space="preserve"> </w:t>
      </w:r>
      <w:r w:rsidRPr="00AA0CBF">
        <w:t xml:space="preserve">stranici e-Oglasna ploča sudova pod poslovnim brojem </w:t>
      </w:r>
      <w:r w:rsidR="004A428A" w:rsidRPr="00AA0CBF">
        <w:t>19</w:t>
      </w:r>
      <w:r w:rsidR="000A3330" w:rsidRPr="00AA0CBF">
        <w:t xml:space="preserve"> </w:t>
      </w:r>
      <w:r w:rsidRPr="00AA0CBF">
        <w:t>St-</w:t>
      </w:r>
      <w:r w:rsidR="004A428A" w:rsidRPr="00AA0CBF">
        <w:t>891</w:t>
      </w:r>
      <w:r w:rsidRPr="00AA0CBF">
        <w:t>/1</w:t>
      </w:r>
      <w:r w:rsidR="00482B2D" w:rsidRPr="00AA0CBF">
        <w:t>7</w:t>
      </w:r>
      <w:r w:rsidRPr="00AA0CBF">
        <w:t xml:space="preserve">-3 od </w:t>
      </w:r>
      <w:r w:rsidR="004A428A" w:rsidRPr="00AA0CBF">
        <w:t>2. kolovoza</w:t>
      </w:r>
      <w:r w:rsidR="000A3330" w:rsidRPr="00AA0CBF">
        <w:t xml:space="preserve"> 201</w:t>
      </w:r>
      <w:r w:rsidR="00C5115C" w:rsidRPr="00AA0CBF">
        <w:t>7</w:t>
      </w:r>
      <w:r w:rsidR="000A3330" w:rsidRPr="00AA0CBF">
        <w:t>.</w:t>
      </w:r>
      <w:r w:rsidR="00C5115C">
        <w:t xml:space="preserve"> 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4B32B9" w:rsidP="009A6E69" w:rsidR="004B32B9">
      <w:pPr>
        <w:ind w:firstLine="708"/>
        <w:jc w:val="both"/>
      </w:pPr>
    </w:p>
    <w:p w:rsidRDefault="004B32B9" w:rsidP="009A6E69" w:rsidR="004B32B9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 xml:space="preserve">. br. 19 St-891/17-7 od 10. listopada 2017. godine Trgovački sud u Osijeku istovremeno je otvorio skraćeni stečajni postupak, za stečajnu upraviteljicu imenovao Mirjanu Viduka </w:t>
      </w:r>
      <w:proofErr w:type="spellStart"/>
      <w:r>
        <w:t>Varenina</w:t>
      </w:r>
      <w:proofErr w:type="spellEnd"/>
      <w:r>
        <w:t>,  Dubrovačka 107, Osijek, OIB: 98866841784 te istovremeno i zaključio skraćeni stečajni postupak nad dužnikom JIN XIAOYAN d.o.o., Zagreb, Samoborska cesta 145, MBS: 080482439, OIB: 34538809471.</w:t>
      </w:r>
    </w:p>
    <w:p w:rsidRDefault="009A6E69" w:rsidP="009A6E69" w:rsidR="009A6E69">
      <w:pPr>
        <w:ind w:firstLine="708"/>
        <w:jc w:val="both"/>
      </w:pPr>
    </w:p>
    <w:p w:rsidRDefault="003F04F9" w:rsidP="009A6E69" w:rsidR="004B32B9">
      <w:pPr>
        <w:ind w:firstLine="708"/>
        <w:jc w:val="both"/>
      </w:pPr>
      <w:r w:rsidRPr="003F04F9">
        <w:t>Podneskom zaprimljenim</w:t>
      </w:r>
      <w:r w:rsidR="009A6E69" w:rsidRPr="003F04F9">
        <w:t xml:space="preserve"> </w:t>
      </w:r>
      <w:r w:rsidR="002A00F5">
        <w:t xml:space="preserve">kod </w:t>
      </w:r>
      <w:r w:rsidR="008738DA">
        <w:t xml:space="preserve">ovoga suda </w:t>
      </w:r>
      <w:r w:rsidR="009A6E69" w:rsidRPr="003F04F9">
        <w:t xml:space="preserve">dana </w:t>
      </w:r>
      <w:r w:rsidR="004B32B9">
        <w:t>25. listopada</w:t>
      </w:r>
      <w:r>
        <w:t xml:space="preserve"> 2017</w:t>
      </w:r>
      <w:r w:rsidR="004E60FD" w:rsidRPr="003F04F9">
        <w:t>.</w:t>
      </w:r>
      <w:r w:rsidR="00F9311A" w:rsidRPr="003F04F9">
        <w:t xml:space="preserve"> </w:t>
      </w:r>
      <w:r w:rsidR="004B32B9">
        <w:t>stečajn</w:t>
      </w:r>
      <w:r w:rsidR="002A00F5">
        <w:t xml:space="preserve">a upraviteljica </w:t>
      </w:r>
      <w:r w:rsidR="008738DA">
        <w:t>obavještava</w:t>
      </w:r>
      <w:r w:rsidR="002A00F5">
        <w:t xml:space="preserve"> sud</w:t>
      </w:r>
      <w:r w:rsidR="004B32B9">
        <w:t xml:space="preserve"> </w:t>
      </w:r>
      <w:r w:rsidR="002A00F5">
        <w:t xml:space="preserve">da </w:t>
      </w:r>
      <w:r w:rsidR="004B32B9">
        <w:t xml:space="preserve">je uvidom u registar financijskih izvještaja pri FINI za 2016. godinu za navedenog dužnika razvidno da dužnik na dan 31. prosinca 2016. godine posjeduje </w:t>
      </w:r>
      <w:r w:rsidR="004B32B9">
        <w:lastRenderedPageBreak/>
        <w:t xml:space="preserve">kratkotrajnu imovinu u iznosu od 6.657.426,00 kn te da od toga iznosa 1.067.456,00 kn je vrijednost zalihe, a 5.589.970,00 kn su potraživanja. </w:t>
      </w:r>
      <w:r w:rsidR="008738DA">
        <w:t xml:space="preserve">Zbog </w:t>
      </w:r>
      <w:r w:rsidR="004B32B9">
        <w:t>činjenice da FINA ima zaplijenjena novčana sredstva u iznosu od 5.000,00 kn na ime predujma za namirenje troškova steč</w:t>
      </w:r>
      <w:r w:rsidR="005D1CEC">
        <w:t xml:space="preserve">ajnog postupka, kao i da dužnik ima oročena novčana sredstva u </w:t>
      </w:r>
      <w:proofErr w:type="spellStart"/>
      <w:r w:rsidR="005D1CEC" w:rsidRPr="009A568B">
        <w:t>Raiffeisenbank</w:t>
      </w:r>
      <w:proofErr w:type="spellEnd"/>
      <w:r w:rsidR="005D1CEC" w:rsidRPr="009A568B">
        <w:t xml:space="preserve"> </w:t>
      </w:r>
      <w:proofErr w:type="spellStart"/>
      <w:r w:rsidR="005D1CEC" w:rsidRPr="009A568B">
        <w:t>Austria</w:t>
      </w:r>
      <w:proofErr w:type="spellEnd"/>
      <w:r w:rsidR="005D1CEC" w:rsidRPr="009A568B">
        <w:t xml:space="preserve"> d.d.</w:t>
      </w:r>
      <w:r w:rsidR="005D1CEC">
        <w:t xml:space="preserve"> predlaže da sud provede prethodni postupak radi utvrđivanja pretpostavki </w:t>
      </w:r>
      <w:r w:rsidR="00333672">
        <w:t xml:space="preserve">za otvaranje stečajnog postupka nad dužnikom JIN XIAOYAN d.o.o., Zagreb, Samoborska cesta 145, MBS: 080482439, OIB: 34538809471 uz koji prijedlog je dostavila Financijski izvještaj za 2016. godinu, Račun dobiti i gubitka za poduzetnike za razdoblje 01.01.2016. – 31.12.2016. i Bilancu za poduzetnike na dan 31.12.2016. godine. </w:t>
      </w:r>
      <w:r w:rsidR="005D1CEC">
        <w:t xml:space="preserve"> </w:t>
      </w:r>
      <w:r w:rsidR="004B32B9">
        <w:t xml:space="preserve"> </w:t>
      </w:r>
    </w:p>
    <w:p w:rsidRDefault="00333672" w:rsidP="009A6E69" w:rsidR="00333672">
      <w:pPr>
        <w:ind w:firstLine="708"/>
        <w:jc w:val="both"/>
      </w:pPr>
    </w:p>
    <w:p w:rsidRDefault="00D958D0" w:rsidP="009A6E69" w:rsidR="00333672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 xml:space="preserve">. br. 19 St-891/17-13 od 2. studenog 2017., donesenim po sudskoj savjetnici, stavljeno je izvan snage rješenje Trgovačkog suda u Osijeku </w:t>
      </w:r>
      <w:proofErr w:type="spellStart"/>
      <w:r>
        <w:t>posl</w:t>
      </w:r>
      <w:proofErr w:type="spellEnd"/>
      <w:r>
        <w:t>. br. 19 St-</w:t>
      </w:r>
      <w:r w:rsidR="00D95311">
        <w:t xml:space="preserve">891/17-7 od 10. listopada 2017., </w:t>
      </w:r>
      <w:r>
        <w:t>obustavljen skraćeni stečajni postupak nad stečajnim dužnikom JIN XIAOYAN d.o.o., Zagreb, Samoborska cesta 145, MBS: 080482439, OIB: 34538809471</w:t>
      </w:r>
      <w:r w:rsidR="00D95311">
        <w:t xml:space="preserve"> te odlučeno da će se postu</w:t>
      </w:r>
      <w:r w:rsidR="007A72AB">
        <w:t>pa</w:t>
      </w:r>
      <w:r w:rsidR="00D95311">
        <w:t>k nastaviti prema opć</w:t>
      </w:r>
      <w:r w:rsidR="00F61649">
        <w:t>im odredbama Stečajnog zakona u smislu čl. 433. te čl. 431</w:t>
      </w:r>
      <w:r w:rsidR="008738DA">
        <w:t>.</w:t>
      </w:r>
      <w:r w:rsidR="00F61649">
        <w:t xml:space="preserve"> Stečajnog zakona.</w:t>
      </w:r>
    </w:p>
    <w:p w:rsidRDefault="008313A3" w:rsidP="008F65D7" w:rsidR="008313A3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 xml:space="preserve">Sud je utvrdio da je predlagatelj ovlašten za podnošenje predmetnoga prijedloga temeljem odredbe čl. </w:t>
      </w:r>
      <w:r w:rsidR="00440524">
        <w:t>110</w:t>
      </w:r>
      <w:r>
        <w:t>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A248CC">
        <w:t>28</w:t>
      </w:r>
      <w:r w:rsidR="00D25D01">
        <w:t>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>
      <w:pPr>
        <w:jc w:val="both"/>
      </w:pPr>
    </w:p>
    <w:p w:rsidRDefault="002043E9" w:rsidP="00732816" w:rsidR="002043E9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2043E9" w:rsidP="00732816" w:rsidR="002043E9" w:rsidRPr="000377BE">
      <w:pPr>
        <w:jc w:val="both"/>
        <w:rPr>
          <w:color w:val="000000"/>
        </w:rPr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>
      <w:pPr>
        <w:jc w:val="both"/>
      </w:pPr>
    </w:p>
    <w:p w:rsidRDefault="002043E9" w:rsidP="0085221D" w:rsidR="002043E9">
      <w:pPr>
        <w:jc w:val="both"/>
      </w:pPr>
    </w:p>
    <w:p w:rsidRDefault="002043E9" w:rsidP="0085221D" w:rsidR="002043E9">
      <w:pPr>
        <w:jc w:val="both"/>
      </w:pPr>
    </w:p>
    <w:p w:rsidRDefault="002043E9" w:rsidP="0085221D" w:rsidR="002043E9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651B5E" w:rsidP="00F1391A" w:rsidR="00F1391A" w:rsidRPr="00F1391A">
      <w:pPr>
        <w:jc w:val="both"/>
        <w:rPr>
          <w:color w:val="000000"/>
        </w:rPr>
      </w:pPr>
      <w:r w:rsidRPr="00651B5E">
        <w:rPr>
          <w:color w:val="000000"/>
        </w:rPr>
        <w:t xml:space="preserve">-privremenom </w:t>
      </w:r>
      <w:proofErr w:type="spellStart"/>
      <w:r w:rsidRPr="00651B5E">
        <w:rPr>
          <w:color w:val="000000"/>
        </w:rPr>
        <w:t>steč</w:t>
      </w:r>
      <w:proofErr w:type="spellEnd"/>
      <w:r w:rsidRPr="00651B5E">
        <w:rPr>
          <w:color w:val="000000"/>
        </w:rPr>
        <w:t xml:space="preserve">. upravitelju </w:t>
      </w:r>
      <w:r>
        <w:t xml:space="preserve">Snježani </w:t>
      </w:r>
      <w:proofErr w:type="spellStart"/>
      <w:r>
        <w:t>Sudarević</w:t>
      </w:r>
      <w:proofErr w:type="spellEnd"/>
      <w:r>
        <w:t xml:space="preserve">, Osijek, Kardinala Alojzija Stepinca 35 </w:t>
      </w:r>
      <w:r w:rsidR="00F1391A" w:rsidRPr="00F1391A">
        <w:rPr>
          <w:color w:val="000000"/>
        </w:rPr>
        <w:t>uz presliku lista 17-20</w:t>
      </w:r>
    </w:p>
    <w:p w:rsidRDefault="00F1391A" w:rsidP="00F1391A" w:rsidR="00F1391A">
      <w:pPr>
        <w:jc w:val="both"/>
      </w:pPr>
      <w:r w:rsidRPr="00F1391A">
        <w:rPr>
          <w:color w:val="000000"/>
        </w:rPr>
        <w:t>-dužniku</w:t>
      </w:r>
      <w:r>
        <w:rPr>
          <w:color w:val="000000"/>
        </w:rPr>
        <w:t xml:space="preserve"> </w:t>
      </w:r>
      <w:r>
        <w:t>JIN XIAOYAN d.o.o., Zagreb, Samoborska cesta 145</w:t>
      </w:r>
    </w:p>
    <w:p w:rsidRDefault="00F1391A" w:rsidP="00F1391A" w:rsidR="00F1391A" w:rsidRPr="00F1391A">
      <w:pPr>
        <w:jc w:val="both"/>
        <w:rPr>
          <w:color w:val="000000"/>
        </w:rPr>
      </w:pPr>
      <w:r w:rsidRPr="00F1391A">
        <w:rPr>
          <w:color w:val="000000"/>
        </w:rPr>
        <w:t>-</w:t>
      </w:r>
      <w:proofErr w:type="spellStart"/>
      <w:r w:rsidRPr="00F1391A">
        <w:rPr>
          <w:color w:val="000000"/>
        </w:rPr>
        <w:t>zz</w:t>
      </w:r>
      <w:proofErr w:type="spellEnd"/>
      <w:r w:rsidRPr="00F1391A">
        <w:rPr>
          <w:color w:val="000000"/>
        </w:rPr>
        <w:t xml:space="preserve"> dužnika </w:t>
      </w:r>
      <w:proofErr w:type="spellStart"/>
      <w:r w:rsidRPr="00F1391A">
        <w:rPr>
          <w:color w:val="000000"/>
        </w:rPr>
        <w:t>Songnan</w:t>
      </w:r>
      <w:proofErr w:type="spellEnd"/>
      <w:r w:rsidRPr="00F1391A">
        <w:rPr>
          <w:color w:val="000000"/>
        </w:rPr>
        <w:t xml:space="preserve"> </w:t>
      </w:r>
      <w:proofErr w:type="spellStart"/>
      <w:r w:rsidRPr="00F1391A">
        <w:rPr>
          <w:color w:val="000000"/>
        </w:rPr>
        <w:t>Ye</w:t>
      </w:r>
      <w:proofErr w:type="spellEnd"/>
      <w:r>
        <w:rPr>
          <w:color w:val="000000"/>
        </w:rPr>
        <w:t xml:space="preserve">, </w:t>
      </w:r>
      <w:r w:rsidRPr="00F1391A">
        <w:rPr>
          <w:color w:val="000000"/>
        </w:rPr>
        <w:t>na adresu društva</w:t>
      </w:r>
      <w:r w:rsidRPr="00F1391A">
        <w:t xml:space="preserve"> </w:t>
      </w:r>
      <w:r>
        <w:t>Zagreb, Samoborska cesta 145</w:t>
      </w:r>
    </w:p>
    <w:p w:rsidRDefault="00F1391A" w:rsidP="00F1391A" w:rsidR="00F1391A" w:rsidRPr="00F1391A">
      <w:pPr>
        <w:jc w:val="both"/>
        <w:rPr>
          <w:color w:val="000000"/>
        </w:rPr>
      </w:pPr>
      <w:r w:rsidRPr="00F1391A">
        <w:rPr>
          <w:color w:val="000000"/>
        </w:rPr>
        <w:t xml:space="preserve">-FINA </w:t>
      </w:r>
    </w:p>
    <w:p w:rsidRDefault="00F1391A" w:rsidP="00F1391A" w:rsidR="00F1391A" w:rsidRPr="00F1391A">
      <w:pPr>
        <w:jc w:val="both"/>
        <w:rPr>
          <w:color w:val="000000"/>
        </w:rPr>
      </w:pPr>
      <w:r w:rsidRPr="00F1391A">
        <w:rPr>
          <w:color w:val="000000"/>
        </w:rPr>
        <w:t>-Ministarstvu pravosuđa RH, Zagreb, Ulica Grada Vukovara 49, elektroničkom poštom</w:t>
      </w:r>
    </w:p>
    <w:p w:rsidRDefault="00F1391A" w:rsidP="00F1391A" w:rsidR="00F1391A" w:rsidRPr="00F1391A">
      <w:pPr>
        <w:jc w:val="both"/>
        <w:rPr>
          <w:color w:val="000000"/>
        </w:rPr>
      </w:pPr>
      <w:r w:rsidRPr="00F1391A">
        <w:rPr>
          <w:color w:val="000000"/>
        </w:rPr>
        <w:t>-</w:t>
      </w:r>
      <w:proofErr w:type="spellStart"/>
      <w:r w:rsidRPr="00F1391A">
        <w:rPr>
          <w:color w:val="000000"/>
        </w:rPr>
        <w:t>eOgl</w:t>
      </w:r>
      <w:proofErr w:type="spellEnd"/>
      <w:r w:rsidRPr="00F1391A">
        <w:rPr>
          <w:color w:val="000000"/>
        </w:rPr>
        <w:t>. ploča uz podnesak list 17 spisa</w:t>
      </w:r>
    </w:p>
    <w:p w:rsidRDefault="00F1391A" w:rsidP="00F1391A" w:rsidR="006D3C3F" w:rsidRPr="00B37760">
      <w:pPr>
        <w:jc w:val="both"/>
      </w:pPr>
      <w:r>
        <w:rPr>
          <w:color w:val="000000"/>
        </w:rPr>
        <w:t>-</w:t>
      </w:r>
      <w:r w:rsidRPr="00F1391A">
        <w:rPr>
          <w:color w:val="000000"/>
        </w:rPr>
        <w:t>R 19.4.2018 u 9,20h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15F1" w:rsidR="003D15F1">
      <w:r>
        <w:separator/>
      </w:r>
    </w:p>
  </w:endnote>
  <w:endnote w:id="0" w:type="continuationSeparator">
    <w:p w:rsidRDefault="003D15F1" w:rsidR="003D1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15F1" w:rsidR="003D15F1">
      <w:r>
        <w:separator/>
      </w:r>
    </w:p>
  </w:footnote>
  <w:footnote w:id="0" w:type="continuationSeparator">
    <w:p w:rsidRDefault="003D15F1" w:rsidR="003D15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65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A4BD2" w:rsidR="00CA4B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A4BD2">
      <w:t>7 St-1654/17-21</w:t>
    </w:r>
  </w:p>
  <w:p w:rsidRDefault="00E64AFB" w:rsidP="00E64AFB" w:rsidR="00E64AFB">
    <w:pPr>
      <w:jc w:val="right"/>
    </w:pP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A4BD2">
      <w:t>1654</w:t>
    </w:r>
    <w:r w:rsidR="006F3974">
      <w:t>/</w:t>
    </w:r>
    <w:r w:rsidR="00A4240D">
      <w:t>1</w:t>
    </w:r>
    <w:r w:rsidR="00CA4BD2">
      <w:t>7</w:t>
    </w:r>
    <w:r w:rsidR="00A4240D">
      <w:t>-</w:t>
    </w:r>
    <w:r w:rsidR="00CA4BD2">
      <w:t>21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EA43BD"/>
    <w:multiLevelType w:val="hybridMultilevel"/>
    <w:tmpl w:val="61FC940E"/>
    <w:lvl w:tplc="52A63E5A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B4257C"/>
    <w:multiLevelType w:val="hybridMultilevel"/>
    <w:tmpl w:val="D6146EC4"/>
    <w:lvl w:tplc="79BCB9B4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73147B2"/>
    <w:multiLevelType w:val="hybridMultilevel"/>
    <w:tmpl w:val="F210D396"/>
    <w:lvl w:tplc="51E2B554" w:ilvl="0">
      <w:start w:val="19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3"/>
  </w:num>
  <w:num w:numId="13">
    <w:abstractNumId w:val="9"/>
  </w:num>
  <w:num w:numId="14">
    <w:abstractNumId w:val="5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67C6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222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CAD"/>
    <w:rsid w:val="001B73D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43E9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41AE"/>
    <w:rsid w:val="00224591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2974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6EDC"/>
    <w:rsid w:val="00287A18"/>
    <w:rsid w:val="0029227E"/>
    <w:rsid w:val="00292533"/>
    <w:rsid w:val="00292A9B"/>
    <w:rsid w:val="00293558"/>
    <w:rsid w:val="0029509B"/>
    <w:rsid w:val="002A00F5"/>
    <w:rsid w:val="002A0B28"/>
    <w:rsid w:val="002A0D13"/>
    <w:rsid w:val="002A0EDC"/>
    <w:rsid w:val="002A12C3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C6E95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8C3"/>
    <w:rsid w:val="00330D15"/>
    <w:rsid w:val="003310B6"/>
    <w:rsid w:val="00331161"/>
    <w:rsid w:val="003317AF"/>
    <w:rsid w:val="0033354E"/>
    <w:rsid w:val="00333672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57887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5F1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04F9"/>
    <w:rsid w:val="003F3969"/>
    <w:rsid w:val="003F3A66"/>
    <w:rsid w:val="003F451F"/>
    <w:rsid w:val="003F686D"/>
    <w:rsid w:val="003F78F1"/>
    <w:rsid w:val="0040025C"/>
    <w:rsid w:val="004024B4"/>
    <w:rsid w:val="00402EBC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0524"/>
    <w:rsid w:val="00440A39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4ED3"/>
    <w:rsid w:val="00475155"/>
    <w:rsid w:val="0047589D"/>
    <w:rsid w:val="004766DB"/>
    <w:rsid w:val="004779CF"/>
    <w:rsid w:val="004804E4"/>
    <w:rsid w:val="00481614"/>
    <w:rsid w:val="00482B2D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428A"/>
    <w:rsid w:val="004A5B9A"/>
    <w:rsid w:val="004A62DA"/>
    <w:rsid w:val="004A7ED9"/>
    <w:rsid w:val="004B249C"/>
    <w:rsid w:val="004B2A88"/>
    <w:rsid w:val="004B2DA8"/>
    <w:rsid w:val="004B32B9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49B6"/>
    <w:rsid w:val="00535D80"/>
    <w:rsid w:val="00537871"/>
    <w:rsid w:val="005378D5"/>
    <w:rsid w:val="005402F5"/>
    <w:rsid w:val="005408B2"/>
    <w:rsid w:val="00540DB9"/>
    <w:rsid w:val="00540EAE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222"/>
    <w:rsid w:val="00576787"/>
    <w:rsid w:val="00576A3C"/>
    <w:rsid w:val="0058014D"/>
    <w:rsid w:val="00580354"/>
    <w:rsid w:val="00584046"/>
    <w:rsid w:val="005848FB"/>
    <w:rsid w:val="00585950"/>
    <w:rsid w:val="00586D28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53B5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1CE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E7143"/>
    <w:rsid w:val="005F0145"/>
    <w:rsid w:val="005F07E4"/>
    <w:rsid w:val="005F0BA6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1B5E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465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2891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2AB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13A3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38DA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F5F"/>
    <w:rsid w:val="00934736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0A3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23C3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A11"/>
    <w:rsid w:val="00A07DF8"/>
    <w:rsid w:val="00A11CF8"/>
    <w:rsid w:val="00A1229E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48CC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240D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35BC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878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CBF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1EC3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0AF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6584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174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667A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115C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5DB"/>
    <w:rsid w:val="00CA1BF9"/>
    <w:rsid w:val="00CA1E4C"/>
    <w:rsid w:val="00CA39D0"/>
    <w:rsid w:val="00CA4BD2"/>
    <w:rsid w:val="00CA5C2D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49F7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5D01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58A"/>
    <w:rsid w:val="00D917CC"/>
    <w:rsid w:val="00D91FA6"/>
    <w:rsid w:val="00D92CCE"/>
    <w:rsid w:val="00D93907"/>
    <w:rsid w:val="00D93B28"/>
    <w:rsid w:val="00D93B80"/>
    <w:rsid w:val="00D94595"/>
    <w:rsid w:val="00D95311"/>
    <w:rsid w:val="00D95819"/>
    <w:rsid w:val="00D958D0"/>
    <w:rsid w:val="00D9684E"/>
    <w:rsid w:val="00D9737F"/>
    <w:rsid w:val="00DA032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2FAF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137E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4AFB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391A"/>
    <w:rsid w:val="00F15184"/>
    <w:rsid w:val="00F17ACD"/>
    <w:rsid w:val="00F20C59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649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4B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934736"/>
  </w:style>
  <w:style w:styleId="Tekstrezerviranogmjesta" w:type="character">
    <w:name w:val="Placeholder Text"/>
    <w:basedOn w:val="Zadanifontodlomka"/>
    <w:uiPriority w:val="99"/>
    <w:semiHidden/>
    <w:rsid w:val="006B46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B465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B465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65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65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4B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934736"/>
  </w:style>
  <w:style w:styleId="Tekstrezerviranogmjesta" w:type="character">
    <w:name w:val="Placeholder Text"/>
    <w:basedOn w:val="Zadanifontodlomka"/>
    <w:uiPriority w:val="99"/>
    <w:semiHidden/>
    <w:rsid w:val="006B46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B465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B465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65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65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862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JIN XIAOYAN d.o.o.</izvorni_sadrzaj>
    <derivirana_varijabla naziv="DomainObject.Predmet.ProtustrankaFormated_1">  JIN XIAOYAN d.o.o.</derivirana_varijabla>
  </DomainObject.Predmet.ProtustrankaFormated>
  <DomainObject.Predmet.ProtustrankaFormatedOIB>
    <izvorni_sadrzaj>  JIN XIAOYAN d.o.o., OIB 34538809471</izvorni_sadrzaj>
    <derivirana_varijabla naziv="DomainObject.Predmet.ProtustrankaFormatedOIB_1">  JIN XIAOYAN d.o.o., OIB 34538809471</derivirana_varijabla>
  </DomainObject.Predmet.ProtustrankaFormatedOIB>
  <DomainObject.Predmet.ProtustrankaFormatedWithAdress>
    <izvorni_sadrzaj> JIN XIAOYAN d.o.o., Samoborska cesta 145, 10000 Zagreb</izvorni_sadrzaj>
    <derivirana_varijabla naziv="DomainObject.Predmet.ProtustrankaFormatedWithAdress_1"> JIN XIAOYAN d.o.o., Samoborska cesta 145, 10000 Zagreb</derivirana_varijabla>
  </DomainObject.Predmet.ProtustrankaFormatedWithAdress>
  <DomainObject.Predmet.ProtustrankaFormatedWithAdressOIB>
    <izvorni_sadrzaj> JIN XIAOYAN d.o.o., OIB 34538809471, Samoborska cesta 145, 10000 Zagreb</izvorni_sadrzaj>
    <derivirana_varijabla naziv="DomainObject.Predmet.ProtustrankaFormatedWithAdressOIB_1"> JIN XIAOYAN d.o.o., OIB 34538809471, Samoborska cesta 145, 10000 Zagreb</derivirana_varijabla>
  </DomainObject.Predmet.ProtustrankaFormatedWithAdressOIB>
  <DomainObject.Predmet.ProtustrankaWithAdress>
    <izvorni_sadrzaj>JIN XIAOYAN d.o.o. Samoborska cesta 145, 10000 Zagreb</izvorni_sadrzaj>
    <derivirana_varijabla naziv="DomainObject.Predmet.ProtustrankaWithAdress_1">JIN XIAOYAN d.o.o. Samoborska cesta 145, 10000 Zagreb</derivirana_varijabla>
  </DomainObject.Predmet.ProtustrankaWithAdress>
  <DomainObject.Predmet.ProtustrankaWithAdressOIB>
    <izvorni_sadrzaj>JIN XIAOYAN d.o.o., OIB 34538809471, Samoborska cesta 145, 10000 Zagreb</izvorni_sadrzaj>
    <derivirana_varijabla naziv="DomainObject.Predmet.ProtustrankaWithAdressOIB_1">JIN XIAOYAN d.o.o., OIB 34538809471, Samoborska cesta 145, 10000 Zagreb</derivirana_varijabla>
  </DomainObject.Predmet.ProtustrankaWithAdressOIB>
  <DomainObject.Predmet.ProtustrankaNazivFormated>
    <izvorni_sadrzaj>JIN XIAOYAN d.o.o.</izvorni_sadrzaj>
    <derivirana_varijabla naziv="DomainObject.Predmet.ProtustrankaNazivFormated_1">JIN XIAOYAN d.o.o.</derivirana_varijabla>
  </DomainObject.Predmet.ProtustrankaNazivFormated>
  <DomainObject.Predmet.ProtustrankaNazivFormatedOIB>
    <izvorni_sadrzaj>JIN XIAOYAN d.o.o., OIB 34538809471</izvorni_sadrzaj>
    <derivirana_varijabla naziv="DomainObject.Predmet.ProtustrankaNazivFormatedOIB_1">JIN XIAOYAN d.o.o., OIB 34538809471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Viduka Varenina</izvorni_sadrzaj>
    <derivirana_varijabla naziv="DomainObject.Predmet.StrankaFormated_1">  Mirjana Viduka Varenina</derivirana_varijabla>
  </DomainObject.Predmet.StrankaFormated>
  <DomainObject.Predmet.StrankaFormatedOIB>
    <izvorni_sadrzaj>  Mirjana Viduka Varenina, OIB 98866841784</izvorni_sadrzaj>
    <derivirana_varijabla naziv="DomainObject.Predmet.StrankaFormatedOIB_1">  Mirjana Viduka Varenina, OIB 98866841784</derivirana_varijabla>
  </DomainObject.Predmet.StrankaFormatedOIB>
  <DomainObject.Predmet.StrankaFormatedWithAdress>
    <izvorni_sadrzaj> Mirjana Viduka Varenina, Dubrovačka 107, 31000 Osijek</izvorni_sadrzaj>
    <derivirana_varijabla naziv="DomainObject.Predmet.StrankaFormatedWithAdress_1"> Mirjana Viduka Varenina, Dubrovačka 107, 31000 Osijek</derivirana_varijabla>
  </DomainObject.Predmet.StrankaFormatedWithAdress>
  <DomainObject.Predmet.StrankaFormatedWithAdressOIB>
    <izvorni_sadrzaj> Mirjana Viduka Varenina, OIB 98866841784, Dubrovačka 107, 31000 Osijek</izvorni_sadrzaj>
    <derivirana_varijabla naziv="DomainObject.Predmet.StrankaFormatedWithAdressOIB_1"> Mirjana Viduka Varenina, OIB 98866841784, Dubrovačka 107, 31000 Osijek</derivirana_varijabla>
  </DomainObject.Predmet.StrankaFormatedWithAdressOIB>
  <DomainObject.Predmet.StrankaWithAdress>
    <izvorni_sadrzaj>Mirjana Viduka Varenina Dubrovačka 107,31000 Osijek</izvorni_sadrzaj>
    <derivirana_varijabla naziv="DomainObject.Predmet.StrankaWithAdress_1">Mirjana Viduka Varenina Dubrovačka 107,31000 Osijek</derivirana_varijabla>
  </DomainObject.Predmet.StrankaWithAdress>
  <DomainObject.Predmet.StrankaWithAdressOIB>
    <izvorni_sadrzaj>Mirjana Viduka Varenina, OIB 98866841784, Dubrovačka 107,31000 Osijek</izvorni_sadrzaj>
    <derivirana_varijabla naziv="DomainObject.Predmet.StrankaWithAdressOIB_1">Mirjana Viduka Varenina, OIB 98866841784, Dubrovačka 107,31000 Osijek</derivirana_varijabla>
  </DomainObject.Predmet.StrankaWithAdressOIB>
  <DomainObject.Predmet.StrankaNazivFormated>
    <izvorni_sadrzaj>Mirjana Viduka Varenina</izvorni_sadrzaj>
    <derivirana_varijabla naziv="DomainObject.Predmet.StrankaNazivFormated_1">Mirjana Viduka Varenina</derivirana_varijabla>
  </DomainObject.Predmet.StrankaNazivFormated>
  <DomainObject.Predmet.StrankaNazivFormatedOIB>
    <izvorni_sadrzaj>Mirjana Viduka Varenina, OIB 98866841784</izvorni_sadrzaj>
    <derivirana_varijabla naziv="DomainObject.Predmet.StrankaNazivFormatedOIB_1">Mirjana Viduka Varenina, OIB 98866841784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Mirjana Viduka Varenina</item>
    </izvorni_sadrzaj>
    <derivirana_varijabla naziv="DomainObject.Predmet.StrankaListFormated_1">
      <item>Mirjana Viduka Varenina</item>
    </derivirana_varijabla>
  </DomainObject.Predmet.StrankaListFormated>
  <DomainObject.Predmet.StrankaListFormatedOIB>
    <izvorni_sadrzaj>
      <item>Mirjana Viduka Varenina, OIB 98866841784</item>
    </izvorni_sadrzaj>
    <derivirana_varijabla naziv="DomainObject.Predmet.StrankaListFormatedOIB_1">
      <item>Mirjana Viduka Varenina, OIB 98866841784</item>
    </derivirana_varijabla>
  </DomainObject.Predmet.StrankaListFormatedOIB>
  <DomainObject.Predmet.StrankaListFormatedWithAdress>
    <izvorni_sadrzaj>
      <item>Mirjana Viduka Varenina, Dubrovačka 107, 31000 Osijek</item>
    </izvorni_sadrzaj>
    <derivirana_varijabla naziv="DomainObject.Predmet.StrankaListFormatedWithAdress_1">
      <item>Mirjana Viduka Varenina, Dubrovačka 107, 31000 Osijek</item>
    </derivirana_varijabla>
  </DomainObject.Predmet.StrankaListFormatedWithAdress>
  <DomainObject.Predmet.StrankaListFormatedWithAdressOIB>
    <izvorni_sadrzaj>
      <item>Mirjana Viduka Varenina, OIB 98866841784, Dubrovačka 107, 31000 Osijek</item>
    </izvorni_sadrzaj>
    <derivirana_varijabla naziv="DomainObject.Predmet.StrankaListFormatedWithAdressOIB_1">
      <item>Mirjana Viduka Varenina, OIB 98866841784, Dubrovačka 107, 31000 Osijek</item>
    </derivirana_varijabla>
  </DomainObject.Predmet.StrankaListFormatedWithAdressOIB>
  <DomainObject.Predmet.StrankaListNazivFormated>
    <izvorni_sadrzaj>
      <item>Mirjana Viduka Varenina</item>
    </izvorni_sadrzaj>
    <derivirana_varijabla naziv="DomainObject.Predmet.StrankaListNazivFormated_1">
      <item>Mirjana Viduka Varenina</item>
    </derivirana_varijabla>
  </DomainObject.Predmet.StrankaListNazivFormated>
  <DomainObject.Predmet.StrankaListNazivFormatedOIB>
    <izvorni_sadrzaj>
      <item>Mirjana Viduka Varenina, OIB 98866841784</item>
    </izvorni_sadrzaj>
    <derivirana_varijabla naziv="DomainObject.Predmet.StrankaListNazivFormatedOIB_1">
      <item>Mirjana Viduka Varenina, OIB 98866841784</item>
    </derivirana_varijabla>
  </DomainObject.Predmet.StrankaListNazivFormatedOIB>
  <DomainObject.Predmet.ProtuStrankaListFormated>
    <izvorni_sadrzaj>
      <item>JIN XIAOYAN d.o.o.</item>
    </izvorni_sadrzaj>
    <derivirana_varijabla naziv="DomainObject.Predmet.ProtuStrankaListFormated_1">
      <item>JIN XIAOYAN d.o.o.</item>
    </derivirana_varijabla>
  </DomainObject.Predmet.ProtuStrankaListFormated>
  <DomainObject.Predmet.ProtuStrankaListFormatedOIB>
    <izvorni_sadrzaj>
      <item>JIN XIAOYAN d.o.o., OIB 34538809471</item>
    </izvorni_sadrzaj>
    <derivirana_varijabla naziv="DomainObject.Predmet.ProtuStrankaListFormatedOIB_1">
      <item>JIN XIAOYAN d.o.o., OIB 34538809471</item>
    </derivirana_varijabla>
  </DomainObject.Predmet.ProtuStrankaListFormatedOIB>
  <DomainObject.Predmet.ProtuStrankaListFormatedWithAdress>
    <izvorni_sadrzaj>
      <item>JIN XIAOYAN d.o.o., Samoborska cesta 145, 10000 Zagreb</item>
    </izvorni_sadrzaj>
    <derivirana_varijabla naziv="DomainObject.Predmet.ProtuStrankaListFormatedWithAdress_1">
      <item>JIN XIAOYAN d.o.o., Samoborska cesta 145, 10000 Zagreb</item>
    </derivirana_varijabla>
  </DomainObject.Predmet.ProtuStrankaListFormatedWithAdress>
  <DomainObject.Predmet.ProtuStrankaListFormatedWithAdressOIB>
    <izvorni_sadrzaj>
      <item>JIN XIAOYAN d.o.o., OIB 34538809471, Samoborska cesta 145, 10000 Zagreb</item>
    </izvorni_sadrzaj>
    <derivirana_varijabla naziv="DomainObject.Predmet.ProtuStrankaListFormatedWithAdressOIB_1">
      <item>JIN XIAOYAN d.o.o., OIB 34538809471, Samoborska cesta 145, 10000 Zagreb</item>
    </derivirana_varijabla>
  </DomainObject.Predmet.ProtuStrankaListFormatedWithAdressOIB>
  <DomainObject.Predmet.ProtuStrankaListNazivFormated>
    <izvorni_sadrzaj>
      <item>JIN XIAOYAN d.o.o.</item>
    </izvorni_sadrzaj>
    <derivirana_varijabla naziv="DomainObject.Predmet.ProtuStrankaListNazivFormated_1">
      <item>JIN XIAOYAN d.o.o.</item>
    </derivirana_varijabla>
  </DomainObject.Predmet.ProtuStrankaListNazivFormated>
  <DomainObject.Predmet.ProtuStrankaListNazivFormatedOIB>
    <izvorni_sadrzaj>
      <item>JIN XIAOYAN d.o.o., OIB 34538809471</item>
    </izvorni_sadrzaj>
    <derivirana_varijabla naziv="DomainObject.Predmet.ProtuStrankaListNazivFormatedOIB_1">
      <item>JIN XIAOYAN d.o.o., OIB 34538809471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Viduka Varenina</izvorni_sadrzaj>
    <derivirana_varijabla naziv="DomainObject.Predmet.StrankaIDrugi_1">Mirjana Viduka Varenina</derivirana_varijabla>
  </DomainObject.Predmet.StrankaIDrugi>
  <DomainObject.Predmet.ProtustrankaIDrugi>
    <izvorni_sadrzaj>JIN XIAOYAN d.o.o.</izvorni_sadrzaj>
    <derivirana_varijabla naziv="DomainObject.Predmet.ProtustrankaIDrugi_1">JIN XIAOYAN d.o.o.</derivirana_varijabla>
  </DomainObject.Predmet.ProtustrankaIDrugi>
  <DomainObject.Predmet.StrankaIDrugiAdressOIB>
    <izvorni_sadrzaj>Mirjana Viduka Varenina, OIB 98866841784, Dubrovačka 107, 31000 Osijek</izvorni_sadrzaj>
    <derivirana_varijabla naziv="DomainObject.Predmet.StrankaIDrugiAdressOIB_1">Mirjana Viduka Varenina, OIB 98866841784, Dubrovačka 107, 31000 Osijek</derivirana_varijabla>
  </DomainObject.Predmet.StrankaIDrugiAdressOIB>
  <DomainObject.Predmet.ProtustrankaIDrugiAdressOIB>
    <izvorni_sadrzaj>JIN XIAOYAN d.o.o., OIB 34538809471, Samoborska cesta 145, 10000 Zagreb</izvorni_sadrzaj>
    <derivirana_varijabla naziv="DomainObject.Predmet.ProtustrankaIDrugiAdressOIB_1">JIN XIAOYAN d.o.o., OIB 34538809471,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JIN XIAOYAN d.o.o.</item>
      <item>Mirjana Viduka Varenina</item>
    </izvorni_sadrzaj>
    <derivirana_varijabla naziv="DomainObject.Predmet.SudioniciListNaziv_1">
      <item>JIN XIAOYAN d.o.o.</item>
      <item>Mirjana Viduka Varenina</item>
    </derivirana_varijabla>
  </DomainObject.Predmet.SudioniciListNaziv>
  <DomainObject.Predmet.SudioniciListAdressOIB>
    <izvorni_sadrzaj>
      <item>JIN XIAOYAN d.o.o., OIB 34538809471, Samoborska cesta 145,10000 Zagreb</item>
      <item>Mirjana Viduka Varenina, OIB 98866841784, Dubrovačka 107,31000 Osijek</item>
    </izvorni_sadrzaj>
    <derivirana_varijabla naziv="DomainObject.Predmet.SudioniciListAdressOIB_1">
      <item>JIN XIAOYAN d.o.o., OIB 34538809471, Samoborska cesta 145,10000 Zagreb</item>
      <item>Mirjana Viduka Varenina, OIB 98866841784, Dubrovačka 107,31000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34538809471</item>
      <item>, OIB 98866841784</item>
    </izvorni_sadrzaj>
    <derivirana_varijabla naziv="DomainObject.Predmet.SudioniciListNazivOIB_1">
      <item>, OIB 34538809471</item>
      <item>, OIB 98866841784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81B5C-E294-4B68-9501-E8647BDE8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1160</properties:Words>
  <properties:Characters>6600</properties:Characters>
  <properties:Lines>155</properties:Lines>
  <properties:Paragraphs>41</properties:Paragraphs>
  <properties:TotalTime>766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2018-02-28T10:54:00Z</cp:lastPrinted>
  <dcterms:modified xmlns:xsi="http://www.w3.org/2001/XMLSchema-instance" xsi:type="dcterms:W3CDTF">2018-02-28T10:57:00Z</dcterms:modified>
  <cp:revision>675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(1654-17 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