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df33" w14:paraId="74cdf33" w:rsidRDefault="00681B6D" w:rsidP="00681B6D" w:rsidR="00681B6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1B6D" w:rsidP="00681B6D" w:rsidR="00681B6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81B6D" w:rsidP="00681B6D" w:rsidR="00681B6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81B6D" w:rsidP="00681B6D" w:rsidR="00681B6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81B6D" w:rsidP="00681B6D" w:rsidR="00681B6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81B6D" w:rsidP="00681B6D" w:rsidR="00681B6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81B6D" w:rsidP="00681B6D" w:rsidR="00681B6D" w:rsidRPr="005D578C">
      <w:pPr>
        <w:jc w:val="center"/>
        <w:rPr>
          <w:rFonts w:cs="Times New Roman" w:eastAsia="Times New Roman"/>
          <w:szCs w:val="24"/>
        </w:rPr>
      </w:pPr>
    </w:p>
    <w:p w:rsidRDefault="00681B6D" w:rsidP="00681B6D" w:rsidR="00681B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81B6D" w:rsidP="00681B6D" w:rsidR="00681B6D" w:rsidRPr="005D578C">
      <w:pPr>
        <w:rPr>
          <w:rFonts w:cs="Times New Roman" w:eastAsia="Times New Roman"/>
          <w:szCs w:val="24"/>
        </w:rPr>
      </w:pPr>
    </w:p>
    <w:p w:rsidRDefault="00681B6D" w:rsidP="00681B6D" w:rsidR="00681B6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POSLOVNI UZLET j. d. o. o. u likvidaciji, Medulin, Funtana 1, OIB </w:t>
      </w:r>
      <w:r w:rsidRPr="00681B6D">
        <w:rPr>
          <w:rFonts w:cs="Times New Roman" w:eastAsia="Times New Roman"/>
        </w:rPr>
        <w:t>14852173981</w:t>
      </w:r>
      <w:r>
        <w:rPr>
          <w:rFonts w:cs="Times New Roman" w:eastAsia="Times New Roman"/>
        </w:rPr>
        <w:t xml:space="preserve">, MBS </w:t>
      </w:r>
      <w:r w:rsidRPr="00681B6D">
        <w:rPr>
          <w:rFonts w:cs="Times New Roman" w:eastAsia="Times New Roman"/>
        </w:rPr>
        <w:t>040345878</w:t>
      </w:r>
      <w:r>
        <w:rPr>
          <w:rFonts w:cs="Times New Roman" w:eastAsia="Times New Roman"/>
          <w:szCs w:val="24"/>
        </w:rPr>
        <w:t>, 30. listopada 2017.</w:t>
      </w:r>
    </w:p>
    <w:p w:rsidRDefault="00681B6D" w:rsidP="00681B6D" w:rsidR="00681B6D" w:rsidRPr="005D578C">
      <w:pPr>
        <w:rPr>
          <w:rFonts w:cs="Times New Roman" w:eastAsia="Times New Roman"/>
          <w:szCs w:val="24"/>
        </w:rPr>
      </w:pPr>
    </w:p>
    <w:p w:rsidRDefault="00681B6D" w:rsidP="00681B6D" w:rsidR="00681B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81B6D" w:rsidP="00681B6D" w:rsidR="00681B6D" w:rsidRPr="005D578C">
      <w:pPr>
        <w:rPr>
          <w:rFonts w:cs="Times New Roman" w:eastAsia="Times New Roman"/>
          <w:szCs w:val="24"/>
        </w:rPr>
      </w:pPr>
    </w:p>
    <w:p w:rsidRDefault="00681B6D" w:rsidP="00681B6D" w:rsidR="00681B6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POSLOVNI UZLET j. d. o. o. u likvidaciji, Medulin, Funtana 1, OIB </w:t>
      </w:r>
      <w:r w:rsidRPr="00681B6D">
        <w:rPr>
          <w:rFonts w:cs="Times New Roman" w:eastAsia="Times New Roman"/>
        </w:rPr>
        <w:t>14852173981</w:t>
      </w:r>
      <w:r>
        <w:rPr>
          <w:rFonts w:cs="Times New Roman" w:eastAsia="Times New Roman"/>
        </w:rPr>
        <w:t xml:space="preserve">, MBS </w:t>
      </w:r>
      <w:r w:rsidRPr="00681B6D">
        <w:rPr>
          <w:rFonts w:cs="Times New Roman" w:eastAsia="Times New Roman"/>
        </w:rPr>
        <w:t>040345878</w:t>
      </w:r>
      <w:r>
        <w:rPr>
          <w:rFonts w:cs="Times New Roman" w:eastAsia="Times New Roman"/>
          <w:szCs w:val="24"/>
        </w:rPr>
        <w:t>.</w:t>
      </w:r>
    </w:p>
    <w:p w:rsidRDefault="00681B6D" w:rsidP="00681B6D" w:rsidR="00681B6D" w:rsidRPr="005D578C">
      <w:pPr>
        <w:rPr>
          <w:rFonts w:cs="Times New Roman" w:eastAsia="Times New Roman"/>
          <w:szCs w:val="24"/>
        </w:rPr>
      </w:pPr>
    </w:p>
    <w:p w:rsidRDefault="00681B6D" w:rsidP="00681B6D" w:rsidR="00681B6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>
        <w:rPr>
          <w:rFonts w:cs="Times New Roman" w:eastAsia="Times New Roman"/>
          <w:szCs w:val="20"/>
        </w:rPr>
        <w:t>.</w:t>
      </w:r>
    </w:p>
    <w:p w:rsidRDefault="00681B6D" w:rsidP="00681B6D" w:rsidR="00681B6D">
      <w:pPr>
        <w:rPr>
          <w:rFonts w:cs="Times New Roman" w:eastAsia="Times New Roman"/>
          <w:szCs w:val="20"/>
        </w:rPr>
      </w:pPr>
    </w:p>
    <w:p w:rsidRDefault="00681B6D" w:rsidP="00681B6D" w:rsidR="00681B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POSLOVNI UZLET j. d. o. o. u likvidaciji, Medulin, Funtana 1, OIB </w:t>
      </w:r>
      <w:r w:rsidRPr="00681B6D">
        <w:rPr>
          <w:rFonts w:cs="Times New Roman" w:eastAsia="Times New Roman"/>
        </w:rPr>
        <w:t>14852173981</w:t>
      </w:r>
      <w:r>
        <w:rPr>
          <w:rFonts w:cs="Times New Roman" w:eastAsia="Times New Roman"/>
        </w:rPr>
        <w:t xml:space="preserve">, MBS </w:t>
      </w:r>
      <w:r w:rsidRPr="00681B6D">
        <w:rPr>
          <w:rFonts w:cs="Times New Roman" w:eastAsia="Times New Roman"/>
        </w:rPr>
        <w:t>040345878</w:t>
      </w:r>
      <w:r>
        <w:rPr>
          <w:rFonts w:cs="Times New Roman" w:eastAsia="Times New Roman"/>
          <w:szCs w:val="24"/>
        </w:rPr>
        <w:t>.</w:t>
      </w:r>
    </w:p>
    <w:p w:rsidRDefault="00681B6D" w:rsidP="00681B6D" w:rsidR="00681B6D">
      <w:pPr>
        <w:ind w:firstLine="709"/>
        <w:rPr>
          <w:rFonts w:cs="Times New Roman" w:eastAsia="Times New Roman"/>
          <w:szCs w:val="24"/>
        </w:rPr>
      </w:pPr>
    </w:p>
    <w:p w:rsidRDefault="00681B6D" w:rsidP="00681B6D" w:rsidR="00681B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POSLOVNI UZLET j. d. o. o. u likvidaciji, Medulin, Funtana 1, OIB </w:t>
      </w:r>
      <w:r w:rsidRPr="00681B6D">
        <w:rPr>
          <w:rFonts w:cs="Times New Roman" w:eastAsia="Times New Roman"/>
        </w:rPr>
        <w:t>14852173981</w:t>
      </w:r>
      <w:r>
        <w:rPr>
          <w:rFonts w:cs="Times New Roman" w:eastAsia="Times New Roman"/>
        </w:rPr>
        <w:t xml:space="preserve">, MBS </w:t>
      </w:r>
      <w:r w:rsidRPr="00681B6D">
        <w:rPr>
          <w:rFonts w:cs="Times New Roman" w:eastAsia="Times New Roman"/>
        </w:rPr>
        <w:t>040345878</w:t>
      </w:r>
      <w:r>
        <w:rPr>
          <w:rFonts w:cs="Times New Roman" w:eastAsia="Times New Roman"/>
          <w:szCs w:val="24"/>
        </w:rPr>
        <w:t>.</w:t>
      </w:r>
    </w:p>
    <w:p w:rsidRDefault="00681B6D" w:rsidP="00681B6D" w:rsidR="00681B6D">
      <w:pPr>
        <w:rPr>
          <w:rFonts w:cs="Times New Roman" w:eastAsia="Times New Roman"/>
          <w:szCs w:val="24"/>
        </w:rPr>
      </w:pPr>
    </w:p>
    <w:p w:rsidRDefault="00681B6D" w:rsidP="00681B6D" w:rsidR="00681B6D" w:rsidRPr="005D578C">
      <w:pPr>
        <w:rPr>
          <w:rFonts w:cs="Times New Roman" w:eastAsia="Times New Roman"/>
          <w:szCs w:val="24"/>
        </w:rPr>
      </w:pPr>
    </w:p>
    <w:p w:rsidRDefault="00681B6D" w:rsidP="00681B6D" w:rsidR="00681B6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81B6D" w:rsidP="00681B6D" w:rsidR="00681B6D">
      <w:pPr>
        <w:ind w:firstLine="708"/>
        <w:rPr>
          <w:rFonts w:cs="Times New Roman" w:eastAsia="Times New Roman"/>
          <w:szCs w:val="24"/>
        </w:rPr>
      </w:pPr>
    </w:p>
    <w:p w:rsidRDefault="00681B6D" w:rsidP="00681B6D" w:rsidR="00681B6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28.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POSLOVNI UZLET j. d. o. o. u likvidaciji, Medulin</w:t>
      </w:r>
      <w:r>
        <w:rPr>
          <w:rFonts w:cs="Times New Roman" w:eastAsia="Times New Roman"/>
          <w:szCs w:val="24"/>
        </w:rPr>
        <w:t>.</w:t>
      </w:r>
    </w:p>
    <w:p w:rsidRDefault="00681B6D" w:rsidP="00681B6D" w:rsidR="00681B6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26. srpnja 2017. imao neizvršene osnove za plaćanje u neprekinutom razdoblju od 120 dana u ukupnom iznosu 21.687,04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18.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St-436/2017-3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 w:rsidRPr="00354134"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81B6D" w:rsidP="00681B6D" w:rsidR="00681B6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81B6D" w:rsidP="00681B6D" w:rsidR="00681B6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81B6D" w:rsidP="00681B6D" w:rsidR="00681B6D" w:rsidRPr="005D578C">
      <w:pPr>
        <w:rPr>
          <w:rFonts w:cs="Times New Roman" w:eastAsia="Times New Roman"/>
          <w:szCs w:val="24"/>
        </w:rPr>
      </w:pPr>
    </w:p>
    <w:p w:rsidRDefault="00681B6D" w:rsidP="00681B6D" w:rsidR="00681B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30.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81B6D" w:rsidP="00681B6D" w:rsidR="00681B6D">
      <w:pPr>
        <w:rPr>
          <w:rFonts w:cs="Times New Roman" w:eastAsia="Times New Roman"/>
          <w:szCs w:val="24"/>
        </w:rPr>
      </w:pPr>
    </w:p>
    <w:p w:rsidRDefault="00681B6D" w:rsidP="00681B6D" w:rsidR="00681B6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81B6D" w:rsidP="00681B6D" w:rsidR="00681B6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340F58">
        <w:rPr>
          <w:rFonts w:cs="Times New Roman" w:eastAsia="Times New Roman"/>
          <w:szCs w:val="24"/>
        </w:rPr>
        <w:t xml:space="preserve">, v. r. </w:t>
      </w:r>
    </w:p>
    <w:p w:rsidRDefault="00681B6D" w:rsidP="00681B6D" w:rsidR="00681B6D">
      <w:pPr>
        <w:jc w:val="left"/>
        <w:rPr>
          <w:rFonts w:cs="Times New Roman" w:eastAsia="Times New Roman"/>
          <w:szCs w:val="24"/>
        </w:rPr>
      </w:pPr>
    </w:p>
    <w:p w:rsidRDefault="00681B6D" w:rsidP="00681B6D" w:rsidR="00681B6D" w:rsidRPr="005D578C">
      <w:pPr>
        <w:jc w:val="left"/>
        <w:rPr>
          <w:rFonts w:cs="Times New Roman" w:eastAsia="Times New Roman"/>
          <w:szCs w:val="24"/>
        </w:rPr>
      </w:pPr>
    </w:p>
    <w:p w:rsidRDefault="00681B6D" w:rsidP="00681B6D" w:rsidR="00681B6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81B6D" w:rsidP="00681B6D" w:rsidR="00681B6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81B6D" w:rsidP="00681B6D" w:rsidR="00681B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81B6D" w:rsidP="00681B6D" w:rsidR="00681B6D">
      <w:pPr>
        <w:rPr>
          <w:rFonts w:cs="Times New Roman" w:eastAsia="Times New Roman"/>
          <w:szCs w:val="24"/>
        </w:rPr>
      </w:pPr>
    </w:p>
    <w:p w:rsidRDefault="00681B6D" w:rsidP="00681B6D" w:rsidR="00681B6D" w:rsidRPr="005D578C">
      <w:pPr>
        <w:rPr>
          <w:rFonts w:cs="Times New Roman" w:eastAsia="Times New Roman"/>
          <w:szCs w:val="24"/>
        </w:rPr>
      </w:pPr>
    </w:p>
    <w:p w:rsidRDefault="00681B6D" w:rsidP="00681B6D" w:rsidR="00681B6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81B6D" w:rsidP="00681B6D" w:rsidR="00681B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81B6D" w:rsidP="00681B6D" w:rsidR="00681B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POSLOVNI UZLET j. d. o. o. u likvidaciji, Medulin, Funtana 1, </w:t>
      </w:r>
    </w:p>
    <w:p w:rsidRDefault="00681B6D" w:rsidP="00681B6D" w:rsidR="00681B6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81B6D" w:rsidP="00681B6D" w:rsidR="00681B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81B6D" w:rsidP="00681B6D" w:rsidR="00681B6D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681B6D" w:rsidP="00681B6D" w:rsidR="00681B6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81B6D" w:rsidP="00681B6D" w:rsidR="00681B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81B6D" w:rsidP="00681B6D" w:rsidR="00681B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81B6D" w:rsidP="00681B6D" w:rsidR="00681B6D"/>
    <w:p w:rsidRDefault="00681B6D" w:rsidP="00681B6D" w:rsidR="00681B6D"/>
    <w:p w:rsidRDefault="00D43F13" w:rsidR="00D43F13"/>
    <w:sectPr w:rsidSect="00C011A6" w:rsidR="00D43F1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B6D" w:rsidP="00681B6D" w:rsidR="00681B6D">
      <w:r>
        <w:separator/>
      </w:r>
    </w:p>
  </w:endnote>
  <w:endnote w:id="0" w:type="continuationSeparator">
    <w:p w:rsidRDefault="00681B6D" w:rsidP="00681B6D" w:rsidR="00681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B6D" w:rsidP="00681B6D" w:rsidR="00681B6D">
      <w:r>
        <w:separator/>
      </w:r>
    </w:p>
  </w:footnote>
  <w:footnote w:id="0" w:type="continuationSeparator">
    <w:p w:rsidRDefault="00681B6D" w:rsidP="00681B6D" w:rsidR="00681B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B6D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40F5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St-436/2017-4</w:t>
    </w:r>
  </w:p>
  <w:p w:rsidRDefault="00340F58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B6D" w:rsidP="00C011A6" w:rsidR="00C011A6" w:rsidRPr="00970AE0">
    <w:pPr>
      <w:pStyle w:val="Zaglavlje"/>
      <w:jc w:val="right"/>
    </w:pPr>
    <w:r>
      <w:rPr>
        <w:szCs w:val="24"/>
      </w:rPr>
      <w:t>11 St-436/2017-4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73FA"/>
    <w:rsid w:val="00340F58"/>
    <w:rsid w:val="00681B6D"/>
    <w:rsid w:val="00D43F13"/>
    <w:rsid w:val="00DF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1B6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B6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1B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1B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1B6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1B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1B6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0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F5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0F5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0F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0F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1B6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B6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81B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1B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1B6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1B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1B6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0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F5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0F5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0F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0F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St-436/2017</izvorni_sadrzaj>
    <derivirana_varijabla naziv="DomainObject.Predmet.OznakaBroj_1">St-436/2017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UZLET j.d.o.o. u likvidaciji, MEDULIN</izvorni_sadrzaj>
    <derivirana_varijabla naziv="DomainObject.Predmet.ProtustrankaFormated_1">  POSLOVNI UZLET j.d.o.o. u likvidaciji, MEDULIN</derivirana_varijabla>
  </DomainObject.Predmet.ProtustrankaFormated>
  <DomainObject.Predmet.ProtustrankaFormatedOIB>
    <izvorni_sadrzaj>  POSLOVNI UZLET j.d.o.o. u likvidaciji, MEDULIN, OIB 14852173981</izvorni_sadrzaj>
    <derivirana_varijabla naziv="DomainObject.Predmet.ProtustrankaFormatedOIB_1">  POSLOVNI UZLET j.d.o.o. u likvidaciji, MEDULIN, OIB 14852173981</derivirana_varijabla>
  </DomainObject.Predmet.ProtustrankaFormatedOIB>
  <DomainObject.Predmet.ProtustrankaFormatedWithAdress>
    <izvorni_sadrzaj> POSLOVNI UZLET j.d.o.o. u likvidaciji, MEDULIN, Funtana 1, 52100 Medulin</izvorni_sadrzaj>
    <derivirana_varijabla naziv="DomainObject.Predmet.ProtustrankaFormatedWithAdress_1"> POSLOVNI UZLET j.d.o.o. u likvidaciji, MEDULIN, Funtana 1, 52100 Medulin</derivirana_varijabla>
  </DomainObject.Predmet.ProtustrankaFormatedWithAdress>
  <DomainObject.Predmet.ProtustrankaFormatedWithAdressOIB>
    <izvorni_sadrzaj> POSLOVNI UZLET j.d.o.o. u likvidaciji, MEDULIN, OIB 14852173981, Funtana 1, 52100 Medulin</izvorni_sadrzaj>
    <derivirana_varijabla naziv="DomainObject.Predmet.ProtustrankaFormatedWithAdressOIB_1"> POSLOVNI UZLET j.d.o.o. u likvidaciji, MEDULIN, OIB 14852173981, Funtana 1, 52100 Medulin</derivirana_varijabla>
  </DomainObject.Predmet.ProtustrankaFormatedWithAdressOIB>
  <DomainObject.Predmet.ProtustrankaWithAdress>
    <izvorni_sadrzaj>POSLOVNI UZLET j.d.o.o. u likvidaciji, MEDULIN Funtana 1, 52100 Medulin</izvorni_sadrzaj>
    <derivirana_varijabla naziv="DomainObject.Predmet.ProtustrankaWithAdress_1">POSLOVNI UZLET j.d.o.o. u likvidaciji, MEDULIN Funtana 1, 52100 Medulin</derivirana_varijabla>
  </DomainObject.Predmet.ProtustrankaWithAdress>
  <DomainObject.Predmet.ProtustrankaWithAdressOIB>
    <izvorni_sadrzaj>POSLOVNI UZLET j.d.o.o. u likvidaciji, MEDULIN, OIB 14852173981, Funtana 1, 52100 Medulin</izvorni_sadrzaj>
    <derivirana_varijabla naziv="DomainObject.Predmet.ProtustrankaWithAdressOIB_1">POSLOVNI UZLET j.d.o.o. u likvidaciji, MEDULIN, OIB 14852173981, Funtana 1, 52100 Medulin</derivirana_varijabla>
  </DomainObject.Predmet.ProtustrankaWithAdressOIB>
  <DomainObject.Predmet.ProtustrankaNazivFormated>
    <izvorni_sadrzaj>POSLOVNI UZLET j.d.o.o. u likvidaciji, MEDULIN</izvorni_sadrzaj>
    <derivirana_varijabla naziv="DomainObject.Predmet.ProtustrankaNazivFormated_1">POSLOVNI UZLET j.d.o.o. u likvidaciji, MEDULIN</derivirana_varijabla>
  </DomainObject.Predmet.ProtustrankaNazivFormated>
  <DomainObject.Predmet.ProtustrankaNazivFormatedOIB>
    <izvorni_sadrzaj>POSLOVNI UZLET j.d.o.o. u likvidaciji, MEDULIN, OIB 14852173981</izvorni_sadrzaj>
    <derivirana_varijabla naziv="DomainObject.Predmet.ProtustrankaNazivFormatedOIB_1">POSLOVNI UZLET j.d.o.o. u likvidaciji, MEDULIN, OIB 14852173981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21687.04</izvorni_sadrzaj>
    <derivirana_varijabla naziv="DomainObject.Predmet.TrenutnaVrijednost_1">21687.04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POSLOVNI UZLET j.d.o.o. u likvidaciji, MEDULIN</item>
    </izvorni_sadrzaj>
    <derivirana_varijabla naziv="DomainObject.Predmet.ProtuStrankaListFormated_1">
      <item>POSLOVNI UZLET j.d.o.o. u likvidaciji, MEDULIN</item>
    </derivirana_varijabla>
  </DomainObject.Predmet.ProtuStrankaListFormated>
  <DomainObject.Predmet.ProtuStrankaListFormatedOIB>
    <izvorni_sadrzaj>
      <item>POSLOVNI UZLET j.d.o.o. u likvidaciji, MEDULIN, OIB 14852173981</item>
    </izvorni_sadrzaj>
    <derivirana_varijabla naziv="DomainObject.Predmet.ProtuStrankaListFormatedOIB_1">
      <item>POSLOVNI UZLET j.d.o.o. u likvidaciji, MEDULIN, OIB 14852173981</item>
    </derivirana_varijabla>
  </DomainObject.Predmet.ProtuStrankaListFormatedOIB>
  <DomainObject.Predmet.ProtuStrankaListFormatedWithAdress>
    <izvorni_sadrzaj>
      <item>POSLOVNI UZLET j.d.o.o. u likvidaciji, MEDULIN, Funtana 1, 52100 Medulin</item>
    </izvorni_sadrzaj>
    <derivirana_varijabla naziv="DomainObject.Predmet.ProtuStrankaListFormatedWithAdress_1">
      <item>POSLOVNI UZLET j.d.o.o. u likvidaciji, MEDULIN, Funtana 1, 52100 Medulin</item>
    </derivirana_varijabla>
  </DomainObject.Predmet.ProtuStrankaListFormatedWithAdress>
  <DomainObject.Predmet.ProtuStrankaListFormatedWithAdressOIB>
    <izvorni_sadrzaj>
      <item>POSLOVNI UZLET j.d.o.o. u likvidaciji, MEDULIN, OIB 14852173981, Funtana 1, 52100 Medulin</item>
    </izvorni_sadrzaj>
    <derivirana_varijabla naziv="DomainObject.Predmet.ProtuStrankaListFormatedWithAdressOIB_1">
      <item>POSLOVNI UZLET j.d.o.o. u likvidaciji, MEDULIN, OIB 14852173981, Funtana 1, 52100 Medulin</item>
    </derivirana_varijabla>
  </DomainObject.Predmet.ProtuStrankaListFormatedWithAdressOIB>
  <DomainObject.Predmet.ProtuStrankaListNazivFormated>
    <izvorni_sadrzaj>
      <item>POSLOVNI UZLET j.d.o.o. u likvidaciji, MEDULIN</item>
    </izvorni_sadrzaj>
    <derivirana_varijabla naziv="DomainObject.Predmet.ProtuStrankaListNazivFormated_1">
      <item>POSLOVNI UZLET j.d.o.o. u likvidaciji, MEDULIN</item>
    </derivirana_varijabla>
  </DomainObject.Predmet.ProtuStrankaListNazivFormated>
  <DomainObject.Predmet.ProtuStrankaListNazivFormatedOIB>
    <izvorni_sadrzaj>
      <item>POSLOVNI UZLET j.d.o.o. u likvidaciji, MEDULIN, OIB 14852173981</item>
    </izvorni_sadrzaj>
    <derivirana_varijabla naziv="DomainObject.Predmet.ProtuStrankaListNazivFormatedOIB_1">
      <item>POSLOVNI UZLET j.d.o.o. u likvidaciji, MEDULIN, OIB 14852173981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POSLOVNI UZLET j.d.o.o. u likvidaciji, MEDULIN</izvorni_sadrzaj>
    <derivirana_varijabla naziv="DomainObject.Predmet.ProtustrankaIDrugi_1">POSLOVNI UZLET j.d.o.o. u likvidaciji, MEDULIN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POSLOVNI UZLET j.d.o.o. u likvidaciji, MEDULIN, OIB 14852173981, Funtana 1, 52100 Medulin</izvorni_sadrzaj>
    <derivirana_varijabla naziv="DomainObject.Predmet.ProtustrankaIDrugiAdressOIB_1">POSLOVNI UZLET j.d.o.o. u likvidaciji, MEDULIN, OIB 14852173981, Funtana 1,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POSLOVNI UZLET j.d.o.o. u likvidaciji, MEDULIN</item>
    </izvorni_sadrzaj>
    <derivirana_varijabla naziv="DomainObject.Predmet.SudioniciListNaziv_1">
      <item>FINANCIJSKA AGENCIJA, RC RIJEKA, PODRUŽNICA PULA, PULA</item>
      <item>POSLOVNI UZLET j.d.o.o. u likvidaciji, MEDULIN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POSLOVNI UZLET j.d.o.o. u likvidaciji, MEDULIN, OIB 14852173981, Funtana 1,52100 Medulin</item>
    </izvorni_sadrzaj>
    <derivirana_varijabla naziv="DomainObject.Predmet.SudioniciListAdressOIB_1">
      <item>FINANCIJSKA AGENCIJA, RC RIJEKA, PODRUŽNICA PULA, PULA, OIB 85821130368, F. Kurelca 8,51000 Rijeka</item>
      <item>POSLOVNI UZLET j.d.o.o. u likvidaciji, MEDULIN, OIB 14852173981, Funtana 1,52100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14852173981</item>
    </izvorni_sadrzaj>
    <derivirana_varijabla naziv="DomainObject.Predmet.SudioniciListNazivOIB_1">
      <item>, OIB 85821130368</item>
      <item>, OIB 14852173981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3743</properties:Characters>
  <properties:Lines>88</properties:Lines>
  <properties:Paragraphs>31</properties:Paragraphs>
  <properties:TotalTime>3</properties:TotalTime>
  <properties:ScaleCrop>false</properties:ScaleCrop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2017-10-26T07:21:00Z</dcterms:created>
  <dc:creator>Morena Brajuha</dc:creator>
  <dc:description/>
  <cp:keywords/>
  <cp:lastModifiedBy>Morena Brajuha</cp:lastModifiedBy>
  <cp:lastPrinted>2017-10-30T07:17:00Z</cp:lastPrinted>
  <dcterms:modified xmlns:xsi="http://www.w3.org/2001/XMLSchema-instance" xsi:type="dcterms:W3CDTF">2017-10-30T07:18:00Z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