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f8f7" w14:paraId="b8bf8f7" w:rsidRDefault="00091651" w:rsidP="00974BE9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2308E3" w:rsidR="00863F74">
      <w:pPr>
        <w:jc w:val="right"/>
      </w:pPr>
      <w:r w:rsidRPr="00567FD6">
        <w:rPr>
          <w:b/>
        </w:rPr>
        <w:t>Broj:  1/St-</w:t>
      </w:r>
      <w:r w:rsidR="004A2633">
        <w:rPr>
          <w:b/>
        </w:rPr>
        <w:t>549/2016-75</w:t>
      </w:r>
    </w:p>
    <w:p w:rsidRDefault="00050FFD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30759D" w:rsidP="0030759D" w:rsidR="0030759D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</w:t>
      </w:r>
      <w:r w:rsidR="004A2633">
        <w:t xml:space="preserve">BRAMAN USLUGE d.o.o. u stečaju </w:t>
      </w:r>
      <w:r w:rsidR="004A2633">
        <w:rPr>
          <w:color w:val="000000"/>
        </w:rPr>
        <w:t xml:space="preserve">Pleternica, Bana Josipa Jelačića 11, OIB 74199793045, </w:t>
      </w:r>
      <w:r>
        <w:rPr>
          <w:color w:val="000000"/>
        </w:rPr>
        <w:t>dana</w:t>
      </w:r>
      <w:r w:rsidR="00F000CC">
        <w:t xml:space="preserve"> </w:t>
      </w:r>
      <w:r w:rsidR="004A2633">
        <w:t>10</w:t>
      </w:r>
      <w:r w:rsidR="003F3ABF">
        <w:t>. prosinca</w:t>
      </w:r>
      <w:r>
        <w:t xml:space="preserve"> 2018.</w:t>
      </w:r>
    </w:p>
    <w:p w:rsidRDefault="0030759D" w:rsidP="0099268D" w:rsidR="00050FFD">
      <w:pPr>
        <w:ind w:firstLine="708"/>
        <w:jc w:val="both"/>
      </w:pPr>
      <w:r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0573" w:rsidR="00DE0186" w:rsidRPr="00363997">
      <w:pPr>
        <w:tabs>
          <w:tab w:pos="720" w:val="left"/>
        </w:tabs>
        <w:jc w:val="both"/>
      </w:pPr>
      <w:r>
        <w:tab/>
      </w:r>
      <w:r w:rsidR="00C637D1" w:rsidRPr="00AE4823">
        <w:t xml:space="preserve"> </w:t>
      </w:r>
      <w:r w:rsidR="00FC0573">
        <w:t xml:space="preserve">Nalaže se </w:t>
      </w:r>
      <w:r w:rsidR="007F16B0">
        <w:t>uplatitelju jamčevine</w:t>
      </w:r>
      <w:r w:rsidR="00D11828">
        <w:t xml:space="preserve"> </w:t>
      </w:r>
      <w:r w:rsidR="007F16B0">
        <w:rPr>
          <w:b/>
        </w:rPr>
        <w:t>DARJANU</w:t>
      </w:r>
      <w:r w:rsidR="00D11828" w:rsidRPr="006A4AB9">
        <w:rPr>
          <w:b/>
        </w:rPr>
        <w:t xml:space="preserve"> DAVIDOVIĆ</w:t>
      </w:r>
      <w:r w:rsidR="007F16B0">
        <w:rPr>
          <w:b/>
        </w:rPr>
        <w:t>U</w:t>
      </w:r>
      <w:r w:rsidR="00D11828" w:rsidRPr="006A4AB9">
        <w:rPr>
          <w:b/>
        </w:rPr>
        <w:t xml:space="preserve">, Kraljevački Brijegi I. odvojak 4, 10257 Kupinečki Kraljevec, OIB </w:t>
      </w:r>
      <w:r w:rsidR="009C4795" w:rsidRPr="006A4AB9">
        <w:rPr>
          <w:b/>
        </w:rPr>
        <w:t>74781518765</w:t>
      </w:r>
      <w:r w:rsidR="00363997">
        <w:rPr>
          <w:b/>
        </w:rPr>
        <w:t xml:space="preserve">, </w:t>
      </w:r>
      <w:r w:rsidR="00363997">
        <w:t>u roku od 3 dana dostaviti broj računa na koji se ima izvršiti povrat jamčevine.</w:t>
      </w:r>
    </w:p>
    <w:p w:rsidRDefault="00E53D23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  <w:r w:rsidR="009F5DC2">
        <w:rPr>
          <w:b/>
        </w:rPr>
        <w:tab/>
      </w:r>
    </w:p>
    <w:p w:rsidRDefault="009F5DC2" w:rsidP="00363997" w:rsidR="00B538E7">
      <w:pPr>
        <w:tabs>
          <w:tab w:pos="720" w:val="left"/>
        </w:tabs>
        <w:jc w:val="both"/>
      </w:pPr>
      <w:r>
        <w:rPr>
          <w:b/>
        </w:rPr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B538E7" w:rsidP="00FC0573" w:rsidR="00B538E7">
      <w:pPr>
        <w:tabs>
          <w:tab w:pos="720" w:val="left"/>
        </w:tabs>
        <w:jc w:val="both"/>
      </w:pPr>
    </w:p>
    <w:p w:rsidRDefault="00B538E7" w:rsidP="00FC0573" w:rsidR="00361079">
      <w:pPr>
        <w:tabs>
          <w:tab w:pos="720" w:val="left"/>
        </w:tabs>
        <w:jc w:val="both"/>
        <w:rPr>
          <w:color w:val="000000"/>
        </w:rPr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361079">
        <w:t xml:space="preserve">BRAMAN USLUGE d.o.o. u stečaju </w:t>
      </w:r>
      <w:r w:rsidR="00361079">
        <w:rPr>
          <w:color w:val="000000"/>
        </w:rPr>
        <w:t>Pleternica, Bana Josipa Jelačića 11, OIB 74199793045, nakon treće elektroničke javne dražbe uplatitelj jamčevine Darjan Davidović podnio je zahtjev za povrat jamčevine koju je uplatio putem sustava e-dražba u iznosu 14.608,44 kn.</w:t>
      </w:r>
    </w:p>
    <w:p w:rsidRDefault="00361079" w:rsidP="00FC0573" w:rsidR="00361079">
      <w:pPr>
        <w:tabs>
          <w:tab w:pos="720" w:val="left"/>
        </w:tabs>
        <w:jc w:val="both"/>
        <w:rPr>
          <w:color w:val="000000"/>
        </w:rPr>
      </w:pPr>
    </w:p>
    <w:p w:rsidRDefault="00361079" w:rsidP="00FC0573" w:rsidR="00361079">
      <w:pPr>
        <w:tabs>
          <w:tab w:pos="720" w:val="left"/>
        </w:tabs>
        <w:jc w:val="both"/>
      </w:pPr>
      <w:r>
        <w:rPr>
          <w:color w:val="000000"/>
        </w:rPr>
        <w:tab/>
        <w:t>Obzirom da je FINA dostavila obavijest da ne raspolaže podatkom o broju računa uplatitelja jamčevine Darjana Davidovića iz razloga što podnositelj nije potpisao prijavu za sudjelovanje u elektroničkoj javnoj dražbi, a kako bi sud mogao odlučiti o zahtjevu za povrat, to je potrebno dostaviti broj računa na koji će FINA po nalogu suda izvršiti povrat uplaćenih sredstava pa je iz tih razloga odlučeno kao u izreci ovog zaključka.</w:t>
      </w:r>
    </w:p>
    <w:p w:rsidRDefault="00361079" w:rsidP="002308E3" w:rsidR="00361079">
      <w:pPr>
        <w:jc w:val="center"/>
      </w:pPr>
    </w:p>
    <w:p w:rsidRDefault="00361079" w:rsidP="002308E3" w:rsidR="00361079">
      <w:pPr>
        <w:jc w:val="center"/>
      </w:pPr>
    </w:p>
    <w:p w:rsidRDefault="007268E8" w:rsidP="002308E3" w:rsidR="00863F74">
      <w:pPr>
        <w:jc w:val="center"/>
      </w:pPr>
      <w:r>
        <w:t xml:space="preserve">U </w:t>
      </w:r>
      <w:r w:rsidR="00567FD6">
        <w:t>Slavonskom</w:t>
      </w:r>
      <w:r w:rsidR="00D234A0">
        <w:t xml:space="preserve"> Brodu </w:t>
      </w:r>
      <w:r w:rsidR="00C637D1">
        <w:t xml:space="preserve"> </w:t>
      </w:r>
      <w:r w:rsidR="00361079">
        <w:t>10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70575D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70575D" w:rsidP="00974BE9" w:rsidR="0070575D">
      <w:pPr>
        <w:jc w:val="both"/>
      </w:pP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E504C0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3B076C" w:rsidP="00C637D1" w:rsidR="003B076C">
      <w:pPr>
        <w:rPr>
          <w:sz w:val="20"/>
          <w:szCs w:val="20"/>
        </w:rPr>
      </w:pPr>
    </w:p>
    <w:p w:rsidRDefault="000A7EC9" w:rsidP="00C637D1" w:rsidR="00C637D1">
      <w:pPr>
        <w:jc w:val="both"/>
      </w:pPr>
      <w:r>
        <w:t>Dostaviti</w:t>
      </w:r>
      <w:r w:rsidR="002F6C56">
        <w:t xml:space="preserve"> putem e-oglasna ploča suda</w:t>
      </w:r>
      <w:r>
        <w:t>:</w:t>
      </w:r>
    </w:p>
    <w:p w:rsidRDefault="00863F74" w:rsidP="00C637D1" w:rsidR="00974BE9">
      <w:pPr>
        <w:jc w:val="both"/>
      </w:pPr>
      <w:r>
        <w:t xml:space="preserve">- </w:t>
      </w:r>
      <w:r w:rsidR="00361079">
        <w:t>Darjan Davidović, i putem pošte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B5A3F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1079"/>
    <w:rsid w:val="00362C0C"/>
    <w:rsid w:val="00363997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259A2"/>
    <w:rsid w:val="00443030"/>
    <w:rsid w:val="00482BAF"/>
    <w:rsid w:val="004856C5"/>
    <w:rsid w:val="00492218"/>
    <w:rsid w:val="004A2633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5E40"/>
    <w:rsid w:val="005E626E"/>
    <w:rsid w:val="005F3DDB"/>
    <w:rsid w:val="005F7345"/>
    <w:rsid w:val="006021F6"/>
    <w:rsid w:val="006211B2"/>
    <w:rsid w:val="00630950"/>
    <w:rsid w:val="0063363E"/>
    <w:rsid w:val="00650EBE"/>
    <w:rsid w:val="006A1695"/>
    <w:rsid w:val="006A40D6"/>
    <w:rsid w:val="006A4AB9"/>
    <w:rsid w:val="006B1B46"/>
    <w:rsid w:val="00705176"/>
    <w:rsid w:val="0070575D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B6E63"/>
    <w:rsid w:val="007D03CB"/>
    <w:rsid w:val="007E2BEE"/>
    <w:rsid w:val="007F16B0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D8E"/>
    <w:rsid w:val="0095426E"/>
    <w:rsid w:val="00956A3A"/>
    <w:rsid w:val="009608DB"/>
    <w:rsid w:val="00974BE9"/>
    <w:rsid w:val="0099268D"/>
    <w:rsid w:val="009A10DE"/>
    <w:rsid w:val="009B1E3D"/>
    <w:rsid w:val="009B239C"/>
    <w:rsid w:val="009B5A90"/>
    <w:rsid w:val="009C4795"/>
    <w:rsid w:val="009F5DC2"/>
    <w:rsid w:val="009F683E"/>
    <w:rsid w:val="00A05C75"/>
    <w:rsid w:val="00A152F2"/>
    <w:rsid w:val="00A2715B"/>
    <w:rsid w:val="00A27FD2"/>
    <w:rsid w:val="00A31486"/>
    <w:rsid w:val="00A34CDB"/>
    <w:rsid w:val="00A52BE4"/>
    <w:rsid w:val="00A5375B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41D4"/>
    <w:rsid w:val="00B75EB4"/>
    <w:rsid w:val="00BD2038"/>
    <w:rsid w:val="00C15A70"/>
    <w:rsid w:val="00C26008"/>
    <w:rsid w:val="00C328EA"/>
    <w:rsid w:val="00C47405"/>
    <w:rsid w:val="00C5086E"/>
    <w:rsid w:val="00C637D1"/>
    <w:rsid w:val="00C74176"/>
    <w:rsid w:val="00CA4EA7"/>
    <w:rsid w:val="00CA4EEC"/>
    <w:rsid w:val="00CB3107"/>
    <w:rsid w:val="00CB6B39"/>
    <w:rsid w:val="00CB7B07"/>
    <w:rsid w:val="00D11828"/>
    <w:rsid w:val="00D1273D"/>
    <w:rsid w:val="00D234A0"/>
    <w:rsid w:val="00D24A93"/>
    <w:rsid w:val="00D44392"/>
    <w:rsid w:val="00D4696F"/>
    <w:rsid w:val="00DA237B"/>
    <w:rsid w:val="00DA4F81"/>
    <w:rsid w:val="00DD3EBE"/>
    <w:rsid w:val="00DD4C50"/>
    <w:rsid w:val="00DE0186"/>
    <w:rsid w:val="00DF4401"/>
    <w:rsid w:val="00E057DB"/>
    <w:rsid w:val="00E504C0"/>
    <w:rsid w:val="00E53D23"/>
    <w:rsid w:val="00E56918"/>
    <w:rsid w:val="00E92B61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429E3"/>
    <w:rsid w:val="00F5641F"/>
    <w:rsid w:val="00F57328"/>
    <w:rsid w:val="00F66680"/>
    <w:rsid w:val="00F75699"/>
    <w:rsid w:val="00F93BEC"/>
    <w:rsid w:val="00FA66C5"/>
    <w:rsid w:val="00FC0323"/>
    <w:rsid w:val="00FC0573"/>
    <w:rsid w:val="00FC5C84"/>
    <w:rsid w:val="00FE5492"/>
    <w:rsid w:val="00FE768B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1103B-6763-461A-8277-8FBA8CB94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258</properties:Words>
  <properties:Characters>1392</properties:Characters>
  <properties:Lines>46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2018-12-05T10:36:00Z</dcterms:created>
  <dc:creator>marija jankovic</dc:creator>
  <cp:lastModifiedBy>wsadmin</cp:lastModifiedBy>
  <cp:lastPrinted>2018-12-10T10:05:00Z</cp:lastPrinted>
  <dcterms:modified xmlns:xsi="http://www.w3.org/2001/XMLSchema-instance" xsi:type="dcterms:W3CDTF">2018-12-10T10:11:00Z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(ZAKLJUČAK-uplatitelju da dostavi broj računa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