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acec" w14:paraId="534acec" w:rsidRDefault="00FC4E78" w:rsidP="00FC4E78" w:rsidR="00FC4E78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C4E78" w:rsidP="00FC4E78" w:rsidR="00FC4E78" w:rsidRPr="00022B9B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</w:t>
      </w:r>
      <w:r w:rsidRPr="00F83270">
        <w:t xml:space="preserve"> St-</w:t>
      </w:r>
      <w:r>
        <w:t>53</w:t>
      </w:r>
      <w:r w:rsidRPr="00897965">
        <w:t>/</w:t>
      </w:r>
      <w:r>
        <w:t>20</w:t>
      </w:r>
      <w:r w:rsidRPr="00777317">
        <w:t>1</w:t>
      </w:r>
      <w:r>
        <w:t>5</w:t>
      </w:r>
      <w:r w:rsidRPr="00022B9B">
        <w:t>-</w:t>
      </w:r>
      <w:r w:rsidR="00056E29">
        <w:t>120</w:t>
      </w:r>
    </w:p>
    <w:p w:rsidRDefault="00FC4E78" w:rsidP="00FC4E78" w:rsidR="00FC4E78" w:rsidRPr="00535673">
      <w:r>
        <w:t xml:space="preserve"> </w:t>
      </w:r>
      <w:r w:rsidRPr="00F83270">
        <w:t xml:space="preserve">TRGOVAČKI SUD U </w:t>
      </w:r>
      <w:r>
        <w:t xml:space="preserve">PAZINU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FC4E78" w:rsidP="00FC4E78" w:rsidR="00FC4E78" w:rsidRPr="00535673">
      <w:r w:rsidRPr="00535673">
        <w:t xml:space="preserve">     52000 PAZIN, Dršćevka 1</w:t>
      </w:r>
      <w:r w:rsidRPr="00535673">
        <w:tab/>
      </w:r>
      <w:r w:rsidRPr="00535673">
        <w:tab/>
      </w:r>
      <w:r w:rsidRPr="00535673">
        <w:tab/>
      </w:r>
      <w:r w:rsidRPr="00535673">
        <w:tab/>
        <w:t xml:space="preserve">                  </w:t>
      </w:r>
      <w:r w:rsidRPr="00535673">
        <w:tab/>
        <w:t xml:space="preserve">    </w:t>
      </w:r>
    </w:p>
    <w:p w:rsidRDefault="00FC4E78" w:rsidP="00FC4E78" w:rsidR="00366D61">
      <w:r w:rsidRPr="00535673">
        <w:tab/>
      </w:r>
      <w:r w:rsidRPr="00535673">
        <w:tab/>
      </w:r>
      <w:r w:rsidRPr="00535673">
        <w:tab/>
      </w:r>
      <w:r w:rsidRPr="00535673">
        <w:tab/>
      </w:r>
      <w:r w:rsidRPr="00535673">
        <w:tab/>
      </w:r>
    </w:p>
    <w:p w:rsidRDefault="00FC4E78" w:rsidP="00FC4E78" w:rsidR="00FC4E78" w:rsidRPr="00535673">
      <w:r w:rsidRPr="00535673">
        <w:tab/>
      </w:r>
      <w:r w:rsidRPr="00535673">
        <w:tab/>
      </w:r>
    </w:p>
    <w:p w:rsidRDefault="00FC4E78" w:rsidP="00FC4E78" w:rsidR="00FC4E78" w:rsidRPr="00535673">
      <w:pPr>
        <w:jc w:val="center"/>
      </w:pPr>
      <w:r w:rsidRPr="00535673">
        <w:t>U  I M E  R E P U B L I K E  H R V A T S K E</w:t>
      </w:r>
    </w:p>
    <w:p w:rsidRDefault="00FC4E78" w:rsidP="00FC4E78" w:rsidR="00FC4E78" w:rsidRPr="00535673"/>
    <w:p w:rsidRDefault="00FC4E78" w:rsidP="00FC4E78" w:rsidR="00FC4E78" w:rsidRPr="00535673">
      <w:pPr>
        <w:jc w:val="center"/>
      </w:pPr>
      <w:r w:rsidRPr="00535673">
        <w:t>R J E Š E NJ E</w:t>
      </w:r>
    </w:p>
    <w:p w:rsidRDefault="00FC4E78" w:rsidP="00FC4E78" w:rsidR="00FC4E78" w:rsidRPr="00535673">
      <w:pPr>
        <w:jc w:val="both"/>
      </w:pPr>
    </w:p>
    <w:p w:rsidRDefault="00FC4E78" w:rsidP="00FC4E78" w:rsidR="00FC4E78" w:rsidRPr="00056E29">
      <w:pPr>
        <w:jc w:val="both"/>
      </w:pPr>
      <w:r w:rsidRPr="00535673">
        <w:tab/>
        <w:t xml:space="preserve">Trgovački sud u Pazinu, po stečajnom sucu Adrijani Labinjan Skok, u stečajnom postupku nad </w:t>
      </w:r>
      <w:r w:rsidRPr="0089594B">
        <w:t xml:space="preserve">stečajnim dužnikom </w:t>
      </w:r>
      <w:r w:rsidRPr="006531D7">
        <w:t>PROJEKT KOLOMBANIJA d.o.o. u stečaju, Poreč, Partizanska 13, OIB: 826506295</w:t>
      </w:r>
      <w:r w:rsidRPr="00056E29">
        <w:t>29, 6.</w:t>
      </w:r>
      <w:r w:rsidR="00CB4054" w:rsidRPr="00056E29">
        <w:t xml:space="preserve"> </w:t>
      </w:r>
      <w:r w:rsidR="00C90821" w:rsidRPr="00056E29">
        <w:t>rujn</w:t>
      </w:r>
      <w:r w:rsidRPr="00056E29">
        <w:t xml:space="preserve">a 2018., </w:t>
      </w:r>
    </w:p>
    <w:p w:rsidRDefault="00FC4E78" w:rsidP="00FC4E78" w:rsidR="00FC4E78">
      <w:pPr>
        <w:jc w:val="both"/>
      </w:pPr>
    </w:p>
    <w:p w:rsidRDefault="00366D61" w:rsidP="00FC4E78" w:rsidR="00366D61" w:rsidRPr="00777317">
      <w:pPr>
        <w:jc w:val="both"/>
      </w:pPr>
    </w:p>
    <w:p w:rsidRDefault="00FC4E78" w:rsidP="00FC4E78" w:rsidR="00FC4E78" w:rsidRPr="00777317">
      <w:pPr>
        <w:jc w:val="center"/>
        <w:rPr>
          <w:bCs/>
        </w:rPr>
      </w:pPr>
      <w:r w:rsidRPr="00777317">
        <w:rPr>
          <w:bCs/>
        </w:rPr>
        <w:t>r i j e š i o  je</w:t>
      </w:r>
    </w:p>
    <w:p w:rsidRDefault="00FC4E78" w:rsidP="00FC4E78" w:rsidR="00FC4E78" w:rsidRPr="00F100FA">
      <w:pPr>
        <w:jc w:val="center"/>
        <w:rPr>
          <w:bCs/>
        </w:rPr>
      </w:pPr>
    </w:p>
    <w:p w:rsidRDefault="00FC4E78" w:rsidP="00FC4E78" w:rsidR="00FC4E78">
      <w:pPr>
        <w:jc w:val="both"/>
      </w:pPr>
      <w:r>
        <w:tab/>
        <w:t>I.</w:t>
      </w:r>
      <w:r>
        <w:tab/>
        <w:t xml:space="preserve">Zaključuje se stečajni postupak nad </w:t>
      </w:r>
      <w:r w:rsidRPr="0089594B">
        <w:t xml:space="preserve">stečajnim dužnikom </w:t>
      </w:r>
      <w:r w:rsidR="00D12F55" w:rsidRPr="006531D7">
        <w:t>PROJEKT KOLOMBANIJA d.o.o. u stečaju, Poreč, Partizanska 13, OIB: 82650629529</w:t>
      </w:r>
      <w:r>
        <w:t>, temeljem odredbe čl. 286. st. 1. Stečajnog zakona (Narodne novine broj 71/15, 104/17, dalje: SZ).</w:t>
      </w:r>
    </w:p>
    <w:p w:rsidRDefault="00FC4E78" w:rsidP="00FC4E78" w:rsidR="00FC4E78">
      <w:pPr>
        <w:jc w:val="both"/>
      </w:pPr>
    </w:p>
    <w:p w:rsidRDefault="00FC4E78" w:rsidP="00FC4E78" w:rsidR="00FC4E78">
      <w:pPr>
        <w:jc w:val="both"/>
      </w:pPr>
      <w:r>
        <w:tab/>
        <w:t>II.</w:t>
      </w:r>
      <w:r>
        <w:tab/>
        <w:t>Ovo rješenje i osnova zaključenja stečajnog postupka objavit će se na mrežnoj stranici e-Oglasna ploča suda.</w:t>
      </w:r>
    </w:p>
    <w:p w:rsidRDefault="00FC4E78" w:rsidP="00FC4E78" w:rsidR="00FC4E78">
      <w:pPr>
        <w:jc w:val="both"/>
      </w:pPr>
    </w:p>
    <w:p w:rsidRDefault="00FC4E78" w:rsidP="00FC4E78" w:rsidR="00FC4E78">
      <w:pPr>
        <w:jc w:val="both"/>
      </w:pPr>
      <w:r>
        <w:tab/>
        <w:t>III.</w:t>
      </w:r>
      <w:r>
        <w:tab/>
        <w:t>Nalaže se sudskom registru ovoga suda da po pravomoćnosti ovog rješenja izvrši brisanje stečajnog dužnika</w:t>
      </w:r>
      <w:r w:rsidRPr="0089594B">
        <w:t xml:space="preserve"> </w:t>
      </w:r>
      <w:r w:rsidR="00D12F55" w:rsidRPr="006531D7">
        <w:t>PROJEKT KOLOMBANIJA d.o.o. u stečaju, Poreč, Partizanska 13, OIB: 82650629529</w:t>
      </w:r>
      <w:r>
        <w:t>, iz sudskog registra.</w:t>
      </w:r>
    </w:p>
    <w:p w:rsidRDefault="00FC4E78" w:rsidP="00FC4E78" w:rsidR="00FC4E78">
      <w:pPr>
        <w:jc w:val="both"/>
      </w:pPr>
    </w:p>
    <w:p w:rsidRDefault="00366D61" w:rsidP="00FC4E78" w:rsidR="00366D61" w:rsidRPr="00F73A20">
      <w:pPr>
        <w:jc w:val="both"/>
      </w:pPr>
    </w:p>
    <w:p w:rsidRDefault="00FC4E78" w:rsidP="00FC4E78" w:rsidR="00FC4E78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FC4E78" w:rsidP="00FC4E78" w:rsidR="00FC4E78" w:rsidRPr="00022B9B">
      <w:pPr>
        <w:jc w:val="center"/>
      </w:pPr>
      <w:r w:rsidRPr="00022B9B">
        <w:rPr>
          <w:bCs/>
        </w:rPr>
        <w:t xml:space="preserve"> </w:t>
      </w:r>
      <w:r w:rsidRPr="00022B9B">
        <w:rPr>
          <w:bCs/>
        </w:rPr>
        <w:tab/>
      </w:r>
      <w:r w:rsidRPr="00022B9B">
        <w:t xml:space="preserve"> </w:t>
      </w:r>
    </w:p>
    <w:p w:rsidRDefault="00FC4E78" w:rsidP="00FC4E78" w:rsidR="00FC4E78">
      <w:pPr>
        <w:jc w:val="both"/>
      </w:pPr>
      <w:r w:rsidRPr="00022B9B">
        <w:tab/>
        <w:t xml:space="preserve">U predmetu je održano završno ročište </w:t>
      </w:r>
      <w:r w:rsidR="00D12F55">
        <w:t>11. lipnja</w:t>
      </w:r>
      <w:r w:rsidRPr="00022B9B">
        <w:t xml:space="preserve"> 2018. na kojem se raspravio završni račun </w:t>
      </w:r>
      <w:r w:rsidR="00056E29">
        <w:t xml:space="preserve">i završno izvješće </w:t>
      </w:r>
      <w:r w:rsidRPr="00022B9B">
        <w:t>stečajnog upravitelja, a prigovora na diobni popis nije bilo.</w:t>
      </w:r>
    </w:p>
    <w:p w:rsidRDefault="00366D61" w:rsidP="00FC4E78" w:rsidR="00366D61" w:rsidRPr="00022B9B">
      <w:pPr>
        <w:jc w:val="both"/>
      </w:pPr>
    </w:p>
    <w:p w:rsidRDefault="00FC4E78" w:rsidP="00FC4E78" w:rsidR="00056E29">
      <w:pPr>
        <w:jc w:val="both"/>
      </w:pPr>
      <w:r w:rsidRPr="00022B9B">
        <w:tab/>
        <w:t>Iz izvješća stečajnog upravitelja proizlazi da je ostvaren priliv u stečajnu masu</w:t>
      </w:r>
      <w:r w:rsidR="00056E29">
        <w:t xml:space="preserve"> od prodaje dvije nekretnine</w:t>
      </w:r>
      <w:r w:rsidRPr="00022B9B">
        <w:t xml:space="preserve"> u iznosu od </w:t>
      </w:r>
      <w:r w:rsidR="00056E29">
        <w:t>292.116,00</w:t>
      </w:r>
      <w:r w:rsidRPr="00022B9B">
        <w:t xml:space="preserve"> kn </w:t>
      </w:r>
      <w:r w:rsidR="00056E29">
        <w:t xml:space="preserve">te da ukupni rashodi iznose 61.554,03 kn. Iz unovčene stečajne mase namireni su svi troškovi i obveze stečajne mase, tražbina prvog razlučnog vjerovnika Republike Hrvatske, Ministarstva financija u cijelosti te djelomično tražbina drugog razlučnog vjerovnika Kermas ulaganja d.o.o. </w:t>
      </w:r>
    </w:p>
    <w:p w:rsidRDefault="00366D61" w:rsidP="00FC4E78" w:rsidR="00366D61">
      <w:pPr>
        <w:jc w:val="both"/>
      </w:pPr>
    </w:p>
    <w:p w:rsidRDefault="00056E29" w:rsidP="00FC4E78" w:rsidR="00366D61">
      <w:pPr>
        <w:jc w:val="both"/>
      </w:pPr>
      <w:r>
        <w:tab/>
        <w:t>Stečajni upravitelj je izvijestio sud da je nakon završnog ročišta provedena završna dioba djelomičnim namirenjem Republike Hrvatske kao stečajnog vjerovnika drugog višeg isplatnog reda u 8,38 % utvrđene tražbine</w:t>
      </w:r>
      <w:r w:rsidR="00366D61">
        <w:t>, nakon čega je na računu stečajnog dužnika ostao iznos od 9,39 kn</w:t>
      </w:r>
      <w:r>
        <w:t>.</w:t>
      </w:r>
      <w:r w:rsidR="00B9560A">
        <w:t xml:space="preserve"> Pod</w:t>
      </w:r>
      <w:r w:rsidR="00366D61">
        <w:t>nio</w:t>
      </w:r>
      <w:r w:rsidR="00B9560A">
        <w:t xml:space="preserve"> je</w:t>
      </w:r>
      <w:r w:rsidR="00366D61">
        <w:t xml:space="preserve"> zahtjev za zatvaranje računa te dao nalog da se preostao raspoloživi iznos od 9,39 kn uplati na račun suda.</w:t>
      </w:r>
    </w:p>
    <w:p w:rsidRDefault="00B9560A" w:rsidP="00FC4E78" w:rsidR="00B9560A">
      <w:pPr>
        <w:jc w:val="both"/>
      </w:pPr>
    </w:p>
    <w:p w:rsidRDefault="00366D61" w:rsidP="00FC4E78" w:rsidR="00FC4E78" w:rsidRPr="00022B9B">
      <w:pPr>
        <w:jc w:val="both"/>
      </w:pPr>
      <w:r>
        <w:lastRenderedPageBreak/>
        <w:tab/>
        <w:t xml:space="preserve">Slijedom navedenog a </w:t>
      </w:r>
      <w:r w:rsidR="00FC4E78" w:rsidRPr="00022B9B">
        <w:t xml:space="preserve">temeljem odredbe čl. 286. st. 1., 2. i 3. </w:t>
      </w:r>
      <w:r>
        <w:t>SZ-a</w:t>
      </w:r>
      <w:r w:rsidR="00FC4E78" w:rsidRPr="00022B9B">
        <w:t xml:space="preserve"> donesena je odluka kao u izreci. </w:t>
      </w:r>
    </w:p>
    <w:p w:rsidRDefault="00FC4E78" w:rsidP="00FC4E78" w:rsidR="00FC4E78">
      <w:pPr>
        <w:jc w:val="both"/>
      </w:pPr>
    </w:p>
    <w:p w:rsidRDefault="00366D61" w:rsidP="00FC4E78" w:rsidR="00366D61" w:rsidRPr="00C10126">
      <w:pPr>
        <w:jc w:val="both"/>
      </w:pPr>
    </w:p>
    <w:p w:rsidRDefault="00FC4E78" w:rsidP="00FC4E78" w:rsidR="00FC4E78" w:rsidRPr="00056E29">
      <w:pPr>
        <w:jc w:val="center"/>
      </w:pPr>
      <w:r w:rsidRPr="00C10126">
        <w:t>U P</w:t>
      </w:r>
      <w:r w:rsidRPr="00022B9B">
        <w:t>azi</w:t>
      </w:r>
      <w:r w:rsidRPr="00056E29">
        <w:t xml:space="preserve">nu 6. </w:t>
      </w:r>
      <w:r w:rsidR="00C90821" w:rsidRPr="00056E29">
        <w:t>rujn</w:t>
      </w:r>
      <w:r w:rsidRPr="00056E29">
        <w:t>a 2018.</w:t>
      </w:r>
    </w:p>
    <w:p w:rsidRDefault="00366D61" w:rsidP="00FC4E78" w:rsidR="00366D61" w:rsidRPr="00F100FA">
      <w:pPr>
        <w:jc w:val="both"/>
      </w:pPr>
    </w:p>
    <w:p w:rsidRDefault="00FC4E78" w:rsidP="00FC4E78" w:rsidR="00FC4E78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 sutkinja</w:t>
      </w:r>
      <w:r w:rsidRPr="00F100FA">
        <w:t xml:space="preserve">                 </w:t>
      </w:r>
    </w:p>
    <w:p w:rsidRDefault="00FC4E78" w:rsidP="00FC4E78" w:rsidR="00FC4E78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FC4E78" w:rsidP="00FC4E78" w:rsidR="00FC4E78"/>
    <w:p w:rsidRDefault="00FC4E78" w:rsidP="00FC4E78" w:rsidR="00FC4E78" w:rsidRPr="00F100FA"/>
    <w:p w:rsidRDefault="00FC4E78" w:rsidP="00FC4E78" w:rsidR="00FC4E78">
      <w:r>
        <w:t>UPUTA O PRAVNOM LIJEKU:</w:t>
      </w:r>
    </w:p>
    <w:p w:rsidRDefault="00FC4E78" w:rsidP="00FC4E78" w:rsidR="00FC4E78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FC4E78" w:rsidP="00FC4E78" w:rsidR="00FC4E78" w:rsidRPr="00BB4AC9">
      <w:pPr>
        <w:jc w:val="both"/>
      </w:pPr>
    </w:p>
    <w:p w:rsidRDefault="00FC4E78" w:rsidP="00FC4E78" w:rsidR="00FC4E78" w:rsidRPr="00ED09FA">
      <w:r w:rsidRPr="00ED09FA">
        <w:t>DNA:</w:t>
      </w:r>
    </w:p>
    <w:p w:rsidRDefault="00FC4E78" w:rsidP="00FC4E78" w:rsidR="00FC4E78" w:rsidRPr="006969BA">
      <w:r w:rsidRPr="006969BA">
        <w:t xml:space="preserve">- stečajni upravitelj </w:t>
      </w:r>
      <w:r w:rsidR="00D12F55">
        <w:t>Kristijan Mijandrušić</w:t>
      </w:r>
      <w:r w:rsidR="00D12F55" w:rsidRPr="000006AB">
        <w:t>, Pazin, Stari trg 7</w:t>
      </w:r>
    </w:p>
    <w:p w:rsidRDefault="00FC4E78" w:rsidP="00FC4E78" w:rsidR="00FC4E78" w:rsidRPr="00ED09FA">
      <w:r w:rsidRPr="00ED09FA">
        <w:t>- ŽDO Pula, Pula, Rovinjska ul. 2</w:t>
      </w:r>
    </w:p>
    <w:p w:rsidRDefault="00FC4E78" w:rsidP="00FC4E78" w:rsidR="00FC4E78" w:rsidRPr="00ED09FA">
      <w:pPr>
        <w:jc w:val="both"/>
      </w:pPr>
      <w:r w:rsidRPr="00ED09FA">
        <w:t>- FINA, Regionalni centar Rijeka, Rijeka, F. Kurelca 8</w:t>
      </w:r>
    </w:p>
    <w:p w:rsidRDefault="00FC4E78" w:rsidP="00FC4E78" w:rsidR="00FC4E78" w:rsidRPr="00ED09FA">
      <w:pPr>
        <w:jc w:val="both"/>
      </w:pPr>
      <w:r w:rsidRPr="00ED09FA">
        <w:t>-</w:t>
      </w:r>
      <w:r>
        <w:t xml:space="preserve"> Porezna uprava – Područni ured </w:t>
      </w:r>
      <w:r w:rsidRPr="00ED09FA">
        <w:t xml:space="preserve">Pazin, </w:t>
      </w:r>
      <w:r>
        <w:t xml:space="preserve">Pazin, </w:t>
      </w:r>
      <w:r w:rsidRPr="00ED09FA">
        <w:t xml:space="preserve">M. B. Rašana 2/4, p.p. 60  </w:t>
      </w:r>
    </w:p>
    <w:p w:rsidRDefault="00FC4E78" w:rsidP="00FC4E78" w:rsidR="00FC4E78">
      <w:r w:rsidRPr="00ED09FA">
        <w:t>- e-Oglasna ploča 8 dana</w:t>
      </w:r>
    </w:p>
    <w:p w:rsidRDefault="00FC4E78" w:rsidP="00FC4E78" w:rsidR="00FC4E78" w:rsidRPr="00ED09FA"/>
    <w:p w:rsidRDefault="00FC4E78" w:rsidP="00FC4E78" w:rsidR="00FC4E78" w:rsidRPr="00ED09FA">
      <w:pPr>
        <w:jc w:val="both"/>
      </w:pPr>
      <w:r w:rsidRPr="00ED09FA">
        <w:t>Po pravomoćnosti:</w:t>
      </w:r>
    </w:p>
    <w:p w:rsidRDefault="00FC4E78" w:rsidP="00FC4E78" w:rsidR="00FC4E78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FC4E78" w:rsidP="00FC4E78" w:rsidR="00FC4E78" w:rsidRPr="00F100FA"/>
    <w:p w:rsidRDefault="00FC4E78" w:rsidP="00FC4E78" w:rsidR="00FC4E78" w:rsidRPr="00F100FA"/>
    <w:p w:rsidRDefault="00FC4E78" w:rsidP="00FC4E78" w:rsidR="00FC4E78" w:rsidRPr="00F100FA"/>
    <w:p w:rsidRDefault="00FC4E78" w:rsidP="00FC4E78" w:rsidR="00FC4E78" w:rsidRPr="00F100FA"/>
    <w:p w:rsidRDefault="00FC4E78" w:rsidP="00FC4E78" w:rsidR="00FC4E78"/>
    <w:p w:rsidRDefault="00FC4E78" w:rsidP="00FC4E78" w:rsidR="00FC4E78"/>
    <w:p w:rsidRDefault="00FC4E78" w:rsidP="00FC4E78" w:rsidR="00FC4E78"/>
    <w:p w:rsidRDefault="00FC4E78" w:rsidP="00FC4E78" w:rsidR="00FC4E78"/>
    <w:p w:rsidRDefault="00FC4E78" w:rsidP="00FC4E78" w:rsidR="00FC4E78"/>
    <w:p w:rsidRDefault="00FC4E78" w:rsidP="00FC4E78" w:rsidR="00FC4E78"/>
    <w:p w:rsidRDefault="00FC4E78" w:rsidP="00FC4E78" w:rsidR="00FC4E78"/>
    <w:p w:rsidRDefault="00FC4E78" w:rsidP="00FC4E78" w:rsidR="00FC4E78"/>
    <w:p w:rsidRDefault="00FC4E78" w:rsidP="00FC4E78" w:rsidR="00FC4E78"/>
    <w:p w:rsidRDefault="00FC4E78" w:rsidP="00FC4E78" w:rsidR="00FC4E78"/>
    <w:p w:rsidRDefault="00FC4E78" w:rsidP="00FC4E78" w:rsidR="00FC4E78"/>
    <w:p w:rsidRDefault="00FC4E78" w:rsidP="00FC4E78" w:rsidR="00FC4E78"/>
    <w:p w:rsidRDefault="00B3332F" w:rsidR="00500701"/>
    <w:sectPr w:rsidSect="00022B9B" w:rsidR="0050070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E78" w:rsidP="00FC4E78" w:rsidR="00FC4E78">
      <w:r>
        <w:separator/>
      </w:r>
    </w:p>
  </w:endnote>
  <w:endnote w:id="0" w:type="continuationSeparator">
    <w:p w:rsidRDefault="00FC4E78" w:rsidP="00FC4E78" w:rsidR="00FC4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E78" w:rsidP="00FC4E78" w:rsidR="00FC4E78">
      <w:r>
        <w:separator/>
      </w:r>
    </w:p>
  </w:footnote>
  <w:footnote w:id="0" w:type="continuationSeparator">
    <w:p w:rsidRDefault="00FC4E78" w:rsidP="00FC4E78" w:rsidR="00FC4E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781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332F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781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6781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</w:t>
    </w:r>
    <w:r w:rsidR="00FC4E78">
      <w:t>2</w:t>
    </w:r>
    <w:r w:rsidR="00FC4E78" w:rsidRPr="00F83270">
      <w:t xml:space="preserve"> St-</w:t>
    </w:r>
    <w:r w:rsidR="00FC4E78">
      <w:t>53</w:t>
    </w:r>
    <w:r w:rsidR="00FC4E78" w:rsidRPr="00897965">
      <w:t>/</w:t>
    </w:r>
    <w:r w:rsidR="00FC4E78">
      <w:t>20</w:t>
    </w:r>
    <w:r w:rsidR="00FC4E78" w:rsidRPr="00777317">
      <w:t>1</w:t>
    </w:r>
    <w:r w:rsidR="00FC4E78">
      <w:t>5</w:t>
    </w:r>
    <w:r w:rsidR="00FC4E78" w:rsidRPr="00022B9B">
      <w:t>-</w:t>
    </w:r>
    <w:r w:rsidR="00056E29">
      <w:t>120</w:t>
    </w:r>
  </w:p>
  <w:p w:rsidRDefault="00B3332F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E78"/>
    <w:rsid w:val="00056E29"/>
    <w:rsid w:val="00366D61"/>
    <w:rsid w:val="00554328"/>
    <w:rsid w:val="005C6781"/>
    <w:rsid w:val="00985388"/>
    <w:rsid w:val="00B3332F"/>
    <w:rsid w:val="00B9560A"/>
    <w:rsid w:val="00C90821"/>
    <w:rsid w:val="00CB4054"/>
    <w:rsid w:val="00D12F55"/>
    <w:rsid w:val="00FC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4E7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C4E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C4E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C4E78"/>
  </w:style>
  <w:style w:styleId="Tekstbalonia" w:type="paragraph">
    <w:name w:val="Balloon Text"/>
    <w:basedOn w:val="Normal"/>
    <w:link w:val="TekstbaloniaChar"/>
    <w:uiPriority w:val="99"/>
    <w:semiHidden/>
    <w:unhideWhenUsed/>
    <w:rsid w:val="00FC4E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4E7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4E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4E7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32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32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32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32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4E7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C4E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C4E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C4E78"/>
  </w:style>
  <w:style w:styleId="Tekstbalonia" w:type="paragraph">
    <w:name w:val="Balloon Text"/>
    <w:basedOn w:val="Normal"/>
    <w:link w:val="TekstbaloniaChar"/>
    <w:uiPriority w:val="99"/>
    <w:semiHidden/>
    <w:unhideWhenUsed/>
    <w:rsid w:val="00FC4E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4E7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4E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4E7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32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32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32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32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KOLOMBANIJA d.o.o. POREČ</izvorni_sadrzaj>
    <derivirana_varijabla naziv="DomainObject.Predmet.ProtustrankaFormated_1">  PROJEKT KOLOMBANIJA d.o.o. POREČ</derivirana_varijabla>
  </DomainObject.Predmet.ProtustrankaFormated>
  <DomainObject.Predmet.ProtustrankaFormatedOIB>
    <izvorni_sadrzaj>  PROJEKT KOLOMBANIJA d.o.o. POREČ, OIB 82650629529</izvorni_sadrzaj>
    <derivirana_varijabla naziv="DomainObject.Predmet.ProtustrankaFormatedOIB_1">  PROJEKT KOLOMBANIJA d.o.o. POREČ, OIB 82650629529</derivirana_varijabla>
  </DomainObject.Predmet.ProtustrankaFormatedOIB>
  <DomainObject.Predmet.ProtustrankaFormatedWithAdress>
    <izvorni_sadrzaj> PROJEKT KOLOMBANIJA d.o.o. POREČ, Partizanska 13, 52440 Poreč</izvorni_sadrzaj>
    <derivirana_varijabla naziv="DomainObject.Predmet.ProtustrankaFormatedWithAdress_1"> PROJEKT KOLOMBANIJA d.o.o. POREČ, Partizanska 13, 52440 Poreč</derivirana_varijabla>
  </DomainObject.Predmet.ProtustrankaFormatedWithAdress>
  <DomainObject.Predmet.ProtustrankaFormatedWithAdressOIB>
    <izvorni_sadrzaj> PROJEKT KOLOMBANIJA d.o.o. POREČ, OIB 82650629529, Partizanska 13, 52440 Poreč</izvorni_sadrzaj>
    <derivirana_varijabla naziv="DomainObject.Predmet.ProtustrankaFormatedWithAdressOIB_1"> PROJEKT KOLOMBANIJA d.o.o. POREČ, OIB 82650629529, Partizanska 13, 52440 Poreč</derivirana_varijabla>
  </DomainObject.Predmet.ProtustrankaFormatedWithAdressOIB>
  <DomainObject.Predmet.ProtustrankaWithAdress>
    <izvorni_sadrzaj>PROJEKT KOLOMBANIJA d.o.o. POREČ Partizanska 13, 52440 Poreč</izvorni_sadrzaj>
    <derivirana_varijabla naziv="DomainObject.Predmet.ProtustrankaWithAdress_1">PROJEKT KOLOMBANIJA d.o.o. POREČ Partizanska 13, 52440 Poreč</derivirana_varijabla>
  </DomainObject.Predmet.ProtustrankaWithAdress>
  <DomainObject.Predmet.ProtustrankaWithAdressOIB>
    <izvorni_sadrzaj>PROJEKT KOLOMBANIJA d.o.o. POREČ, OIB 82650629529, Partizanska 13, 52440 Poreč</izvorni_sadrzaj>
    <derivirana_varijabla naziv="DomainObject.Predmet.ProtustrankaWithAdressOIB_1">PROJEKT KOLOMBANIJA d.o.o. POREČ, OIB 82650629529, Partizanska 13, 52440 Poreč</derivirana_varijabla>
  </DomainObject.Predmet.ProtustrankaWithAdressOIB>
  <DomainObject.Predmet.ProtustrankaNazivFormated>
    <izvorni_sadrzaj>PROJEKT KOLOMBANIJA d.o.o. POREČ</izvorni_sadrzaj>
    <derivirana_varijabla naziv="DomainObject.Predmet.ProtustrankaNazivFormated_1">PROJEKT KOLOMBANIJA d.o.o. POREČ</derivirana_varijabla>
  </DomainObject.Predmet.ProtustrankaNazivFormated>
  <DomainObject.Predmet.ProtustrankaNazivFormatedOIB>
    <izvorni_sadrzaj>PROJEKT KOLOMBANIJA d.o.o. POREČ, OIB 82650629529</izvorni_sadrzaj>
    <derivirana_varijabla naziv="DomainObject.Predmet.ProtustrankaNazivFormatedOIB_1">PROJEKT KOLOMBANIJA d.o.o. POREČ, OIB 82650629529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90382.85</izvorni_sadrzaj>
    <derivirana_varijabla naziv="DomainObject.Predmet.TrenutnaVrijednost_1">90382.85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KOLOMBANIJA d.o.o. POREČ</item>
    </izvorni_sadrzaj>
    <derivirana_varijabla naziv="DomainObject.Predmet.ProtuStrankaListFormated_1">
      <item>PROJEKT KOLOMBANIJA d.o.o. POREČ</item>
    </derivirana_varijabla>
  </DomainObject.Predmet.ProtuStrankaListFormated>
  <DomainObject.Predmet.ProtuStrankaListFormatedOIB>
    <izvorni_sadrzaj>
      <item>PROJEKT KOLOMBANIJA d.o.o. POREČ, OIB 82650629529</item>
    </izvorni_sadrzaj>
    <derivirana_varijabla naziv="DomainObject.Predmet.ProtuStrankaListFormatedOIB_1">
      <item>PROJEKT KOLOMBANIJA d.o.o. POREČ, OIB 82650629529</item>
    </derivirana_varijabla>
  </DomainObject.Predmet.ProtuStrankaListFormatedOIB>
  <DomainObject.Predmet.ProtuStrankaListFormatedWithAdress>
    <izvorni_sadrzaj>
      <item>PROJEKT KOLOMBANIJA d.o.o. POREČ, Partizanska 13, 52440 Poreč</item>
    </izvorni_sadrzaj>
    <derivirana_varijabla naziv="DomainObject.Predmet.ProtuStrankaListFormatedWithAdress_1">
      <item>PROJEKT KOLOMBANIJA d.o.o. POREČ, Partizanska 13, 52440 Poreč</item>
    </derivirana_varijabla>
  </DomainObject.Predmet.ProtuStrankaListFormatedWithAdress>
  <DomainObject.Predmet.ProtuStrankaListFormatedWithAdressOIB>
    <izvorni_sadrzaj>
      <item>PROJEKT KOLOMBANIJA d.o.o. POREČ, OIB 82650629529, Partizanska 13, 52440 Poreč</item>
    </izvorni_sadrzaj>
    <derivirana_varijabla naziv="DomainObject.Predmet.ProtuStrankaListFormatedWithAdressOIB_1">
      <item>PROJEKT KOLOMBANIJA d.o.o. POREČ, OIB 82650629529, Partizanska 13, 52440 Poreč</item>
    </derivirana_varijabla>
  </DomainObject.Predmet.ProtuStrankaListFormatedWithAdressOIB>
  <DomainObject.Predmet.ProtuStrankaListNazivFormated>
    <izvorni_sadrzaj>
      <item>PROJEKT KOLOMBANIJA d.o.o. POREČ</item>
    </izvorni_sadrzaj>
    <derivirana_varijabla naziv="DomainObject.Predmet.ProtuStrankaListNazivFormated_1">
      <item>PROJEKT KOLOMBANIJA d.o.o. POREČ</item>
    </derivirana_varijabla>
  </DomainObject.Predmet.ProtuStrankaListNazivFormated>
  <DomainObject.Predmet.ProtuStrankaListNazivFormatedOIB>
    <izvorni_sadrzaj>
      <item>PROJEKT KOLOMBANIJA d.o.o. POREČ, OIB 82650629529</item>
    </izvorni_sadrzaj>
    <derivirana_varijabla naziv="DomainObject.Predmet.ProtuStrankaListNazivFormatedOIB_1">
      <item>PROJEKT KOLOMBANIJA d.o.o. POREČ, OIB 82650629529</item>
    </derivirana_varijabla>
  </DomainObject.Predmet.ProtuStrankaListNazivFormatedOIB>
  <DomainObject.Predmet.OstaliListFormated>
    <izvorni_sadrzaj>
      <item>ŽDO PULA</item>
      <item>Kristijan Mijandrušić</item>
    </izvorni_sadrzaj>
    <derivirana_varijabla naziv="DomainObject.Predmet.OstaliListFormated_1">
      <item>ŽDO PULA</item>
      <item>Kristijan Mijandrušić</item>
    </derivirana_varijabla>
  </DomainObject.Predmet.OstaliListFormated>
  <DomainObject.Predmet.OstaliListFormatedOIB>
    <izvorni_sadrzaj>
      <item>ŽDO PULA</item>
      <item>Kristijan Mijandrušić, OIB 96007816779</item>
    </izvorni_sadrzaj>
    <derivirana_varijabla naziv="DomainObject.Predmet.OstaliListFormatedOIB_1">
      <item>ŽDO PULA</item>
      <item>Kristijan Mijandrušić, OIB 96007816779</item>
    </derivirana_varijabla>
  </DomainObject.Predmet.OstaliListFormatedOIB>
  <DomainObject.Predmet.OstaliListFormatedWithAdress>
    <izvorni_sadrzaj>
      <item>ŽDO PULA</item>
      <item>Kristijan Mijandrušić, Stari trg 7, 52000 Pazin</item>
    </izvorni_sadrzaj>
    <derivirana_varijabla naziv="DomainObject.Predmet.OstaliListFormatedWithAdress_1">
      <item>ŽDO PULA</item>
      <item>Kristijan Mijandrušić, Stari trg 7, 52000 Pazin</item>
    </derivirana_varijabla>
  </DomainObject.Predmet.OstaliListFormatedWithAdress>
  <DomainObject.Predmet.OstaliListFormatedWithAdressOIB>
    <izvorni_sadrzaj>
      <item>ŽDO PULA</item>
      <item>Kristijan Mijandrušić, OIB 96007816779, Stari trg 7, 52000 Pazin</item>
    </izvorni_sadrzaj>
    <derivirana_varijabla naziv="DomainObject.Predmet.OstaliListFormatedWithAdressOIB_1">
      <item>ŽDO PULA</item>
      <item>Kristijan Mijandrušić, OIB 96007816779, Stari trg 7, 52000 Pazin</item>
    </derivirana_varijabla>
  </DomainObject.Predmet.OstaliListFormatedWithAdressOIB>
  <DomainObject.Predmet.OstaliListNazivFormated>
    <izvorni_sadrzaj>
      <item>ŽDO PULA</item>
      <item>Kristijan Mijandrušić</item>
    </izvorni_sadrzaj>
    <derivirana_varijabla naziv="DomainObject.Predmet.OstaliListNazivFormated_1">
      <item>ŽDO PULA</item>
      <item>Kristijan Mijandrušić</item>
    </derivirana_varijabla>
  </DomainObject.Predmet.OstaliListNazivFormated>
  <DomainObject.Predmet.OstaliListNazivFormatedOIB>
    <izvorni_sadrzaj>
      <item>ŽDO PULA</item>
      <item>Kristijan Mijandrušić, OIB 96007816779</item>
    </izvorni_sadrzaj>
    <derivirana_varijabla naziv="DomainObject.Predmet.OstaliListNazivFormatedOIB_1">
      <item>ŽDO PULA</item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KOLOMBANIJA d.o.o. POREČ</izvorni_sadrzaj>
    <derivirana_varijabla naziv="DomainObject.Predmet.ProtustrankaIDrugi_1">PROJEKT KOLOMBANIJA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KOLOMBANIJA d.o.o. POREČ, OIB 82650629529, Partizanska 13, 52440 Poreč</izvorni_sadrzaj>
    <derivirana_varijabla naziv="DomainObject.Predmet.ProtustrankaIDrugiAdressOIB_1">PROJEKT KOLOMBANIJA d.o.o. POREČ, OIB 82650629529,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KOLOMBANIJA d.o.o. POREČ</item>
      <item>ŽDO PULA</item>
      <item>Kristijan Mijandrušić</item>
    </izvorni_sadrzaj>
    <derivirana_varijabla naziv="DomainObject.Predmet.SudioniciListNaziv_1">
      <item>REPUBLIKA HRVATSKA, Ministarstvo financija, Porezna uprava, Područni ured Istra, Hrvatsko primorje, Gorski  kotar i Lika</item>
      <item>PROJEKT KOLOMBANIJA d.o.o. POREČ</item>
      <item>ŽDO PULA</item>
      <item>Kristijan Mijandrušić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82650629529</item>
      <item>, OIB null</item>
      <item>, OIB 96007816779</item>
    </izvorni_sadrzaj>
    <derivirana_varijabla naziv="DomainObject.Predmet.SudioniciListNazivOIB_1">
      <item>, OIB 52634238587</item>
      <item>, OIB 82650629529</item>
      <item>, OIB null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2389</properties:Characters>
  <properties:Lines>88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2018-06-08T09:44:00Z</dcterms:created>
  <dc:creator>Jasmina Matika</dc:creator>
  <cp:lastModifiedBy>Jasmina Matika</cp:lastModifiedBy>
  <dcterms:modified xmlns:xsi="http://www.w3.org/2001/XMLSchema-instance" xsi:type="dcterms:W3CDTF">2018-09-06T06:49:00Z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(St-53-15 - RJEŠENJE - ZAKLJUČENJE STEČAJNOG POSTUPKA - ČL. 286.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