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775d" w14:paraId="7e8775d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4B67AB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4B67AB">
        <w:rPr>
          <w:sz w:val="22"/>
          <w:szCs w:val="22"/>
        </w:rPr>
        <w:t>3 St-</w:t>
      </w:r>
      <w:r w:rsidR="00FD7E8A">
        <w:rPr>
          <w:sz w:val="22"/>
          <w:szCs w:val="22"/>
        </w:rPr>
        <w:t>2824/16-4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95ED5" w:rsidR="008C4A50" w:rsidRPr="002342CC">
      <w:pPr>
        <w:jc w:val="both"/>
      </w:pPr>
      <w:r w:rsidRPr="002342CC"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FD7E8A" w:rsidP="00595ED5" w:rsidR="00595ED5" w:rsidRPr="004B67AB">
      <w:pPr>
        <w:jc w:val="both"/>
      </w:pPr>
      <w:r w:rsidRPr="009218DD">
        <w:t>Z-coop j.d.o.o., Čepin, Kralja Zvonimira 2, MBS: 030164065, OIB: 01747747814</w:t>
      </w:r>
      <w:r>
        <w:t xml:space="preserve">, </w:t>
      </w:r>
      <w:r w:rsidR="00595ED5" w:rsidRPr="004B67AB">
        <w:t xml:space="preserve">dana </w:t>
      </w:r>
      <w:r w:rsidR="005E0BD8">
        <w:t xml:space="preserve">4. siječnja 2017.  </w:t>
      </w:r>
    </w:p>
    <w:p w:rsidRDefault="00595ED5" w:rsidP="00595ED5" w:rsidR="00595ED5">
      <w:pPr>
        <w:jc w:val="both"/>
      </w:pPr>
    </w:p>
    <w:p w:rsidRDefault="008C4A50" w:rsidP="008C4A50" w:rsidR="008C4A50" w:rsidRPr="002342CC"/>
    <w:p w:rsidRDefault="008C4A50" w:rsidP="008C4A50" w:rsidR="008C4A50" w:rsidRPr="002342CC">
      <w:pPr>
        <w:jc w:val="center"/>
        <w:rPr>
          <w:bCs/>
        </w:rPr>
      </w:pPr>
      <w:r w:rsidRPr="002342CC">
        <w:rPr>
          <w:bCs/>
        </w:rPr>
        <w:t>r i j e š i o    j e</w:t>
      </w:r>
    </w:p>
    <w:p w:rsidRDefault="008C4A50" w:rsidP="008C4A50" w:rsidR="008C4A50" w:rsidRPr="002342CC">
      <w:pPr>
        <w:ind w:left="360"/>
        <w:jc w:val="both"/>
      </w:pPr>
      <w:r w:rsidRPr="002342CC">
        <w:t xml:space="preserve">                                                </w:t>
      </w:r>
    </w:p>
    <w:p w:rsidRDefault="008C4A50" w:rsidP="008C4A50" w:rsidR="008C4A50" w:rsidRPr="002342CC">
      <w:pPr>
        <w:ind w:left="360"/>
        <w:jc w:val="both"/>
      </w:pPr>
    </w:p>
    <w:p w:rsidRDefault="008C4A50" w:rsidP="00C02BA6" w:rsidR="00C02BA6" w:rsidRPr="009218DD">
      <w:pPr>
        <w:pStyle w:val="Odlomakpopisa"/>
        <w:numPr>
          <w:ilvl w:val="0"/>
          <w:numId w:val="5"/>
        </w:numPr>
        <w:jc w:val="both"/>
      </w:pPr>
      <w:r w:rsidRPr="005E19AB">
        <w:rPr>
          <w:bCs/>
        </w:rPr>
        <w:t xml:space="preserve"> OTVARA SE stečajni postupak nad dužnikom</w:t>
      </w:r>
      <w:r w:rsidRPr="002342CC">
        <w:t xml:space="preserve"> </w:t>
      </w:r>
      <w:r w:rsidR="005E19AB" w:rsidRPr="009218DD">
        <w:t>Z-coop j.d.o.o., Čepin, Kralja Zvonimira 2, MBS: 030164065, OIB: 01747747814.</w:t>
      </w:r>
    </w:p>
    <w:p w:rsidRDefault="005E19AB" w:rsidP="005E19AB" w:rsidR="005E19AB" w:rsidRPr="004B67AB">
      <w:pPr>
        <w:pStyle w:val="Odlomakpopisa"/>
        <w:ind w:left="1500"/>
        <w:jc w:val="both"/>
      </w:pPr>
    </w:p>
    <w:p w:rsidRDefault="008C4A50" w:rsidP="008C4A50" w:rsidR="008C4A50" w:rsidRPr="004B67AB">
      <w:pPr>
        <w:pStyle w:val="Odlomakpopisa"/>
        <w:numPr>
          <w:ilvl w:val="0"/>
          <w:numId w:val="5"/>
        </w:numPr>
        <w:ind w:left="1571"/>
        <w:jc w:val="both"/>
      </w:pPr>
      <w:r w:rsidRPr="004B67AB">
        <w:t>Za stečajnog upravitelja imenuje se odvjetni</w:t>
      </w:r>
      <w:r w:rsidR="00EB5CAB" w:rsidRPr="004B67AB">
        <w:t xml:space="preserve">k </w:t>
      </w:r>
      <w:r w:rsidR="005E19AB">
        <w:t xml:space="preserve">Domagoj Repač iz </w:t>
      </w:r>
      <w:r w:rsidR="003A407F">
        <w:t xml:space="preserve">Zagreb, Đorđićeva 24, OIB 24977406612.          </w:t>
      </w:r>
      <w:r w:rsidR="00DF0F5B" w:rsidRPr="004B67AB">
        <w:t xml:space="preserve">              </w:t>
      </w:r>
    </w:p>
    <w:p w:rsidRDefault="008C4A50" w:rsidP="008C4A50" w:rsidR="008C4A50" w:rsidRPr="004B67AB">
      <w:pPr>
        <w:ind w:left="851"/>
        <w:jc w:val="both"/>
      </w:pPr>
    </w:p>
    <w:p w:rsidRDefault="008C4A50" w:rsidP="008C4A50" w:rsidR="003A407F" w:rsidRPr="003A407F">
      <w:pPr>
        <w:pStyle w:val="Odlomakpopisa"/>
        <w:numPr>
          <w:ilvl w:val="0"/>
          <w:numId w:val="5"/>
        </w:numPr>
        <w:jc w:val="both"/>
        <w:rPr>
          <w:bCs/>
        </w:rPr>
      </w:pPr>
      <w:r w:rsidRPr="003A407F">
        <w:rPr>
          <w:bCs/>
        </w:rPr>
        <w:t xml:space="preserve">ZAKLJUČUJE SE stečajni postupak nad dužnikom </w:t>
      </w:r>
      <w:r w:rsidR="003A407F" w:rsidRPr="009218DD">
        <w:t>Z-coop j.d.o.o., Čepin, Kralja Zvonimira 2, MBS: 030164065, OIB: 01747747814</w:t>
      </w:r>
      <w:r w:rsidR="003A407F">
        <w:t>.</w:t>
      </w:r>
    </w:p>
    <w:p w:rsidRDefault="003A407F" w:rsidP="003A407F" w:rsidR="008C4A50" w:rsidRPr="003A407F">
      <w:pPr>
        <w:jc w:val="both"/>
        <w:rPr>
          <w:bCs/>
        </w:rPr>
      </w:pPr>
      <w:r>
        <w:t xml:space="preserve">  </w:t>
      </w:r>
      <w:r w:rsidR="009B409D" w:rsidRPr="003A407F">
        <w:rPr>
          <w:bCs/>
        </w:rPr>
        <w:t xml:space="preserve"> </w:t>
      </w:r>
    </w:p>
    <w:p w:rsidRDefault="008C4A50" w:rsidP="008C4A50" w:rsidR="008C4A50" w:rsidRPr="004B67AB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4B67AB">
        <w:rPr>
          <w:bCs/>
        </w:rPr>
        <w:t>Ovo rješenje objavit će se na mrežnoj stranici e-</w:t>
      </w:r>
      <w:r w:rsidR="00BC3E82" w:rsidRPr="004B67AB">
        <w:rPr>
          <w:bCs/>
        </w:rPr>
        <w:t>o</w:t>
      </w:r>
      <w:r w:rsidRPr="004B67AB">
        <w:rPr>
          <w:bCs/>
        </w:rPr>
        <w:t>glasna ploča sudova i dostaviti  registru nadležnom za dužnika.</w:t>
      </w:r>
    </w:p>
    <w:p w:rsidRDefault="008C4A50" w:rsidP="008C4A50" w:rsidR="008C4A50" w:rsidRPr="004B67AB">
      <w:pPr>
        <w:pStyle w:val="Tijeloteksta"/>
        <w:rPr>
          <w:bCs/>
        </w:rPr>
      </w:pP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jc w:val="center"/>
        <w:rPr>
          <w:bCs/>
        </w:rPr>
      </w:pPr>
      <w:r w:rsidRPr="002342CC">
        <w:rPr>
          <w:bCs/>
        </w:rPr>
        <w:t>Obrazloženje</w:t>
      </w:r>
    </w:p>
    <w:p w:rsidRDefault="0023770D" w:rsidP="008C4A50" w:rsidR="0023770D" w:rsidRPr="002342CC">
      <w:pPr>
        <w:pStyle w:val="Tijeloteksta"/>
        <w:jc w:val="center"/>
        <w:rPr>
          <w:bCs/>
        </w:rPr>
      </w:pPr>
    </w:p>
    <w:p w:rsidRDefault="008C4A50" w:rsidP="008C4A50" w:rsidR="008C4A50" w:rsidRPr="009218DD">
      <w:pPr>
        <w:jc w:val="both"/>
      </w:pPr>
      <w:r w:rsidRPr="004B67AB">
        <w:t xml:space="preserve">             Financijska agencija Regionalni centar Osijek, Podružnica Osijek podnijela je dana </w:t>
      </w:r>
      <w:r w:rsidR="009171FB">
        <w:t>31. listopada 2</w:t>
      </w:r>
      <w:r w:rsidR="00DF3709" w:rsidRPr="004B67AB">
        <w:t xml:space="preserve">016. zaprimljenog kod ovog suda </w:t>
      </w:r>
      <w:r w:rsidR="009171FB">
        <w:t>4. studenog</w:t>
      </w:r>
      <w:r w:rsidR="00DF3709" w:rsidRPr="004B67AB">
        <w:t xml:space="preserve"> 2016.</w:t>
      </w:r>
      <w:r w:rsidRPr="004B67AB">
        <w:t xml:space="preserve"> zahtjev za provedbu skraćenog </w:t>
      </w:r>
      <w:r w:rsidR="00926AFE" w:rsidRPr="004B67AB">
        <w:t>stečajnog postupka nad dužnikom</w:t>
      </w:r>
      <w:r w:rsidRPr="004B67AB">
        <w:t xml:space="preserve"> </w:t>
      </w:r>
      <w:r w:rsidR="009171FB" w:rsidRPr="009218DD">
        <w:t xml:space="preserve">Z-coop j.d.o.o., Čepin, Kralja Zvonimira 2, MBS: 030164065, OIB: 01747747814.  </w:t>
      </w:r>
      <w:r w:rsidR="009B409D" w:rsidRPr="009218DD">
        <w:t xml:space="preserve"> </w:t>
      </w:r>
    </w:p>
    <w:p w:rsidRDefault="009171FB" w:rsidP="008C4A50" w:rsidR="009171FB" w:rsidRPr="004B67AB">
      <w:pPr>
        <w:jc w:val="both"/>
        <w:rPr>
          <w:bCs/>
        </w:rPr>
      </w:pPr>
    </w:p>
    <w:p w:rsidRDefault="008C4A50" w:rsidP="008C4A50" w:rsidR="008C4A50" w:rsidRPr="004B67AB">
      <w:pPr>
        <w:jc w:val="both"/>
        <w:rPr>
          <w:bCs/>
        </w:rPr>
      </w:pPr>
      <w:r w:rsidRPr="004B67AB">
        <w:rPr>
          <w:bCs/>
        </w:rPr>
        <w:t xml:space="preserve">              Sukladno odredbi čl. 428.</w:t>
      </w:r>
      <w:r w:rsidR="00D228E2" w:rsidRPr="004B67AB">
        <w:rPr>
          <w:bCs/>
        </w:rPr>
        <w:t xml:space="preserve"> Stečajnog zakona </w:t>
      </w:r>
      <w:r w:rsidRPr="004B67AB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</w:t>
      </w:r>
      <w:r w:rsidRPr="004B67AB">
        <w:rPr>
          <w:bCs/>
        </w:rPr>
        <w:lastRenderedPageBreak/>
        <w:t>dana i 3. ako nisu ispunjene pretpostavke za pokretanje drugog postupka radi brisanja iz Sudskog registra.</w:t>
      </w:r>
    </w:p>
    <w:p w:rsidRDefault="008C4A50" w:rsidP="008C4A50" w:rsidR="008C4A50" w:rsidRPr="004B67AB">
      <w:pPr>
        <w:pStyle w:val="Tijeloteksta"/>
        <w:ind w:firstLine="708"/>
      </w:pPr>
    </w:p>
    <w:p w:rsidRDefault="008C4A50" w:rsidP="008C4A50" w:rsidR="008C4A50" w:rsidRPr="004B67AB">
      <w:pPr>
        <w:pStyle w:val="Tijeloteksta"/>
        <w:ind w:firstLine="708"/>
      </w:pPr>
      <w:r w:rsidRPr="004B67AB">
        <w:t>Kako su isp</w:t>
      </w:r>
      <w:r w:rsidR="00480AD2" w:rsidRPr="004B67AB">
        <w:t>unjene pretpostavke iz citirane</w:t>
      </w:r>
      <w:r w:rsidRPr="004B67AB">
        <w:t xml:space="preserve"> odredbe SZ-a, Trgovački sud u Osijeku je dana </w:t>
      </w:r>
      <w:r w:rsidR="009171FB">
        <w:t>22. studenog</w:t>
      </w:r>
      <w:r w:rsidR="00BC3E82" w:rsidRPr="004B67AB">
        <w:t xml:space="preserve"> 2016.</w:t>
      </w:r>
      <w:r w:rsidRPr="004B67AB">
        <w:t xml:space="preserve"> objavio oglas na mrežnoj stranici e-</w:t>
      </w:r>
      <w:r w:rsidR="00E6345F" w:rsidRPr="004B67AB">
        <w:t>o</w:t>
      </w:r>
      <w:r w:rsidRPr="004B67AB">
        <w:t>glasna ploča sudova pod posl</w:t>
      </w:r>
      <w:r w:rsidR="00E6345F" w:rsidRPr="004B67AB">
        <w:t>ovnim</w:t>
      </w:r>
      <w:r w:rsidRPr="004B67AB">
        <w:t xml:space="preserve"> brojem St-</w:t>
      </w:r>
      <w:r w:rsidR="009171FB">
        <w:t>2824/16-</w:t>
      </w:r>
      <w:r w:rsidR="009218DD">
        <w:t>3</w:t>
      </w:r>
      <w:r w:rsidRPr="004B67AB">
        <w:t xml:space="preserve"> sukladno čl. 430</w:t>
      </w:r>
      <w:r w:rsidR="00E6345F" w:rsidRPr="004B67AB">
        <w:t xml:space="preserve">. SZ-a </w:t>
      </w:r>
      <w:r w:rsidRPr="004B67AB">
        <w:t>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4B67AB">
        <w:t>.</w:t>
      </w:r>
      <w:r w:rsidRPr="004B67AB">
        <w:t xml:space="preserve"> S</w:t>
      </w:r>
      <w:r w:rsidR="00D228E2" w:rsidRPr="004B67AB">
        <w:t xml:space="preserve">Z-a.                          </w:t>
      </w:r>
    </w:p>
    <w:p w:rsidRDefault="008C4A50" w:rsidP="008C4A50" w:rsidR="008C4A50" w:rsidRPr="004B67AB">
      <w:pPr>
        <w:pStyle w:val="Tijeloteksta"/>
        <w:ind w:firstLine="708"/>
        <w:jc w:val="center"/>
      </w:pPr>
    </w:p>
    <w:p w:rsidRDefault="008C4A50" w:rsidP="008C4A50" w:rsidR="008C4A50" w:rsidRPr="004B67AB">
      <w:pPr>
        <w:pStyle w:val="Tijeloteksta"/>
        <w:ind w:firstLine="708"/>
      </w:pPr>
      <w:r w:rsidRPr="004B67AB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4B67AB">
        <w:t>S</w:t>
      </w:r>
      <w:r w:rsidR="00C36B8C" w:rsidRPr="004B67AB">
        <w:t>Z-</w:t>
      </w:r>
      <w:r w:rsidR="00926AFE" w:rsidRPr="004B67AB">
        <w:t>a -</w:t>
      </w:r>
      <w:r w:rsidRPr="004B67AB">
        <w:t xml:space="preserve"> nesposobnost za plaćanje, te je sukladno čl. 431</w:t>
      </w:r>
      <w:r w:rsidR="00C36B8C" w:rsidRPr="004B67AB">
        <w:t xml:space="preserve">. </w:t>
      </w:r>
      <w:r w:rsidRPr="004B67AB">
        <w:t xml:space="preserve">st.1 i 2 </w:t>
      </w:r>
      <w:r w:rsidR="00554F01" w:rsidRPr="004B67AB">
        <w:t>SZ-a</w:t>
      </w:r>
      <w:r w:rsidRPr="004B67AB">
        <w:t xml:space="preserve">  po službenoj dužnosti riješeno kao u izreci.</w:t>
      </w:r>
    </w:p>
    <w:p w:rsidRDefault="008C4A50" w:rsidP="008C4A50" w:rsidR="008C4A50" w:rsidRPr="004B67AB">
      <w:pPr>
        <w:pStyle w:val="Tijeloteksta"/>
      </w:pPr>
    </w:p>
    <w:p w:rsidRDefault="008C4A50" w:rsidP="008C4A50" w:rsidR="008C4A50" w:rsidRPr="004B67AB">
      <w:pPr>
        <w:pStyle w:val="Tijeloteksta"/>
        <w:ind w:firstLine="71"/>
      </w:pPr>
    </w:p>
    <w:p w:rsidRDefault="008C4A50" w:rsidP="006542B2" w:rsidR="006542B2">
      <w:pPr>
        <w:pStyle w:val="Tijeloteksta"/>
        <w:jc w:val="center"/>
      </w:pPr>
      <w:r w:rsidRPr="004B67AB">
        <w:t xml:space="preserve">U Osijeku </w:t>
      </w:r>
      <w:r w:rsidR="005E0BD8">
        <w:t xml:space="preserve">4. siječnja 2017.                     </w:t>
      </w:r>
      <w:r w:rsidR="00595ED5" w:rsidRPr="004B67AB">
        <w:t xml:space="preserve">              </w:t>
      </w:r>
    </w:p>
    <w:p w:rsidRDefault="006542B2" w:rsidP="008C4A50" w:rsidR="006542B2">
      <w:pPr>
        <w:pStyle w:val="Tijeloteksta"/>
        <w:jc w:val="center"/>
      </w:pPr>
    </w:p>
    <w:p w:rsidRDefault="006542B2" w:rsidP="00D011AB" w:rsidR="006542B2">
      <w:pPr>
        <w:pStyle w:val="Tijeloteksta"/>
      </w:pPr>
    </w:p>
    <w:p w:rsidRDefault="006542B2" w:rsidP="008C4A50" w:rsidR="006542B2">
      <w:pPr>
        <w:pStyle w:val="Tijeloteksta"/>
        <w:jc w:val="center"/>
      </w:pPr>
    </w:p>
    <w:p w:rsidRDefault="00F4142E" w:rsidP="00F4142E" w:rsidR="00F4142E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F4142E" w:rsidP="00F4142E" w:rsidR="00F4142E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F4142E" w:rsidP="00F4142E" w:rsidR="00F4142E">
      <w:pPr>
        <w:pStyle w:val="Tijeloteksta"/>
        <w:jc w:val="left"/>
      </w:pPr>
    </w:p>
    <w:p w:rsidRDefault="00F4142E" w:rsidP="00F4142E" w:rsidR="00F4142E">
      <w:pPr>
        <w:pStyle w:val="Tijeloteksta"/>
        <w:jc w:val="left"/>
      </w:pPr>
    </w:p>
    <w:p w:rsidRDefault="00F4142E" w:rsidP="00F4142E" w:rsidR="00F4142E">
      <w:pPr>
        <w:pStyle w:val="Tijeloteksta"/>
        <w:jc w:val="left"/>
      </w:pPr>
    </w:p>
    <w:p w:rsidRDefault="00F4142E" w:rsidP="00F4142E" w:rsidR="00F4142E">
      <w:pPr>
        <w:pStyle w:val="Tijeloteksta"/>
        <w:jc w:val="left"/>
      </w:pPr>
      <w:r>
        <w:t>UPUTA O PRAVNOM LIJEKU:</w:t>
      </w:r>
    </w:p>
    <w:p w:rsidRDefault="00F4142E" w:rsidP="00F4142E" w:rsidR="00F4142E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F4142E" w:rsidP="00F4142E" w:rsidR="00F4142E">
      <w:pPr>
        <w:pStyle w:val="Tijeloteksta"/>
        <w:jc w:val="left"/>
      </w:pPr>
    </w:p>
    <w:p w:rsidRDefault="00F4142E" w:rsidP="00F4142E" w:rsidR="00F4142E">
      <w:pPr>
        <w:pStyle w:val="Tijeloteksta"/>
        <w:jc w:val="left"/>
      </w:pPr>
    </w:p>
    <w:p w:rsidRDefault="00F4142E" w:rsidP="00F4142E" w:rsidR="00F4142E">
      <w:pPr>
        <w:pStyle w:val="Tijeloteksta"/>
        <w:jc w:val="left"/>
      </w:pPr>
      <w:r>
        <w:t>DNA</w:t>
      </w:r>
    </w:p>
    <w:p w:rsidRDefault="00F4142E" w:rsidP="00F4142E" w:rsidR="00F4142E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F4142E" w:rsidP="00F4142E" w:rsidR="00F4142E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F4142E" w:rsidP="00F4142E" w:rsidR="00F4142E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F4142E" w:rsidP="00F4142E" w:rsidR="00F4142E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F4142E" w:rsidP="00F4142E" w:rsidR="00F4142E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F4142E" w:rsidP="00F4142E" w:rsidR="00F4142E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F4142E" w:rsidP="00F4142E" w:rsidR="00F4142E">
      <w:pPr>
        <w:pStyle w:val="Tijeloteksta"/>
        <w:numPr>
          <w:ilvl w:val="0"/>
          <w:numId w:val="2"/>
        </w:numPr>
        <w:jc w:val="left"/>
      </w:pPr>
      <w:r>
        <w:t>K 10.09.</w:t>
      </w:r>
    </w:p>
    <w:p w:rsidRDefault="00F4142E" w:rsidP="008C4A50" w:rsidR="00F4142E">
      <w:pPr>
        <w:pStyle w:val="Tijeloteksta"/>
        <w:jc w:val="center"/>
      </w:pPr>
    </w:p>
    <w:p w:rsidRDefault="00F4142E" w:rsidP="008C4A50" w:rsidR="00F4142E">
      <w:pPr>
        <w:pStyle w:val="Tijeloteksta"/>
        <w:jc w:val="center"/>
      </w:pPr>
    </w:p>
    <w:p w:rsidRDefault="00F4142E" w:rsidP="008C4A50" w:rsidR="00F4142E">
      <w:pPr>
        <w:pStyle w:val="Tijeloteksta"/>
        <w:jc w:val="center"/>
      </w:pPr>
    </w:p>
    <w:sectPr w:rsidSect="00CA7DA3" w:rsidR="00F414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7B9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9218DD">
      <w:rPr>
        <w:sz w:val="22"/>
        <w:szCs w:val="22"/>
      </w:rPr>
      <w:t xml:space="preserve">3 St-2824/16-4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A407F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B67AB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5E0BD8"/>
    <w:rsid w:val="005E19AB"/>
    <w:rsid w:val="00617B3C"/>
    <w:rsid w:val="00634A00"/>
    <w:rsid w:val="00642B53"/>
    <w:rsid w:val="006542B2"/>
    <w:rsid w:val="006D244D"/>
    <w:rsid w:val="0071192E"/>
    <w:rsid w:val="007305A3"/>
    <w:rsid w:val="00751321"/>
    <w:rsid w:val="00782E35"/>
    <w:rsid w:val="007A4B35"/>
    <w:rsid w:val="007B19D5"/>
    <w:rsid w:val="007C0B45"/>
    <w:rsid w:val="007E7F9D"/>
    <w:rsid w:val="007F179D"/>
    <w:rsid w:val="007F67B7"/>
    <w:rsid w:val="007F7404"/>
    <w:rsid w:val="00811407"/>
    <w:rsid w:val="008151B4"/>
    <w:rsid w:val="008B77B9"/>
    <w:rsid w:val="008C4A50"/>
    <w:rsid w:val="009171FB"/>
    <w:rsid w:val="009202C9"/>
    <w:rsid w:val="009218DD"/>
    <w:rsid w:val="00926AFE"/>
    <w:rsid w:val="009776BC"/>
    <w:rsid w:val="009865D2"/>
    <w:rsid w:val="009B409D"/>
    <w:rsid w:val="009D42F4"/>
    <w:rsid w:val="00A11D11"/>
    <w:rsid w:val="00A12C16"/>
    <w:rsid w:val="00A35140"/>
    <w:rsid w:val="00A353A4"/>
    <w:rsid w:val="00A579DC"/>
    <w:rsid w:val="00A94EE7"/>
    <w:rsid w:val="00AD10D4"/>
    <w:rsid w:val="00B07BD9"/>
    <w:rsid w:val="00B417BA"/>
    <w:rsid w:val="00B46738"/>
    <w:rsid w:val="00BA73BF"/>
    <w:rsid w:val="00BC3E82"/>
    <w:rsid w:val="00BD2CFA"/>
    <w:rsid w:val="00C02BA6"/>
    <w:rsid w:val="00C1066C"/>
    <w:rsid w:val="00C163C5"/>
    <w:rsid w:val="00C2455F"/>
    <w:rsid w:val="00C36B8C"/>
    <w:rsid w:val="00C76909"/>
    <w:rsid w:val="00C85390"/>
    <w:rsid w:val="00CA7DA3"/>
    <w:rsid w:val="00CD017A"/>
    <w:rsid w:val="00D011AB"/>
    <w:rsid w:val="00D228E2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5CAB"/>
    <w:rsid w:val="00EE665E"/>
    <w:rsid w:val="00EF7284"/>
    <w:rsid w:val="00EF770D"/>
    <w:rsid w:val="00F0353E"/>
    <w:rsid w:val="00F2091F"/>
    <w:rsid w:val="00F35E40"/>
    <w:rsid w:val="00F4142E"/>
    <w:rsid w:val="00F62AE9"/>
    <w:rsid w:val="00F758CB"/>
    <w:rsid w:val="00FD0D3C"/>
    <w:rsid w:val="00FD7E8A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B7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B7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1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671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2824</izvorni_sadrzaj>
    <derivirana_varijabla naziv="DomainObject.Predmet.Broj_1">2824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St-2824/2016</izvorni_sadrzaj>
    <derivirana_varijabla naziv="DomainObject.Predmet.OznakaBroj_1">St-2824/2016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Z-coop jednostavno društvo s ograničenom odgovornošću za trgovinu i usluge</izvorni_sadrzaj>
    <derivirana_varijabla naziv="DomainObject.Predmet.ProtustrankaFormated_1">  Z-coop jednostavno društvo s ograničenom odgovornošću za trgovinu i usluge</derivirana_varijabla>
  </DomainObject.Predmet.ProtustrankaFormated>
  <DomainObject.Predmet.ProtustrankaFormatedOIB>
    <izvorni_sadrzaj>  Z-coop jednostavno društvo s ograničenom odgovornošću za trgovinu i usluge, OIB 01747747814</izvorni_sadrzaj>
    <derivirana_varijabla naziv="DomainObject.Predmet.ProtustrankaFormatedOIB_1">  Z-coop jednostavno društvo s ograničenom odgovornošću za trgovinu i usluge, OIB 01747747814</derivirana_varijabla>
  </DomainObject.Predmet.ProtustrankaFormatedOIB>
  <DomainObject.Predmet.ProtustrankaFormatedWithAdress>
    <izvorni_sadrzaj> Z-coop jednostavno društvo s ograničenom odgovornošću za trgovinu i usluge, Kralja Zvonimira 2, 31431 Čepin</izvorni_sadrzaj>
    <derivirana_varijabla naziv="DomainObject.Predmet.ProtustrankaFormatedWithAdress_1"> Z-coop jednostavno društvo s ograničenom odgovornošću za trgovinu i usluge, Kralja Zvonimira 2, 31431 Čepin</derivirana_varijabla>
  </DomainObject.Predmet.ProtustrankaFormatedWithAdress>
  <DomainObject.Predmet.ProtustrankaFormatedWithAdressOIB>
    <izvorni_sadrzaj> Z-coop jednostavno društvo s ograničenom odgovornošću za trgovinu i usluge, OIB 01747747814, Kralja Zvonimira 2, 31431 Čepin</izvorni_sadrzaj>
    <derivirana_varijabla naziv="DomainObject.Predmet.ProtustrankaFormatedWithAdressOIB_1"> Z-coop jednostavno društvo s ograničenom odgovornošću za trgovinu i usluge, OIB 01747747814, Kralja Zvonimira 2, 31431 Čepin</derivirana_varijabla>
  </DomainObject.Predmet.ProtustrankaFormatedWithAdressOIB>
  <DomainObject.Predmet.ProtustrankaWithAdress>
    <izvorni_sadrzaj>Z-coop jednostavno društvo s ograničenom odgovornošću za trgovinu i usluge Kralja Zvonimira 2, 31431 Čepin</izvorni_sadrzaj>
    <derivirana_varijabla naziv="DomainObject.Predmet.ProtustrankaWithAdress_1">Z-coop jednostavno društvo s ograničenom odgovornošću za trgovinu i usluge Kralja Zvonimira 2, 31431 Čepin</derivirana_varijabla>
  </DomainObject.Predmet.ProtustrankaWithAdress>
  <DomainObject.Predmet.ProtustrankaWithAdressOIB>
    <izvorni_sadrzaj>Z-coop jednostavno društvo s ograničenom odgovornošću za trgovinu i usluge, OIB 01747747814, Kralja Zvonimira 2, 31431 Čepin</izvorni_sadrzaj>
    <derivirana_varijabla naziv="DomainObject.Predmet.ProtustrankaWithAdressOIB_1">Z-coop jednostavno društvo s ograničenom odgovornošću za trgovinu i usluge, OIB 01747747814, Kralja Zvonimira 2, 31431 Čepin</derivirana_varijabla>
  </DomainObject.Predmet.ProtustrankaWithAdressOIB>
  <DomainObject.Predmet.ProtustrankaNazivFormated>
    <izvorni_sadrzaj>Z-coop jednostavno društvo s ograničenom odgovornošću za trgovinu i usluge</izvorni_sadrzaj>
    <derivirana_varijabla naziv="DomainObject.Predmet.ProtustrankaNazivFormated_1">Z-coop jednostavno društvo s ograničenom odgovornošću za trgovinu i usluge</derivirana_varijabla>
  </DomainObject.Predmet.ProtustrankaNazivFormated>
  <DomainObject.Predmet.ProtustrankaNazivFormatedOIB>
    <izvorni_sadrzaj>Z-coop jednostavno društvo s ograničenom odgovornošću za trgovinu i usluge, OIB 01747747814</izvorni_sadrzaj>
    <derivirana_varijabla naziv="DomainObject.Predmet.ProtustrankaNazivFormatedOIB_1">Z-coop jednostavno društvo s ograničenom odgovornošću za trgovinu i usluge, OIB 01747747814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Z-coop jednostavno društvo s ograničenom odgovornošću za trgovinu i usluge</item>
    </izvorni_sadrzaj>
    <derivirana_varijabla naziv="DomainObject.Predmet.ProtuStrankaListFormated_1">
      <item>Z-coop jednostavno društvo s ograničenom odgovornošću za trgovinu i usluge</item>
    </derivirana_varijabla>
  </DomainObject.Predmet.ProtuStrankaListFormated>
  <DomainObject.Predmet.ProtuStrankaListFormatedOIB>
    <izvorni_sadrzaj>
      <item>Z-coop jednostavno društvo s ograničenom odgovornošću za trgovinu i usluge, OIB 01747747814</item>
    </izvorni_sadrzaj>
    <derivirana_varijabla naziv="DomainObject.Predmet.ProtuStrankaListFormatedOIB_1">
      <item>Z-coop jednostavno društvo s ograničenom odgovornošću za trgovinu i usluge, OIB 01747747814</item>
    </derivirana_varijabla>
  </DomainObject.Predmet.ProtuStrankaListFormatedOIB>
  <DomainObject.Predmet.ProtuStrankaListFormatedWithAdress>
    <izvorni_sadrzaj>
      <item>Z-coop jednostavno društvo s ograničenom odgovornošću za trgovinu i usluge, Kralja Zvonimira 2, 31431 Čepin</item>
    </izvorni_sadrzaj>
    <derivirana_varijabla naziv="DomainObject.Predmet.ProtuStrankaListFormatedWithAdress_1">
      <item>Z-coop jednostavno društvo s ograničenom odgovornošću za trgovinu i usluge, Kralja Zvonimira 2, 31431 Čepin</item>
    </derivirana_varijabla>
  </DomainObject.Predmet.ProtuStrankaListFormatedWithAdress>
  <DomainObject.Predmet.ProtuStrankaListFormatedWithAdressOIB>
    <izvorni_sadrzaj>
      <item>Z-coop jednostavno društvo s ograničenom odgovornošću za trgovinu i usluge, OIB 01747747814, Kralja Zvonimira 2, 31431 Čepin</item>
    </izvorni_sadrzaj>
    <derivirana_varijabla naziv="DomainObject.Predmet.ProtuStrankaListFormatedWithAdressOIB_1">
      <item>Z-coop jednostavno društvo s ograničenom odgovornošću za trgovinu i usluge, OIB 01747747814, Kralja Zvonimira 2, 31431 Čepin</item>
    </derivirana_varijabla>
  </DomainObject.Predmet.ProtuStrankaListFormatedWithAdressOIB>
  <DomainObject.Predmet.ProtuStrankaListNazivFormated>
    <izvorni_sadrzaj>
      <item>Z-coop jednostavno društvo s ograničenom odgovornošću za trgovinu i usluge</item>
    </izvorni_sadrzaj>
    <derivirana_varijabla naziv="DomainObject.Predmet.ProtuStrankaListNazivFormated_1">
      <item>Z-coop jednostavno društvo s ograničenom odgovornošću za trgovinu i usluge</item>
    </derivirana_varijabla>
  </DomainObject.Predmet.ProtuStrankaListNazivFormated>
  <DomainObject.Predmet.ProtuStrankaListNazivFormatedOIB>
    <izvorni_sadrzaj>
      <item>Z-coop jednostavno društvo s ograničenom odgovornošću za trgovinu i usluge, OIB 01747747814</item>
    </izvorni_sadrzaj>
    <derivirana_varijabla naziv="DomainObject.Predmet.ProtuStrankaListNazivFormatedOIB_1">
      <item>Z-coop jednostavno društvo s ograničenom odgovornošću za trgovinu i usluge, OIB 01747747814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Z-coop jednostavno društvo s ograničenom odgovornošću za trgovinu i usluge</izvorni_sadrzaj>
    <derivirana_varijabla naziv="DomainObject.Predmet.ProtustrankaIDrugi_1">Z-coop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Z-coop jednostavno društvo s ograničenom odgovornošću za trgovinu i usluge, OIB 01747747814, Kralja Zvonimira 2, 31431 Čepin</izvorni_sadrzaj>
    <derivirana_varijabla naziv="DomainObject.Predmet.ProtustrankaIDrugiAdressOIB_1">Z-coop jednostavno društvo s ograničenom odgovornošću za trgovinu i usluge, OIB 01747747814, Kralja Zvonimira 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Z-coop jednostavno društvo s ograničenom odgovornošću za trgovinu i usluge</item>
    </izvorni_sadrzaj>
    <derivirana_varijabla naziv="DomainObject.Predmet.SudioniciListNaziv_1">
      <item>FINA RC OSIJEK</item>
      <item>Z-coop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Z-coop jednostavno društvo s ograničenom odgovornošću za trgovinu i usluge, OIB 01747747814, Kralja Zvonimira 2,31431 Čepin</item>
    </izvorni_sadrzaj>
    <derivirana_varijabla naziv="DomainObject.Predmet.SudioniciListAdressOIB_1">
      <item>FINA RC OSIJEK, OIB 85821130368</item>
      <item>Z-coop jednostavno društvo s ograničenom odgovornošću za trgovinu i usluge, OIB 01747747814, Kralja Zvonimira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01747747814</item>
    </izvorni_sadrzaj>
    <derivirana_varijabla naziv="DomainObject.Predmet.SudioniciListNazivOIB_1">
      <item>, OIB 85821130368</item>
      <item>, OIB 01747747814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456341-E998-4A0C-8F76-A2E3E1F23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2601</properties:Characters>
  <properties:Lines>88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2017-01-04T11:24:00Z</dcterms:created>
  <dc:creator>wsadmin</dc:creator>
  <cp:lastModifiedBy>Sanja Ban</cp:lastModifiedBy>
  <cp:lastPrinted>2017-01-04T11:26:00Z</cp:lastPrinted>
  <dcterms:modified xmlns:xsi="http://www.w3.org/2001/XMLSchema-instance" xsi:type="dcterms:W3CDTF">2017-01-04T11:28:00Z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