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3968d" w14:paraId="503968d" w:rsidRDefault="00501E3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1945005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01E33" w:rsidP="00501E33" w:rsidR="00AE649C">
      <w:pPr>
        <w:pStyle w:val="NormaleSPIS"/>
        <w:spacing w:after="0"/>
      </w:pPr>
      <w:r>
        <w:t xml:space="preserve">         Republika Hrvatska</w:t>
      </w:r>
    </w:p>
    <w:p w:rsidRDefault="00501E33" w:rsidP="00501E33" w:rsidR="00501E33">
      <w:pPr>
        <w:pStyle w:val="NormaleSPIS"/>
        <w:spacing w:after="0"/>
      </w:pPr>
      <w:r>
        <w:t xml:space="preserve">      Trgovački sud u Bjelovaru</w:t>
      </w:r>
    </w:p>
    <w:p w:rsidRDefault="00501E33" w:rsidP="00501E33" w:rsidR="00501E33" w:rsidRPr="00B76F3C">
      <w:pPr>
        <w:pStyle w:val="NormaleSPIS"/>
        <w:spacing w:after="0"/>
      </w:pPr>
      <w:r>
        <w:t>Bjelovar, Šetalište dr.I.Lebovića 42.</w:t>
      </w:r>
    </w:p>
    <w:p w:rsidRDefault="00501E33" w:rsidP="00501E33" w:rsidR="00501E33">
      <w:pPr>
        <w:jc w:val="right"/>
      </w:pPr>
      <w:r>
        <w:t>Poslovni broj:7 St-269/2017-107</w:t>
      </w:r>
    </w:p>
    <w:p w:rsidRDefault="00501E33" w:rsidP="00501E33" w:rsidR="00501E33">
      <w:pPr>
        <w:jc w:val="center"/>
      </w:pPr>
      <w:r>
        <w:t>R E P U B L I K A   H R V A T S K A</w:t>
      </w:r>
    </w:p>
    <w:p w:rsidRDefault="00501E33" w:rsidP="00501E33" w:rsidR="00501E33">
      <w:pPr>
        <w:jc w:val="center"/>
      </w:pPr>
      <w:r>
        <w:t>R J E Š E N J E</w:t>
      </w:r>
    </w:p>
    <w:p w:rsidRDefault="00501E33" w:rsidP="00501E33" w:rsidR="00501E33">
      <w:pPr>
        <w:ind w:firstLine="720"/>
        <w:jc w:val="both"/>
      </w:pPr>
      <w:r>
        <w:t xml:space="preserve">Trgovački sud u Bjelovaru po sucu Tomislavu </w:t>
      </w:r>
      <w:proofErr w:type="spellStart"/>
      <w:r>
        <w:t>Mrazoviću</w:t>
      </w:r>
      <w:proofErr w:type="spellEnd"/>
      <w:r>
        <w:t xml:space="preserve"> u stečajnom postupku nad stečajnim dužnikom</w:t>
      </w:r>
      <w:r>
        <w:rPr>
          <w:b/>
        </w:rPr>
        <w:t xml:space="preserve"> </w:t>
      </w:r>
      <w:r>
        <w:t>WERKOS d.o.o. u stečaju iz Osijeka, Ulica Borova 6, OIB 84820806875,</w:t>
      </w:r>
      <w:r>
        <w:rPr>
          <w:b/>
        </w:rPr>
        <w:t xml:space="preserve"> </w:t>
      </w:r>
      <w:r>
        <w:t>2. srpnja 2018.</w:t>
      </w:r>
    </w:p>
    <w:p w:rsidRDefault="00501E33" w:rsidP="00501E33" w:rsidR="00501E33">
      <w:pPr>
        <w:jc w:val="center"/>
      </w:pPr>
      <w:r>
        <w:t>r i j e š i o   j e</w:t>
      </w:r>
    </w:p>
    <w:p w:rsidRDefault="00501E33" w:rsidP="00501E33" w:rsidR="00501E33">
      <w:pPr>
        <w:jc w:val="both"/>
      </w:pPr>
      <w:r>
        <w:tab/>
      </w:r>
      <w:r>
        <w:rPr>
          <w:b/>
        </w:rPr>
        <w:t>Određuje se ročište za utvrđivanje vrijednosti nekretnina stečajnog dužnika</w:t>
      </w:r>
      <w:r>
        <w:t xml:space="preserve"> </w:t>
      </w:r>
      <w:r>
        <w:rPr>
          <w:b/>
        </w:rPr>
        <w:t xml:space="preserve">za dan 11. srpnja 2018. godine u 12,00 sati u zgradi ovog suda u Bjelovaru, Šetalište </w:t>
      </w:r>
      <w:proofErr w:type="spellStart"/>
      <w:r>
        <w:rPr>
          <w:b/>
        </w:rPr>
        <w:t>dr.Ivše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Lebovića</w:t>
      </w:r>
      <w:proofErr w:type="spellEnd"/>
      <w:r>
        <w:rPr>
          <w:b/>
        </w:rPr>
        <w:t xml:space="preserve"> 42, sudnica broj 2, na koje se pozivaju dostavom ovog rješenja stečajni upravitelj i </w:t>
      </w:r>
      <w:proofErr w:type="spellStart"/>
      <w:r>
        <w:rPr>
          <w:b/>
        </w:rPr>
        <w:t>razlučni</w:t>
      </w:r>
      <w:proofErr w:type="spellEnd"/>
      <w:r>
        <w:rPr>
          <w:b/>
        </w:rPr>
        <w:t xml:space="preserve"> vjerovnici KREDITNA BANKA ZAGREB d.d. i ERSTE &amp; STEIERMARKISCHE BANK d.d., i to za:</w:t>
      </w:r>
    </w:p>
    <w:p w:rsidRDefault="00501E33" w:rsidP="00501E33" w:rsidR="00501E33">
      <w:pPr>
        <w:ind w:firstLine="720"/>
        <w:jc w:val="both"/>
      </w:pPr>
      <w:r>
        <w:t xml:space="preserve">a)Nekretnine upisane kod Općinskog suda u Rijeci, </w:t>
      </w:r>
      <w:proofErr w:type="spellStart"/>
      <w:r>
        <w:t>zk</w:t>
      </w:r>
      <w:proofErr w:type="spellEnd"/>
      <w:r>
        <w:t xml:space="preserve"> odjel Rijeka, u z.k.ul.br. 12508 k.o. Rijeka, i to </w:t>
      </w:r>
      <w:proofErr w:type="spellStart"/>
      <w:r>
        <w:t>čkbr</w:t>
      </w:r>
      <w:proofErr w:type="spellEnd"/>
      <w:r>
        <w:t xml:space="preserve">. 958, kuća br. 7 i dvorište ukupne površine 192,5 </w:t>
      </w:r>
      <w:proofErr w:type="spellStart"/>
      <w:r>
        <w:t>čhv</w:t>
      </w:r>
      <w:proofErr w:type="spellEnd"/>
      <w:r>
        <w:t>, 2. Suvlasnički dio s neodređenim omjerom ETAŽNO VLASNIŠTVO (E-2) 1. Zgrada u Rijeci, Dolac 7. Četverosobni stan br. 4 na prvom katu koji se sastoji od četiri sobe, kuhinje, izbe, kupaonice, WC-a, hodnika i drvarnice ukupne površine od 116,24 m2, a u kojoj cijeloj nekretnini dužnik dolazi upisan kao WERKOS d.o.o., OIB: 84820806875, Osijek, Ulica borova 6,</w:t>
      </w:r>
    </w:p>
    <w:p w:rsidRDefault="00501E33" w:rsidP="00501E33" w:rsidR="00501E33">
      <w:pPr>
        <w:ind w:firstLine="720"/>
        <w:jc w:val="both"/>
      </w:pPr>
      <w:r>
        <w:t xml:space="preserve">b)Nekretnine upisane kod Općinskog suda u Osijeku, </w:t>
      </w:r>
      <w:proofErr w:type="spellStart"/>
      <w:r>
        <w:t>zk</w:t>
      </w:r>
      <w:proofErr w:type="spellEnd"/>
      <w:r>
        <w:t xml:space="preserve"> odjel Osijek, u z.k.ul.br. 17986 k.o. Osijek, i to </w:t>
      </w:r>
      <w:proofErr w:type="spellStart"/>
      <w:r>
        <w:t>čkbr</w:t>
      </w:r>
      <w:proofErr w:type="spellEnd"/>
      <w:r>
        <w:t xml:space="preserve">. 10774/45, poslovna zgrada, poslovna zgrada, parkiralište, dvorište Ulica borova </w:t>
      </w:r>
      <w:proofErr w:type="spellStart"/>
      <w:r>
        <w:t>borova</w:t>
      </w:r>
      <w:proofErr w:type="spellEnd"/>
      <w:r>
        <w:t xml:space="preserve"> 6, ukupne površine 8998 m2, i to: poslovna zgrada 1412 m2, poslovna zgrada 1270 m2, parkiralište 3476 m2, dvorište 2840 m2, a u kojoj cijeloj nekretnini dužnik dolazi upisan kao WERKOS d.o.o., OIB: 84820806875, Osijek, Ulica borova 6, u 1/</w:t>
      </w:r>
      <w:proofErr w:type="spellStart"/>
      <w:r>
        <w:t>1</w:t>
      </w:r>
      <w:proofErr w:type="spellEnd"/>
      <w:r>
        <w:t xml:space="preserve"> dijela,</w:t>
      </w:r>
    </w:p>
    <w:p w:rsidRDefault="00501E33" w:rsidP="00501E33" w:rsidR="00501E33">
      <w:pPr>
        <w:jc w:val="both"/>
      </w:pPr>
      <w:r>
        <w:tab/>
        <w:t xml:space="preserve">c)Nekretnine upisane kod Općinskog suda u Osijeku, </w:t>
      </w:r>
      <w:proofErr w:type="spellStart"/>
      <w:r>
        <w:t>zk</w:t>
      </w:r>
      <w:proofErr w:type="spellEnd"/>
      <w:r>
        <w:t xml:space="preserve"> odjel Osijek, u z.k.ul.br. 20104, k.o. Osijek, i to </w:t>
      </w:r>
      <w:proofErr w:type="spellStart"/>
      <w:r>
        <w:t>čkbr</w:t>
      </w:r>
      <w:proofErr w:type="spellEnd"/>
      <w:r>
        <w:t>. 10774/44, oranica Ul. Borova, ukupne površine 4500 m2, a u kojoj cijeloj nekretnini dužnik dolazi upisan kao WERKOS d.o.o., OIB: 84820806875, Osijek, Ulica borova 6, u 1/</w:t>
      </w:r>
      <w:proofErr w:type="spellStart"/>
      <w:r>
        <w:t>1</w:t>
      </w:r>
      <w:proofErr w:type="spellEnd"/>
      <w:r>
        <w:t xml:space="preserve"> dijela,</w:t>
      </w:r>
    </w:p>
    <w:p w:rsidRDefault="00501E33" w:rsidP="00501E33" w:rsidR="00501E33">
      <w:pPr>
        <w:ind w:firstLine="708" w:right="-1"/>
        <w:jc w:val="both"/>
      </w:pPr>
      <w:r>
        <w:t xml:space="preserve">d)Nekretnine upisane kod Općinskog suda u Novom Zagrebu, </w:t>
      </w:r>
      <w:proofErr w:type="spellStart"/>
      <w:r>
        <w:t>zk</w:t>
      </w:r>
      <w:proofErr w:type="spellEnd"/>
      <w:r>
        <w:t xml:space="preserve"> odjel Novi Zagreb, u z.k.ul. </w:t>
      </w:r>
      <w:proofErr w:type="spellStart"/>
      <w:r>
        <w:t>br</w:t>
      </w:r>
      <w:proofErr w:type="spellEnd"/>
      <w:r>
        <w:t xml:space="preserve"> 969 k.o. </w:t>
      </w:r>
      <w:proofErr w:type="spellStart"/>
      <w:r>
        <w:t>Zaprudski</w:t>
      </w:r>
      <w:proofErr w:type="spellEnd"/>
      <w:r>
        <w:t xml:space="preserve"> Otok, i to </w:t>
      </w:r>
      <w:proofErr w:type="spellStart"/>
      <w:r>
        <w:t>čkbr</w:t>
      </w:r>
      <w:proofErr w:type="spellEnd"/>
      <w:r>
        <w:t xml:space="preserve">: 289/10, poslovna zgrada br.13, 15, 17 Ulica Damira  Tomljanovića-Gavrana, zgrada mješovite uporabe br.7 Ulica Damira Tomljanovića Gavrana, stambena zgrada br.11 Ulica Ede Murtića, zgrada mješovite uporabe Ulica Damira Tomljanovića-Gavrana br.9, 11; Ulica Ede Murtića br.7, 9; Ulica Vjenceslava </w:t>
      </w:r>
      <w:proofErr w:type="spellStart"/>
      <w:r>
        <w:t>Richtera</w:t>
      </w:r>
      <w:proofErr w:type="spellEnd"/>
      <w:r>
        <w:t xml:space="preserve"> br.4, 6 ; dvorište, ukupne površine 16182 m2, i to: poslovna zgrada br.13, 15, 17 Ulica Damira Tomljanovića-Gavrana 4029 m2,  zgrada mješovite uporabe br.7 Ulica Damira Tomljanovića-Gavrana 439 m2, stambena zgrada br.11 Ulica Ede Murtića 439 m2, zgrada mješovite </w:t>
      </w:r>
    </w:p>
    <w:p w:rsidRDefault="00501E33" w:rsidP="00501E33" w:rsidR="00501E33">
      <w:pPr>
        <w:spacing w:after="0"/>
        <w:ind w:firstLine="708" w:right="-1"/>
        <w:jc w:val="center"/>
      </w:pPr>
      <w:r>
        <w:lastRenderedPageBreak/>
        <w:t>2</w:t>
      </w:r>
    </w:p>
    <w:p w:rsidRDefault="00501E33" w:rsidP="00501E33" w:rsidR="00501E33">
      <w:pPr>
        <w:ind w:firstLine="708" w:right="-1"/>
        <w:jc w:val="right"/>
      </w:pPr>
      <w:r>
        <w:t>Poslovni broj:7 St-269/2017-107</w:t>
      </w:r>
    </w:p>
    <w:p w:rsidRDefault="00501E33" w:rsidP="00501E33" w:rsidR="00501E33">
      <w:pPr>
        <w:ind w:right="-1"/>
        <w:jc w:val="both"/>
      </w:pPr>
      <w:r>
        <w:t xml:space="preserve">uporabe Ulica Damira Tomljanovića-Gavrana br.9, 11; Ulica Ede Murtića br. 7, 9,Ulica Vjenceslava </w:t>
      </w:r>
      <w:proofErr w:type="spellStart"/>
      <w:r>
        <w:t>Richtera</w:t>
      </w:r>
      <w:proofErr w:type="spellEnd"/>
      <w:r>
        <w:t xml:space="preserve"> br.4, 6; 4283 m2, dvorište 6992 m2, </w:t>
      </w:r>
    </w:p>
    <w:p w:rsidRDefault="00501E33" w:rsidP="00501E33" w:rsidR="00501E33">
      <w:pPr>
        <w:ind w:firstLine="708" w:right="-1"/>
        <w:jc w:val="both"/>
      </w:pPr>
      <w:r>
        <w:t xml:space="preserve">882.Suvlasnički dio: 5815/4264030 ETAŽNO VLASNIŠTVO (E-882) 1. stan C-ST.20.109., dilatacija C, prvi kat, površine 64,46 m2(reducirana površina 56,93 m2) i spremištem SP21, u podrumu zgrade - etaža -3, površine 2,44 m2 (reducirana površina 1,22 m2), sveukupne površine 66,90 m2 (reducirana površina 58,15 m2), a u kojoj cijeloj nekretnini dužnik dolazi upisan kao WERKOS d.o.o., OIB: 84820806875, Osijek, Ulica borova 6, </w:t>
      </w:r>
    </w:p>
    <w:p w:rsidRDefault="00501E33" w:rsidP="00501E33" w:rsidR="00501E33">
      <w:pPr>
        <w:ind w:firstLine="708" w:right="-1"/>
        <w:jc w:val="both"/>
      </w:pPr>
      <w:r>
        <w:rPr>
          <w:b/>
        </w:rPr>
        <w:t>e)</w:t>
      </w:r>
      <w:r>
        <w:t xml:space="preserve">Nekretnine upisane kod Općinskog suda u Novom Zagrebu, </w:t>
      </w:r>
      <w:proofErr w:type="spellStart"/>
      <w:r>
        <w:t>zk</w:t>
      </w:r>
      <w:proofErr w:type="spellEnd"/>
      <w:r>
        <w:t xml:space="preserve"> odjel Novi Zagreb, u z.k.ul. </w:t>
      </w:r>
      <w:proofErr w:type="spellStart"/>
      <w:r>
        <w:t>br</w:t>
      </w:r>
      <w:proofErr w:type="spellEnd"/>
      <w:r>
        <w:t xml:space="preserve"> 969 k.o. </w:t>
      </w:r>
      <w:proofErr w:type="spellStart"/>
      <w:r>
        <w:t>Zaprudski</w:t>
      </w:r>
      <w:proofErr w:type="spellEnd"/>
      <w:r>
        <w:t xml:space="preserve"> Otok, i to </w:t>
      </w:r>
      <w:proofErr w:type="spellStart"/>
      <w:r>
        <w:t>čkbr</w:t>
      </w:r>
      <w:proofErr w:type="spellEnd"/>
      <w:r>
        <w:t xml:space="preserve">: 289/10, poslovna zgrada br.13, 15, 17 Ulica Damira  Tomljanovića-Gavrana, zgrada mješovite uporabe br.7 Ulica Damira Tomljanovića Gavrana, stambena zgrada br.11 Ulica Ede Murtića, zgrada mješovite uporabe Ulica Damira Tomljanovića-Gavrana br.9, 11; Ulica Ede Murtića br.7, 9; Ulica Vjenceslava </w:t>
      </w:r>
      <w:proofErr w:type="spellStart"/>
      <w:r>
        <w:t>Richtera</w:t>
      </w:r>
      <w:proofErr w:type="spellEnd"/>
      <w:r>
        <w:t xml:space="preserve"> br.4, 6 ; dvorište, ukupne površine 16182 m2, i to: poslovna zgrada br.13, 15, 17 Ulica Damira Tomljanovića-Gavrana 4029 m2,  zgrada mješovite uporabe br.7 Ulica Damira Tomljanovića-Gavrana 439 m2, stambena zgrada br.11 Ulica Ede Murtića 439 m2, zgrada mješovite uporabe Ulica Damira Tomljanovića-Gavrana br.9, 11; Ulica Ede Murtića br. 7, 9,Ulica Vjenceslava </w:t>
      </w:r>
      <w:proofErr w:type="spellStart"/>
      <w:r>
        <w:t>Richtera</w:t>
      </w:r>
      <w:proofErr w:type="spellEnd"/>
      <w:r>
        <w:t xml:space="preserve"> br.4, 6; 4283 m2, dvorište 6992 m2, </w:t>
      </w:r>
    </w:p>
    <w:p w:rsidRDefault="00501E33" w:rsidP="00501E33" w:rsidR="00501E33">
      <w:pPr>
        <w:ind w:firstLine="708"/>
        <w:jc w:val="both"/>
      </w:pPr>
      <w:r>
        <w:t>215. Suvlasnički dio: 625/4264030 ETAŽNO VLASNIŠTVO (E-215) 1. parkirališno mjesto oznake S26, u podrumu zgrade - etaža -3, površine 12,50 m2; (reducirana površina 6,25 m2), a u kojoj cijeloj nekretnini dužnik dolazi upisan kao WERKOS d.o.o., OIB: 84820806875, Osijek, Ulica borova 6,</w:t>
      </w:r>
    </w:p>
    <w:p w:rsidRDefault="00501E33" w:rsidP="00501E33" w:rsidR="00501E33">
      <w:pPr>
        <w:jc w:val="both"/>
      </w:pPr>
      <w:r>
        <w:tab/>
        <w:t xml:space="preserve">f)Nekretnine upisane kod Općinskog suda u Osijeku, </w:t>
      </w:r>
      <w:proofErr w:type="spellStart"/>
      <w:r>
        <w:t>zk</w:t>
      </w:r>
      <w:proofErr w:type="spellEnd"/>
      <w:r>
        <w:t xml:space="preserve"> odjel Beli Manastir, u z.k.ul. br. 1287 k.o. Beli Manastir i to </w:t>
      </w:r>
      <w:proofErr w:type="spellStart"/>
      <w:r>
        <w:t>čkbr</w:t>
      </w:r>
      <w:proofErr w:type="spellEnd"/>
      <w:r>
        <w:t>. 2794/1 oranica i materijalna graba-ostalo zemljište, ukupne površine 38432 m2, a u kojoj cijeloj nekretnini dužnik dolazi upisan kao WERKOS d.o.o., OIB: 84820806875, Osijek, Ulica borova 6, u 1/</w:t>
      </w:r>
      <w:proofErr w:type="spellStart"/>
      <w:r>
        <w:t>1</w:t>
      </w:r>
      <w:proofErr w:type="spellEnd"/>
      <w:r>
        <w:t xml:space="preserve"> dijela,</w:t>
      </w:r>
    </w:p>
    <w:p w:rsidRDefault="00501E33" w:rsidP="00501E33" w:rsidR="00501E33">
      <w:pPr>
        <w:ind w:firstLine="708" w:right="-1"/>
        <w:jc w:val="both"/>
      </w:pPr>
      <w:r>
        <w:t xml:space="preserve">g)Nekretnine upisane kod Općinskog suda u Velikog Gorici, </w:t>
      </w:r>
      <w:proofErr w:type="spellStart"/>
      <w:r>
        <w:t>zk</w:t>
      </w:r>
      <w:proofErr w:type="spellEnd"/>
      <w:r>
        <w:t xml:space="preserve"> odjel Velika Gorica, u z.k.ul. br. 2968 k.o. Velika Gorica i to </w:t>
      </w:r>
      <w:proofErr w:type="spellStart"/>
      <w:r>
        <w:t>čkbr</w:t>
      </w:r>
      <w:proofErr w:type="spellEnd"/>
      <w:r>
        <w:t xml:space="preserve">. 5109, broj </w:t>
      </w:r>
      <w:proofErr w:type="spellStart"/>
      <w:r>
        <w:t>D.L</w:t>
      </w:r>
      <w:proofErr w:type="spellEnd"/>
      <w:r>
        <w:t xml:space="preserve">. 31,  </w:t>
      </w:r>
      <w:proofErr w:type="spellStart"/>
      <w:r>
        <w:t>Hrvatke</w:t>
      </w:r>
      <w:proofErr w:type="spellEnd"/>
      <w:r>
        <w:t>, oranica, ukupne površine 3399 m2, a u kojoj cijeloj nekretnini dužnik dolazi upisan kao WERKOS d.o.o., OIB: 84820806875, Osijek, Ulica borova 6, u 1/</w:t>
      </w:r>
      <w:proofErr w:type="spellStart"/>
      <w:r>
        <w:t>1</w:t>
      </w:r>
      <w:proofErr w:type="spellEnd"/>
      <w:r>
        <w:t xml:space="preserve"> dijela,</w:t>
      </w:r>
    </w:p>
    <w:p w:rsidRDefault="00501E33" w:rsidP="00501E33" w:rsidR="00501E33">
      <w:pPr>
        <w:ind w:firstLine="708" w:right="-1"/>
        <w:jc w:val="both"/>
      </w:pPr>
      <w:r>
        <w:t xml:space="preserve">h)Nekretnine upisane kod Općinskog suda u Velikog Gorici, </w:t>
      </w:r>
      <w:proofErr w:type="spellStart"/>
      <w:r>
        <w:t>zk</w:t>
      </w:r>
      <w:proofErr w:type="spellEnd"/>
      <w:r>
        <w:t xml:space="preserve"> odjel Velika Gorica, u z.k.ul. br. 2967 k.o. Velika Gorica i to </w:t>
      </w:r>
      <w:proofErr w:type="spellStart"/>
      <w:r>
        <w:t>čkbr</w:t>
      </w:r>
      <w:proofErr w:type="spellEnd"/>
      <w:r>
        <w:t xml:space="preserve">. 5108, broj </w:t>
      </w:r>
      <w:proofErr w:type="spellStart"/>
      <w:r>
        <w:t>D.L</w:t>
      </w:r>
      <w:proofErr w:type="spellEnd"/>
      <w:r>
        <w:t xml:space="preserve">. 31,  </w:t>
      </w:r>
      <w:proofErr w:type="spellStart"/>
      <w:r>
        <w:t>Hrvatke</w:t>
      </w:r>
      <w:proofErr w:type="spellEnd"/>
      <w:r>
        <w:t>, oranica, ukupne površine 3367 m2, a u kojoj cijeloj nekretnini dužnik dolazi upisan kao WERKOS d.o.o., OIB: 84820806875, Osijek, Ulica borova 6, u 1/</w:t>
      </w:r>
      <w:proofErr w:type="spellStart"/>
      <w:r>
        <w:t>1</w:t>
      </w:r>
      <w:proofErr w:type="spellEnd"/>
      <w:r>
        <w:t xml:space="preserve"> dijela,</w:t>
      </w:r>
    </w:p>
    <w:p w:rsidRDefault="00501E33" w:rsidP="00501E33" w:rsidR="00501E33">
      <w:pPr>
        <w:ind w:firstLine="708" w:right="-1"/>
        <w:jc w:val="both"/>
      </w:pPr>
      <w:r>
        <w:rPr>
          <w:b/>
        </w:rPr>
        <w:t xml:space="preserve">i) </w:t>
      </w:r>
      <w:r>
        <w:t xml:space="preserve">Nekretnine upisane kod Općinskog suda u Velikog Gorici, </w:t>
      </w:r>
      <w:proofErr w:type="spellStart"/>
      <w:r>
        <w:t>zk</w:t>
      </w:r>
      <w:proofErr w:type="spellEnd"/>
      <w:r>
        <w:t xml:space="preserve"> odjel Velika Gorica, u z.k.ul. br. 2966 k.o. Velika Gorica i to </w:t>
      </w:r>
      <w:proofErr w:type="spellStart"/>
      <w:r>
        <w:t>čkbr</w:t>
      </w:r>
      <w:proofErr w:type="spellEnd"/>
      <w:r>
        <w:t xml:space="preserve">. 5107, broj </w:t>
      </w:r>
      <w:proofErr w:type="spellStart"/>
      <w:r>
        <w:t>D.L</w:t>
      </w:r>
      <w:proofErr w:type="spellEnd"/>
      <w:r>
        <w:t xml:space="preserve">. 31,  </w:t>
      </w:r>
      <w:proofErr w:type="spellStart"/>
      <w:r>
        <w:t>Hrvatke</w:t>
      </w:r>
      <w:proofErr w:type="spellEnd"/>
      <w:r>
        <w:t>, oranica, ukupne površine 3325 m2, a u kojoj cijeloj nekretnini dužnik dolazi upisan kao WERKOS d.o.o., OIB: 84820806875, Osijek, Ulica borova 6, u 1/</w:t>
      </w:r>
      <w:proofErr w:type="spellStart"/>
      <w:r>
        <w:t>1</w:t>
      </w:r>
      <w:proofErr w:type="spellEnd"/>
      <w:r>
        <w:t xml:space="preserve"> dijela,</w:t>
      </w:r>
    </w:p>
    <w:p w:rsidRDefault="00501E33" w:rsidP="00501E33" w:rsidR="00501E33">
      <w:pPr>
        <w:ind w:firstLine="708" w:right="-1"/>
        <w:jc w:val="both"/>
        <w:rPr>
          <w:b/>
        </w:rPr>
      </w:pPr>
    </w:p>
    <w:p w:rsidRDefault="00501E33" w:rsidP="00501E33" w:rsidR="00501E33">
      <w:pPr>
        <w:spacing w:after="0"/>
        <w:ind w:firstLine="708" w:right="-1"/>
        <w:jc w:val="center"/>
      </w:pPr>
      <w:r>
        <w:lastRenderedPageBreak/>
        <w:t>3</w:t>
      </w:r>
    </w:p>
    <w:p w:rsidRDefault="00501E33" w:rsidP="00501E33" w:rsidR="00501E33">
      <w:pPr>
        <w:ind w:firstLine="708" w:right="-1"/>
        <w:jc w:val="right"/>
        <w:rPr>
          <w:b/>
        </w:rPr>
      </w:pPr>
      <w:r>
        <w:t>Poslovni broj:7 St-269/2017-107</w:t>
      </w:r>
    </w:p>
    <w:p w:rsidRDefault="00501E33" w:rsidP="00501E33" w:rsidR="00501E33">
      <w:pPr>
        <w:ind w:firstLine="708" w:right="-1"/>
        <w:jc w:val="both"/>
      </w:pPr>
      <w:r>
        <w:rPr>
          <w:b/>
        </w:rPr>
        <w:t>j)</w:t>
      </w:r>
      <w:r>
        <w:t xml:space="preserve">Nekretnine upisane kod Općinskog suda u Velikog Gorici, </w:t>
      </w:r>
      <w:proofErr w:type="spellStart"/>
      <w:r>
        <w:t>zk</w:t>
      </w:r>
      <w:proofErr w:type="spellEnd"/>
      <w:r>
        <w:t xml:space="preserve"> odjel Velika Gorica, u z.k.ul. br. 2965 k.o. Velika Gorica i to </w:t>
      </w:r>
      <w:proofErr w:type="spellStart"/>
      <w:r>
        <w:t>čkbr</w:t>
      </w:r>
      <w:proofErr w:type="spellEnd"/>
      <w:r>
        <w:t xml:space="preserve">. 5106, broj </w:t>
      </w:r>
      <w:proofErr w:type="spellStart"/>
      <w:r>
        <w:t>D.L</w:t>
      </w:r>
      <w:proofErr w:type="spellEnd"/>
      <w:r>
        <w:t xml:space="preserve">. 31,  </w:t>
      </w:r>
      <w:proofErr w:type="spellStart"/>
      <w:r>
        <w:t>Hrvatke</w:t>
      </w:r>
      <w:proofErr w:type="spellEnd"/>
      <w:r>
        <w:t>, oranica, ukupne površine 3247 m2, a u kojoj cijeloj nekretnini dužnik dolazi upisan kao WERKOS d.o.o., OIB: 84820806875, Osijek, Ulica borova 6, u 1/</w:t>
      </w:r>
      <w:proofErr w:type="spellStart"/>
      <w:r>
        <w:t>1</w:t>
      </w:r>
      <w:proofErr w:type="spellEnd"/>
      <w:r>
        <w:t xml:space="preserve"> dijela</w:t>
      </w:r>
    </w:p>
    <w:p w:rsidRDefault="00501E33" w:rsidP="00501E33" w:rsidR="00501E33">
      <w:pPr>
        <w:ind w:firstLine="708"/>
        <w:jc w:val="both"/>
      </w:pPr>
      <w:r>
        <w:rPr>
          <w:b/>
        </w:rPr>
        <w:t>k)</w:t>
      </w:r>
      <w:r>
        <w:t xml:space="preserve">Nekretnine upisane kod Općinskog suda u Velikog Gorici, </w:t>
      </w:r>
      <w:proofErr w:type="spellStart"/>
      <w:r>
        <w:t>zk</w:t>
      </w:r>
      <w:proofErr w:type="spellEnd"/>
      <w:r>
        <w:t xml:space="preserve"> odjel Velika Gorica, u z.k.ul. br. 2964 k.o. Velika Gorica i to </w:t>
      </w:r>
      <w:proofErr w:type="spellStart"/>
      <w:r>
        <w:t>čkbr</w:t>
      </w:r>
      <w:proofErr w:type="spellEnd"/>
      <w:r>
        <w:t xml:space="preserve">. 5145, broj </w:t>
      </w:r>
      <w:proofErr w:type="spellStart"/>
      <w:r>
        <w:t>D.L</w:t>
      </w:r>
      <w:proofErr w:type="spellEnd"/>
      <w:r>
        <w:t xml:space="preserve">. 31,  </w:t>
      </w:r>
      <w:proofErr w:type="spellStart"/>
      <w:r>
        <w:t>Hrvatke</w:t>
      </w:r>
      <w:proofErr w:type="spellEnd"/>
      <w:r>
        <w:t>, oranica, ukupne površine 2092 m2, a u kojoj cijeloj nekretnini dužnik dolazi upisan kao WERKOS d.o.o., OIB: 84820806875, Osijek, Ulica borova 6, u 1/</w:t>
      </w:r>
      <w:proofErr w:type="spellStart"/>
      <w:r>
        <w:t>1</w:t>
      </w:r>
      <w:proofErr w:type="spellEnd"/>
      <w:r>
        <w:t xml:space="preserve"> dijela</w:t>
      </w:r>
      <w:r>
        <w:tab/>
      </w:r>
    </w:p>
    <w:p w:rsidRDefault="00501E33" w:rsidP="00501E33" w:rsidR="00501E33">
      <w:pPr>
        <w:ind w:firstLine="708"/>
        <w:jc w:val="both"/>
      </w:pPr>
      <w:r>
        <w:rPr>
          <w:b/>
        </w:rPr>
        <w:t>l)</w:t>
      </w:r>
      <w:r>
        <w:t xml:space="preserve">Nekretnine upisane kod Općinskog suda u Velikog Gorici, </w:t>
      </w:r>
      <w:proofErr w:type="spellStart"/>
      <w:r>
        <w:t>zk</w:t>
      </w:r>
      <w:proofErr w:type="spellEnd"/>
      <w:r>
        <w:t xml:space="preserve"> odjel Velika Gorica, u z.k.ul. br. 2963 k.o. Velika Gorica i to </w:t>
      </w:r>
      <w:proofErr w:type="spellStart"/>
      <w:r>
        <w:t>čkbr</w:t>
      </w:r>
      <w:proofErr w:type="spellEnd"/>
      <w:r>
        <w:t xml:space="preserve">. 5144, broj </w:t>
      </w:r>
      <w:proofErr w:type="spellStart"/>
      <w:r>
        <w:t>D.L</w:t>
      </w:r>
      <w:proofErr w:type="spellEnd"/>
      <w:r>
        <w:t xml:space="preserve">. 31,  </w:t>
      </w:r>
      <w:proofErr w:type="spellStart"/>
      <w:r>
        <w:t>Hrvatke</w:t>
      </w:r>
      <w:proofErr w:type="spellEnd"/>
      <w:r>
        <w:t>, oranica, ukupne površine 3091 m2, a u kojoj cijeloj nekretnini dužnik dolazi upisan kao WERKOS d.o.o., OIB: 84820806875, Osijek, Ulica borova 6, u 1/</w:t>
      </w:r>
      <w:proofErr w:type="spellStart"/>
      <w:r>
        <w:t>1</w:t>
      </w:r>
      <w:proofErr w:type="spellEnd"/>
      <w:r>
        <w:t xml:space="preserve"> dijela,</w:t>
      </w:r>
    </w:p>
    <w:p w:rsidRDefault="00501E33" w:rsidP="00501E33" w:rsidR="00501E33">
      <w:pPr>
        <w:ind w:firstLine="708"/>
        <w:jc w:val="both"/>
      </w:pPr>
      <w:r>
        <w:rPr>
          <w:b/>
        </w:rPr>
        <w:t>m)</w:t>
      </w:r>
      <w:r>
        <w:t xml:space="preserve">Nekretnine upisane kod Općinskog suda u Velikog Gorici, </w:t>
      </w:r>
      <w:proofErr w:type="spellStart"/>
      <w:r>
        <w:t>zk</w:t>
      </w:r>
      <w:proofErr w:type="spellEnd"/>
      <w:r>
        <w:t xml:space="preserve"> odjel Velika Gorica, u z.k.ul. br. 2962 k.o. Velika Gorica i to </w:t>
      </w:r>
      <w:proofErr w:type="spellStart"/>
      <w:r>
        <w:t>čkbr</w:t>
      </w:r>
      <w:proofErr w:type="spellEnd"/>
      <w:r>
        <w:t xml:space="preserve">. 5142, broj </w:t>
      </w:r>
      <w:proofErr w:type="spellStart"/>
      <w:r>
        <w:t>D.L</w:t>
      </w:r>
      <w:proofErr w:type="spellEnd"/>
      <w:r>
        <w:t xml:space="preserve">. 31,  </w:t>
      </w:r>
      <w:proofErr w:type="spellStart"/>
      <w:r>
        <w:t>Hrvatke</w:t>
      </w:r>
      <w:proofErr w:type="spellEnd"/>
      <w:r>
        <w:t>, oranica, ukupne površine 2842 m2, a u kojoj cijeloj nekretnini dužnik dolazi upisan kao WERKOS d.o.o., OIB: 84820806875, Osijek, Ulica borova 6, u 1/</w:t>
      </w:r>
      <w:proofErr w:type="spellStart"/>
      <w:r>
        <w:t>1</w:t>
      </w:r>
      <w:proofErr w:type="spellEnd"/>
      <w:r>
        <w:t xml:space="preserve"> dijela,</w:t>
      </w:r>
    </w:p>
    <w:p w:rsidRDefault="00501E33" w:rsidP="00501E33" w:rsidR="00501E33">
      <w:pPr>
        <w:ind w:firstLine="708"/>
        <w:jc w:val="both"/>
      </w:pPr>
      <w:r>
        <w:rPr>
          <w:b/>
        </w:rPr>
        <w:t>n)</w:t>
      </w:r>
      <w:r>
        <w:t xml:space="preserve">Nekretnine upisane kod Općinskog suda u Velikog Gorici, </w:t>
      </w:r>
      <w:proofErr w:type="spellStart"/>
      <w:r>
        <w:t>zk</w:t>
      </w:r>
      <w:proofErr w:type="spellEnd"/>
      <w:r>
        <w:t xml:space="preserve"> odjel Velika Gorica, u z.k.ul. br. 2961 k.o. Velika Gorica i to </w:t>
      </w:r>
      <w:proofErr w:type="spellStart"/>
      <w:r>
        <w:t>čkbr</w:t>
      </w:r>
      <w:proofErr w:type="spellEnd"/>
      <w:r>
        <w:t xml:space="preserve">. 5143, broj </w:t>
      </w:r>
      <w:proofErr w:type="spellStart"/>
      <w:r>
        <w:t>D.L</w:t>
      </w:r>
      <w:proofErr w:type="spellEnd"/>
      <w:r>
        <w:t xml:space="preserve">. 31,  </w:t>
      </w:r>
      <w:proofErr w:type="spellStart"/>
      <w:r>
        <w:t>Hrvatke</w:t>
      </w:r>
      <w:proofErr w:type="spellEnd"/>
      <w:r>
        <w:t>, ukupne površine 4289 m2, i to: izgrađeno zemljište 37 m2, dvorište 4198 m2, stambena zgrada, Hrvatker.2; 54 m2, a u kojoj cijeloj nekretnini dužnik dolazi upisan kao WERKOS d.o.o., OIB: 84820806875, Osijek, Ulica borova 6, u 1/</w:t>
      </w:r>
      <w:proofErr w:type="spellStart"/>
      <w:r>
        <w:t>1</w:t>
      </w:r>
      <w:proofErr w:type="spellEnd"/>
      <w:r>
        <w:t xml:space="preserve"> dijela,</w:t>
      </w:r>
    </w:p>
    <w:p w:rsidRDefault="00501E33" w:rsidP="00501E33" w:rsidR="00501E33">
      <w:pPr>
        <w:ind w:firstLine="708"/>
        <w:jc w:val="both"/>
      </w:pPr>
      <w:r>
        <w:rPr>
          <w:b/>
        </w:rPr>
        <w:t>o)</w:t>
      </w:r>
      <w:r>
        <w:t xml:space="preserve">Nekretnine upisane kod Općinskog suda u Velikog Gorici, </w:t>
      </w:r>
      <w:proofErr w:type="spellStart"/>
      <w:r>
        <w:t>zk</w:t>
      </w:r>
      <w:proofErr w:type="spellEnd"/>
      <w:r>
        <w:t xml:space="preserve"> odjel Velika Gorica, u z.k.ul. br. 2959 k.o. Velika Gorica i to </w:t>
      </w:r>
      <w:proofErr w:type="spellStart"/>
      <w:r>
        <w:t>čkbr</w:t>
      </w:r>
      <w:proofErr w:type="spellEnd"/>
      <w:r>
        <w:t xml:space="preserve">. 5139, broj </w:t>
      </w:r>
      <w:proofErr w:type="spellStart"/>
      <w:r>
        <w:t>D.L</w:t>
      </w:r>
      <w:proofErr w:type="spellEnd"/>
      <w:r>
        <w:t xml:space="preserve">. 31,  </w:t>
      </w:r>
      <w:proofErr w:type="spellStart"/>
      <w:r>
        <w:t>Hrvatke</w:t>
      </w:r>
      <w:proofErr w:type="spellEnd"/>
      <w:r>
        <w:t>, , ukupne površine 764 m2, i to: dvorište 682 m2, stambena zgrada, Hrvatker.4; 82 m2, a u kojoj cijeloj nekretnini dužnik dolazi upisan kao WERKOS d.o.o., OIB: 84820806875, Osijek, Ulica borova 6, U 1/</w:t>
      </w:r>
      <w:proofErr w:type="spellStart"/>
      <w:r>
        <w:t>1</w:t>
      </w:r>
      <w:proofErr w:type="spellEnd"/>
      <w:r>
        <w:t xml:space="preserve"> dijela,</w:t>
      </w:r>
    </w:p>
    <w:p w:rsidRDefault="00501E33" w:rsidP="00501E33" w:rsidR="00501E33">
      <w:pPr>
        <w:ind w:firstLine="708" w:right="-1"/>
        <w:jc w:val="both"/>
      </w:pPr>
      <w:r>
        <w:rPr>
          <w:b/>
        </w:rPr>
        <w:t>p)</w:t>
      </w:r>
      <w:r>
        <w:t xml:space="preserve">Nekretnine upisane kod Općinskog građanskog suda u Zagrebu , </w:t>
      </w:r>
      <w:proofErr w:type="spellStart"/>
      <w:r>
        <w:t>zk</w:t>
      </w:r>
      <w:proofErr w:type="spellEnd"/>
      <w:r>
        <w:t xml:space="preserve"> odjel Zagreb, u z.k.ul. 30189 k.o. Grad Zagreb, i to </w:t>
      </w:r>
      <w:proofErr w:type="spellStart"/>
      <w:r>
        <w:t>čkbr</w:t>
      </w:r>
      <w:proofErr w:type="spellEnd"/>
      <w:r>
        <w:t>. 7678/4, stambeno-poslovna zgrada br. 3 i 5, stambeno-poslovna zgrada br.5A i dvorište Trpinjska ukupne površine 2738 m2, stambeno poslovna zgrada br. 3 i 5; 978 m2, dvorište 507 m2, stambeno poslovna zgrada br.5A; 1253 m2</w:t>
      </w:r>
    </w:p>
    <w:p w:rsidRDefault="00501E33" w:rsidP="00501E33" w:rsidR="00501E33">
      <w:pPr>
        <w:ind w:firstLine="708"/>
        <w:jc w:val="both"/>
      </w:pPr>
      <w:r>
        <w:t xml:space="preserve">97. Suvlasnički dio: 161/10000 ETAŽNO VLASNIŠTVO (E-97) 1. poslovni prostor u prizemlju površine 125,96 </w:t>
      </w:r>
      <w:proofErr w:type="spellStart"/>
      <w:r>
        <w:t>čm</w:t>
      </w:r>
      <w:proofErr w:type="spellEnd"/>
      <w:r>
        <w:t xml:space="preserve"> (oznake P1 i P2) u nacrtu označen oznakom kvadratna mreža smeđe i plave boje, Trpinjska br. 3, a u kojoj cijeloj nekretnini dužnik dolazi upisan kao WERKOS d.o.o., OIB: 84820806875, Osijek, Ribarska br. 1,</w:t>
      </w:r>
    </w:p>
    <w:p w:rsidRDefault="00501E33" w:rsidP="00501E33" w:rsidR="00501E33">
      <w:pPr>
        <w:ind w:firstLine="708" w:right="-1"/>
        <w:jc w:val="both"/>
      </w:pPr>
      <w:r>
        <w:rPr>
          <w:b/>
        </w:rPr>
        <w:t>r)</w:t>
      </w:r>
      <w:r>
        <w:t xml:space="preserve">Nekretnine upisane kod Općinskog građanskog suda u Zagrebu , </w:t>
      </w:r>
      <w:proofErr w:type="spellStart"/>
      <w:r>
        <w:t>zk</w:t>
      </w:r>
      <w:proofErr w:type="spellEnd"/>
      <w:r>
        <w:t xml:space="preserve"> odjel Zagreb, u z.k.ul. 30189 k.o. Grad Zagreb, i to </w:t>
      </w:r>
      <w:proofErr w:type="spellStart"/>
      <w:r>
        <w:t>čkbr</w:t>
      </w:r>
      <w:proofErr w:type="spellEnd"/>
      <w:r>
        <w:t>. 7678/4, stambeno-poslovna zgrada br. 3 i 5, stambeno-poslovna zgrada br.5A i dvorište Trpinjska ukupne površine 2738 m2, stambeno poslovna zgrada br. 3 i 5 978 m2, dvorište 507 m2, stambeno poslovna zgrada br.5A 1253 m2</w:t>
      </w:r>
    </w:p>
    <w:p w:rsidRDefault="00501E33" w:rsidP="00501E33" w:rsidR="00501E33">
      <w:pPr>
        <w:spacing w:after="0"/>
        <w:ind w:firstLine="708" w:right="-1"/>
        <w:jc w:val="center"/>
      </w:pPr>
      <w:r>
        <w:lastRenderedPageBreak/>
        <w:t>4</w:t>
      </w:r>
    </w:p>
    <w:p w:rsidRDefault="00501E33" w:rsidP="00501E33" w:rsidR="00501E33">
      <w:pPr>
        <w:ind w:firstLine="708" w:right="-1"/>
        <w:jc w:val="right"/>
      </w:pPr>
      <w:r>
        <w:t>Poslovni broj:7 St-269/2017-107</w:t>
      </w:r>
      <w:bookmarkStart w:name="_GoBack" w:id="0"/>
      <w:bookmarkEnd w:id="0"/>
    </w:p>
    <w:p w:rsidRDefault="00501E33" w:rsidP="00501E33" w:rsidR="00501E33">
      <w:pPr>
        <w:ind w:firstLine="708" w:right="-1"/>
        <w:jc w:val="both"/>
        <w:rPr>
          <w:b/>
        </w:rPr>
      </w:pPr>
      <w:r>
        <w:t xml:space="preserve">98. Suvlasnički dio: 81/10000 ETAŽNO VLASNIŠTVO (E-98) 1. poslovni prostor u podrumu površine 63,05 </w:t>
      </w:r>
      <w:proofErr w:type="spellStart"/>
      <w:r>
        <w:t>čm</w:t>
      </w:r>
      <w:proofErr w:type="spellEnd"/>
      <w:r>
        <w:t xml:space="preserve"> (oznake P.01, P.02 i P.03) u nacrtu označen oznakom kvadratna mreža žute, ružičaste i zelene boje, Trpinjska br. 3, a u kojoj cijeloj nekretnini dužnik dolazi upisan kao WERKOS d.o.o., OIB: 84820806875, Osijek, Ribarska br. 1, </w:t>
      </w:r>
    </w:p>
    <w:p w:rsidRDefault="00501E33" w:rsidP="00501E33" w:rsidR="00501E33">
      <w:pPr>
        <w:ind w:firstLine="708" w:right="-1"/>
        <w:jc w:val="both"/>
      </w:pPr>
      <w:r>
        <w:rPr>
          <w:b/>
        </w:rPr>
        <w:t>s)</w:t>
      </w:r>
      <w:r>
        <w:t xml:space="preserve">Nekretnine upisane kod Općinskog suda u Dubrovniku, </w:t>
      </w:r>
      <w:proofErr w:type="spellStart"/>
      <w:r>
        <w:t>zk</w:t>
      </w:r>
      <w:proofErr w:type="spellEnd"/>
      <w:r>
        <w:t xml:space="preserve"> odjel Ploče, u z.k.ul. 1893 k.o. Komin-Stari, i to </w:t>
      </w:r>
      <w:proofErr w:type="spellStart"/>
      <w:r>
        <w:t>čkbr</w:t>
      </w:r>
      <w:proofErr w:type="spellEnd"/>
      <w:r>
        <w:t>. 4559/120, zemljište sa zgradom (P+2 u površini od 2625 M2) Trg kralja Tomislava 22-23, u Pločama, ukupne površine 875 m2,</w:t>
      </w:r>
    </w:p>
    <w:p w:rsidRDefault="00501E33" w:rsidP="00501E33" w:rsidR="00501E33">
      <w:pPr>
        <w:ind w:firstLine="708"/>
        <w:jc w:val="both"/>
      </w:pPr>
      <w:r>
        <w:t xml:space="preserve">10. Suvlasnički dio: 190/2625 etažno vlasništvo (E-10), 1. Poslovni prostor br. 2B koji se sastoji od: Ulaznog hola, hodnika, i sedam ureda, ukupne površine 190,41 m2 u prizemlju u ul. Trg kralja Tomislava 23, označeno </w:t>
      </w:r>
      <w:proofErr w:type="spellStart"/>
      <w:r>
        <w:t>rozom</w:t>
      </w:r>
      <w:proofErr w:type="spellEnd"/>
      <w:r>
        <w:t xml:space="preserve"> bojom u tlocrtu elaborata, a u kojoj cijeloj nekretnini dužnik dolazi upisan kao WERKOS d.o.o., OIB: 84820806875, Osijek, Ulica borova 6,</w:t>
      </w:r>
    </w:p>
    <w:p w:rsidRDefault="00501E33" w:rsidP="00501E33" w:rsidR="00501E33">
      <w:pPr>
        <w:ind w:firstLine="708"/>
        <w:jc w:val="both"/>
      </w:pPr>
      <w:r>
        <w:rPr>
          <w:b/>
        </w:rPr>
        <w:t>t)</w:t>
      </w:r>
      <w:r>
        <w:t xml:space="preserve">Nekretnine upisane kod Općinskog suda u Osijeku, </w:t>
      </w:r>
      <w:proofErr w:type="spellStart"/>
      <w:r>
        <w:t>zk</w:t>
      </w:r>
      <w:proofErr w:type="spellEnd"/>
      <w:r>
        <w:t xml:space="preserve"> odjel Beli Manastir, u z.k.ul. 394 k.o. Beli Manastir, i to </w:t>
      </w:r>
      <w:proofErr w:type="spellStart"/>
      <w:r>
        <w:t>čkbr</w:t>
      </w:r>
      <w:proofErr w:type="spellEnd"/>
      <w:r>
        <w:t>. 2794/2 oranica ukupne površine 36562 m2, a u kojoj cijeloj nekretnini dužnik dolazi upisan kao WERKOS d.o.o., OIB: 84820806875, Osijek, Ulica borova 6, U 1/</w:t>
      </w:r>
      <w:proofErr w:type="spellStart"/>
      <w:r>
        <w:t>1</w:t>
      </w:r>
      <w:proofErr w:type="spellEnd"/>
      <w:r>
        <w:t xml:space="preserve"> dijela.</w:t>
      </w:r>
      <w:r>
        <w:tab/>
      </w:r>
    </w:p>
    <w:p w:rsidRDefault="00501E33" w:rsidP="00501E33" w:rsidR="00501E33">
      <w:pPr>
        <w:ind w:firstLine="720"/>
        <w:jc w:val="center"/>
      </w:pPr>
      <w:r>
        <w:t>Bjelovar 2. srpnja 2018.</w:t>
      </w:r>
    </w:p>
    <w:p w:rsidRDefault="00501E33" w:rsidP="00501E33" w:rsidR="00501E33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Sudac</w:t>
      </w:r>
    </w:p>
    <w:p w:rsidRDefault="00501E33" w:rsidP="00501E33" w:rsidR="00501E33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Tomislav Mrazović,v.r.</w:t>
      </w:r>
    </w:p>
    <w:p w:rsidRDefault="00501E33" w:rsidP="00501E33" w:rsidR="00501E33">
      <w:pPr>
        <w:spacing w:after="0"/>
        <w:ind w:firstLine="720"/>
        <w:jc w:val="both"/>
      </w:pPr>
      <w:r>
        <w:t xml:space="preserve">                                              </w:t>
      </w:r>
      <w:r>
        <w:t xml:space="preserve">                         </w:t>
      </w:r>
      <w:r>
        <w:t xml:space="preserve">    Za točnost </w:t>
      </w:r>
      <w:proofErr w:type="spellStart"/>
      <w:r>
        <w:t>otpravka</w:t>
      </w:r>
      <w:proofErr w:type="spellEnd"/>
      <w:r>
        <w:t>-ovlašteni službenik</w:t>
      </w:r>
    </w:p>
    <w:p w:rsidRDefault="00501E33" w:rsidP="00501E33" w:rsidR="00501E33">
      <w:pPr>
        <w:ind w:firstLine="720"/>
        <w:jc w:val="both"/>
      </w:pPr>
      <w:r>
        <w:t xml:space="preserve">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501E33" w:rsidP="00501E33" w:rsidR="00501E33">
      <w:pPr>
        <w:jc w:val="both"/>
      </w:pPr>
      <w:r>
        <w:t>POUKA O PRAVNOM LIJEKU:Protiv ovog rješenja nije dopuštena žalba (čl.10.Stečajnog zakona, Narodne novine broj 71/15) a u svezi čl.278. Zakona o parničnom postupku, Narodne novine broj 25/13).</w:t>
      </w:r>
    </w:p>
    <w:p w:rsidRDefault="00501E33" w:rsidP="00501E33" w:rsidR="00501E33">
      <w:pPr>
        <w:jc w:val="both"/>
      </w:pPr>
    </w:p>
    <w:p w:rsidRDefault="00501E33" w:rsidP="00501E33" w:rsidR="00501E33">
      <w:pPr>
        <w:jc w:val="both"/>
      </w:pPr>
    </w:p>
    <w:p w:rsidRDefault="00501E33" w:rsidP="00501E33" w:rsidR="00501E33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E33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8459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St-269/2017-107</izvorni_sadrzaj>
    <derivirana_varijabla naziv="DomainObject.Oznaka_1">St-269/2017-107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St-269/2017</izvorni_sadrzaj>
    <derivirana_varijabla naziv="DomainObject.Predmet.OznakaBroj_1">St-269/2017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VTS</izvorni_sadrzaj>
    <derivirana_varijabla naziv="DomainObject.Predmet.PrimjedbaSuca_1">VTS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WERKOS Društvo s ograničenom odgovornošću za inženjering u graditeljstvu</izvorni_sadrzaj>
    <derivirana_varijabla naziv="DomainObject.Predmet.StrankaFormated_1">  WERKOS Društvo s ograničenom odgovornošću za inženjering u graditeljstvu</derivirana_varijabla>
  </DomainObject.Predmet.StrankaFormated>
  <DomainObject.Predmet.StrankaFormatedOIB>
    <izvorni_sadrzaj>  WERKOS Društvo s ograničenom odgovornošću za inženjering u graditeljstvu, OIB 84820806875</izvorni_sadrzaj>
    <derivirana_varijabla naziv="DomainObject.Predmet.StrankaFormatedOIB_1">  WERKOS Društvo s ograničenom odgovornošću za inženjering u graditeljstvu, OIB 84820806875</derivirana_varijabla>
  </DomainObject.Predmet.StrankaFormatedOIB>
  <DomainObject.Predmet.StrankaFormatedWithAdress>
    <izvorni_sadrzaj> WERKOS Društvo s ograničenom odgovornošću za inženjering u graditeljstvu, Ulica borova 6, 31000 Osijek</izvorni_sadrzaj>
    <derivirana_varijabla naziv="DomainObject.Predmet.StrankaFormatedWithAdress_1"> WERKOS Društvo s ograničenom odgovornošću za inženjering u graditeljstvu, Ulica borova 6, 31000 Osijek</derivirana_varijabla>
  </DomainObject.Predmet.StrankaFormatedWithAdress>
  <DomainObject.Predmet.StrankaFormatedWithAdressOIB>
    <izvorni_sadrzaj> WERKOS Društvo s ograničenom odgovornošću za inženjering u graditeljstvu, OIB 84820806875, Ulica borova 6, 31000 Osijek</izvorni_sadrzaj>
    <derivirana_varijabla naziv="DomainObject.Predmet.StrankaFormatedWithAdressOIB_1"> WERKOS Društvo s ograničenom odgovornošću za inženjering u graditeljstvu, OIB 84820806875, Ulica borova 6, 31000 Osijek</derivirana_varijabla>
  </DomainObject.Predmet.StrankaFormatedWithAdressOIB>
  <DomainObject.Predmet.StrankaWithAdress>
    <izvorni_sadrzaj>WERKOS Društvo s ograničenom odgovornošću za inženjering u graditeljstvu Ulica borova 6,31000 Osijek</izvorni_sadrzaj>
    <derivirana_varijabla naziv="DomainObject.Predmet.StrankaWithAdress_1">WERKOS Društvo s ograničenom odgovornošću za inženjering u graditeljstvu Ulica borova 6,31000 Osijek</derivirana_varijabla>
  </DomainObject.Predmet.StrankaWithAdress>
  <DomainObject.Predmet.StrankaWithAdressOIB>
    <izvorni_sadrzaj>WERKOS Društvo s ograničenom odgovornošću za inženjering u graditeljstvu, OIB 84820806875, Ulica borova 6,31000 Osijek</izvorni_sadrzaj>
    <derivirana_varijabla naziv="DomainObject.Predmet.StrankaWithAdressOIB_1">WERKOS Društvo s ograničenom odgovornošću za inženjering u graditeljstvu, OIB 84820806875, Ulica borova 6,31000 Osijek</derivirana_varijabla>
  </DomainObject.Predmet.StrankaWithAdressOIB>
  <DomainObject.Predmet.StrankaNazivFormated>
    <izvorni_sadrzaj>WERKOS Društvo s ograničenom odgovornošću za inženjering u graditeljstvu</izvorni_sadrzaj>
    <derivirana_varijabla naziv="DomainObject.Predmet.StrankaNazivFormated_1">WERKOS Društvo s ograničenom odgovornošću za inženjering u graditeljstvu</derivirana_varijabla>
  </DomainObject.Predmet.StrankaNazivFormated>
  <DomainObject.Predmet.StrankaNazivFormatedOIB>
    <izvorni_sadrzaj>WERKOS Društvo s ograničenom odgovornošću za inženjering u graditeljstvu, OIB 84820806875</izvorni_sadrzaj>
    <derivirana_varijabla naziv="DomainObject.Predmet.StrankaNazivFormatedOIB_1">WERKOS Društvo s ograničenom odgovornošću za inženjering u graditeljstvu, OIB 84820806875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WERKOS Društvo s ograničenom odgovornošću za inženjering u graditeljstvu</item>
    </izvorni_sadrzaj>
    <derivirana_varijabla naziv="DomainObject.Predmet.StrankaListFormated_1">
      <item>WERKOS Društvo s ograničenom odgovornošću za inženjering u graditeljstvu</item>
    </derivirana_varijabla>
  </DomainObject.Predmet.StrankaListFormated>
  <DomainObject.Predmet.StrankaListFormatedOIB>
    <izvorni_sadrzaj>
      <item>WERKOS Društvo s ograničenom odgovornošću za inženjering u graditeljstvu, OIB 84820806875</item>
    </izvorni_sadrzaj>
    <derivirana_varijabla naziv="DomainObject.Predmet.StrankaListFormatedOIB_1">
      <item>WERKOS Društvo s ograničenom odgovornošću za inženjering u graditeljstvu, OIB 84820806875</item>
    </derivirana_varijabla>
  </DomainObject.Predmet.StrankaListFormatedOIB>
  <DomainObject.Predmet.StrankaListFormatedWithAdress>
    <izvorni_sadrzaj>
      <item>WERKOS Društvo s ograničenom odgovornošću za inženjering u graditeljstvu, Ulica borova 6, 31000 Osijek</item>
    </izvorni_sadrzaj>
    <derivirana_varijabla naziv="DomainObject.Predmet.StrankaListFormatedWithAdress_1">
      <item>WERKOS Društvo s ograničenom odgovornošću za inženjering u graditeljstvu, Ulica borova 6, 31000 Osijek</item>
    </derivirana_varijabla>
  </DomainObject.Predmet.StrankaListFormatedWithAdress>
  <DomainObject.Predmet.StrankaListFormatedWithAdressOIB>
    <izvorni_sadrzaj>
      <item>WERKOS Društvo s ograničenom odgovornošću za inženjering u graditeljstvu, OIB 84820806875, Ulica borova 6, 31000 Osijek</item>
    </izvorni_sadrzaj>
    <derivirana_varijabla naziv="DomainObject.Predmet.StrankaListFormatedWithAdressOIB_1">
      <item>WERKOS Društvo s ograničenom odgovornošću za inženjering u graditeljstvu, OIB 84820806875, Ulica borova 6, 31000 Osijek</item>
    </derivirana_varijabla>
  </DomainObject.Predmet.StrankaListFormatedWithAdressOIB>
  <DomainObject.Predmet.StrankaListNazivFormated>
    <izvorni_sadrzaj>
      <item>WERKOS Društvo s ograničenom odgovornošću za inženjering u graditeljstvu</item>
    </izvorni_sadrzaj>
    <derivirana_varijabla naziv="DomainObject.Predmet.StrankaListNazivFormated_1">
      <item>WERKOS Društvo s ograničenom odgovornošću za inženjering u graditeljstvu</item>
    </derivirana_varijabla>
  </DomainObject.Predmet.StrankaListNazivFormated>
  <DomainObject.Predmet.StrankaListNazivFormatedOIB>
    <izvorni_sadrzaj>
      <item>WERKOS Društvo s ograničenom odgovornošću za inženjering u graditeljstvu, OIB 84820806875</item>
    </izvorni_sadrzaj>
    <derivirana_varijabla naziv="DomainObject.Predmet.StrankaListNazivFormatedOIB_1">
      <item>WERKOS Društvo s ograničenom odgovornošću za inženjering u graditeljstvu, OIB 84820806875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Snježana Sudarević</item>
      <item>Petar Velicki</item>
      <item>SUDSKI REGISTAR</item>
      <item>Antun Schmidt</item>
      <item>Milorad Zajkovski</item>
      <item>Tomislav Đuričin</item>
    </izvorni_sadrzaj>
    <derivirana_varijabla naziv="DomainObject.Predmet.OstaliListFormated_1">
      <item>Snježana Sudarević</item>
      <item>Petar Velicki</item>
      <item>SUDSKI REGISTAR</item>
      <item>Antun Schmidt</item>
      <item>Milorad Zajkovski</item>
      <item>Tomislav Đuričin</item>
    </derivirana_varijabla>
  </DomainObject.Predmet.OstaliListFormated>
  <DomainObject.Predmet.OstaliListFormatedOIB>
    <izvorni_sadrzaj>
      <item>Snježana Sudarević, OIB 83030278680</item>
      <item>Petar Velicki, OIB 13289959216</item>
      <item>SUDSKI REGISTAR</item>
      <item>Antun Schmidt, OIB 66009370452</item>
      <item>Milorad Zajkovski, OIB 59768013642</item>
      <item>Tomislav Đuričin, OIB 01733609458</item>
    </izvorni_sadrzaj>
    <derivirana_varijabla naziv="DomainObject.Predmet.OstaliListFormatedOIB_1">
      <item>Snježana Sudarević, OIB 83030278680</item>
      <item>Petar Velicki, OIB 13289959216</item>
      <item>SUDSKI REGISTAR</item>
      <item>Antun Schmidt, OIB 66009370452</item>
      <item>Milorad Zajkovski, OIB 59768013642</item>
      <item>Tomislav Đuričin, OIB 01733609458</item>
    </derivirana_varijabla>
  </DomainObject.Predmet.OstaliListFormatedOIB>
  <DomainObject.Predmet.OstaliListFormatedWithAdress>
    <izvorni_sadrzaj>
      <item>Snježana Sudarević, Kardinala Alojzija Stepinca 35, 31000 Osijek</item>
      <item>Petar Velicki, Ružina ulica 121., 31000 Osijek</item>
      <item>SUDSKI REGISTAR</item>
      <item>Antun Schmidt, Školska 1, 31000 Osijek</item>
      <item>Milorad Zajkovski, Ivana Vencla 32, 10290 Zaprešić</item>
      <item>Tomislav Đuričin, Dravska poljana 1., 42000 Varaždin</item>
    </izvorni_sadrzaj>
    <derivirana_varijabla naziv="DomainObject.Predmet.OstaliListFormatedWithAdress_1">
      <item>Snježana Sudarević, Kardinala Alojzija Stepinca 35, 31000 Osijek</item>
      <item>Petar Velicki, Ružina ulica 121., 31000 Osijek</item>
      <item>SUDSKI REGISTAR</item>
      <item>Antun Schmidt, Školska 1, 31000 Osijek</item>
      <item>Milorad Zajkovski, Ivana Vencla 32, 10290 Zaprešić</item>
      <item>Tomislav Đuričin, Dravska poljana 1., 42000 Varaždin</item>
    </derivirana_varijabla>
  </DomainObject.Predmet.OstaliListFormatedWithAdress>
  <DomainObject.Predmet.OstaliListFormatedWithAdressOIB>
    <izvorni_sadrzaj>
      <item>Snježana Sudarević, OIB 83030278680, Kardinala Alojzija Stepinca 35, 31000 Osijek</item>
      <item>Petar Velicki, OIB 13289959216, Ružina ulica 121., 31000 Osijek</item>
      <item>SUDSKI REGISTAR</item>
      <item>Antun Schmidt, OIB 66009370452, Školska 1, 31000 Osijek</item>
      <item>Milorad Zajkovski, OIB 59768013642, Ivana Vencla 32, 10290 Zaprešić</item>
      <item>Tomislav Đuričin, OIB 01733609458, Dravska poljana 1., 42000 Varaždin</item>
    </izvorni_sadrzaj>
    <derivirana_varijabla naziv="DomainObject.Predmet.OstaliListFormatedWithAdressOIB_1">
      <item>Snježana Sudarević, OIB 83030278680, Kardinala Alojzija Stepinca 35, 31000 Osijek</item>
      <item>Petar Velicki, OIB 13289959216, Ružina ulica 121., 31000 Osijek</item>
      <item>SUDSKI REGISTAR</item>
      <item>Antun Schmidt, OIB 66009370452, Školska 1, 31000 Osijek</item>
      <item>Milorad Zajkovski, OIB 59768013642, Ivana Vencla 32, 10290 Zaprešić</item>
      <item>Tomislav Đuričin, OIB 01733609458, Dravska poljana 1., 42000 Varaždin</item>
    </derivirana_varijabla>
  </DomainObject.Predmet.OstaliListFormatedWithAdressOIB>
  <DomainObject.Predmet.OstaliListNazivFormated>
    <izvorni_sadrzaj>
      <item>Snježana Sudarević</item>
      <item>Petar Velicki</item>
      <item>SUDSKI REGISTAR</item>
      <item>Antun Schmidt</item>
      <item>Milorad Zajkovski</item>
      <item>Tomislav Đuričin</item>
    </izvorni_sadrzaj>
    <derivirana_varijabla naziv="DomainObject.Predmet.OstaliListNazivFormated_1">
      <item>Snježana Sudarević</item>
      <item>Petar Velicki</item>
      <item>SUDSKI REGISTAR</item>
      <item>Antun Schmidt</item>
      <item>Milorad Zajkovski</item>
      <item>Tomislav Đuričin</item>
    </derivirana_varijabla>
  </DomainObject.Predmet.OstaliListNazivFormated>
  <DomainObject.Predmet.OstaliListNazivFormatedOIB>
    <izvorni_sadrzaj>
      <item>Snježana Sudarević, OIB 83030278680</item>
      <item>Petar Velicki, OIB 13289959216</item>
      <item>SUDSKI REGISTAR</item>
      <item>Antun Schmidt, OIB 66009370452</item>
      <item>Milorad Zajkovski, OIB 59768013642</item>
      <item>Tomislav Đuričin, OIB 01733609458</item>
    </izvorni_sadrzaj>
    <derivirana_varijabla naziv="DomainObject.Predmet.OstaliListNazivFormatedOIB_1">
      <item>Snježana Sudarević, OIB 83030278680</item>
      <item>Petar Velicki, OIB 13289959216</item>
      <item>SUDSKI REGISTAR</item>
      <item>Antun Schmidt, OIB 66009370452</item>
      <item>Milorad Zajkovski, OIB 59768013642</item>
      <item>Tomislav Đuričin, OIB 01733609458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>St-269/2017-107</izvorni_sadrzaj>
    <derivirana_varijabla naziv="DomainObject.PoslovniBrojDokumenta_1">St-269/2017-107</derivirana_varijabla>
  </DomainObject.PoslovniBrojDokumenta>
  <DomainObject.Predmet.StrankaIDrugi>
    <izvorni_sadrzaj>WERKOS Društvo s ograničenom odgovornošću za inženjering u graditeljstvu</izvorni_sadrzaj>
    <derivirana_varijabla naziv="DomainObject.Predmet.StrankaIDrugi_1">WERKOS Društvo s ograničenom odgovornošću za inženjering u graditeljstvu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WERKOS Društvo s ograničenom odgovornošću za inženjering u graditeljstvu, OIB 84820806875, Ulica borova 6, 31000 Osijek</izvorni_sadrzaj>
    <derivirana_varijabla naziv="DomainObject.Predmet.StrankaIDrugiAdressOIB_1">WERKOS Društvo s ograničenom odgovornošću za inženjering u graditeljstvu, OIB 84820806875, Ulica borova 6,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WERKOS Društvo s ograničenom odgovornošću za inženjering u graditeljstvu</item>
      <item>Snježana Sudarević</item>
      <item>Petar Velicki</item>
      <item>SUDSKI REGISTAR</item>
      <item>Antun Schmidt</item>
      <item>Milorad Zajkovski</item>
      <item>Tomislav Đuričin</item>
    </izvorni_sadrzaj>
    <derivirana_varijabla naziv="DomainObject.Predmet.SudioniciListNaziv_1">
      <item>WERKOS Društvo s ograničenom odgovornošću za inženjering u graditeljstvu</item>
      <item>Snježana Sudarević</item>
      <item>Petar Velicki</item>
      <item>SUDSKI REGISTAR</item>
      <item>Antun Schmidt</item>
      <item>Milorad Zajkovski</item>
      <item>Tomislav Đuričin</item>
    </derivirana_varijabla>
  </DomainObject.Predmet.SudioniciListNaziv>
  <DomainObject.Predmet.SudioniciListAdressOIB>
    <izvorni_sadrzaj>
      <item>WERKOS Društvo s ograničenom odgovornošću za inženjering u graditeljstvu, OIB 84820806875, Ulica borova 6,31000 Osijek</item>
      <item>Snježana Sudarević, OIB 83030278680, Kardinala Alojzija Stepinca 35,31000 Osijek</item>
      <item>Petar Velicki, OIB 13289959216, Ružina ulica 121.,31000 Osijek</item>
      <item>SUDSKI REGISTAR</item>
      <item>Antun Schmidt, OIB 66009370452, Školska 1,31000 Osijek</item>
      <item>Milorad Zajkovski, OIB 59768013642, Ivana Vencla 32,10290 Zaprešić</item>
      <item>Tomislav Đuričin, OIB 01733609458, Dravska poljana 1.,42000 Varaždin</item>
    </izvorni_sadrzaj>
    <derivirana_varijabla naziv="DomainObject.Predmet.SudioniciListAdressOIB_1">
      <item>WERKOS Društvo s ograničenom odgovornošću za inženjering u graditeljstvu, OIB 84820806875, Ulica borova 6,31000 Osijek</item>
      <item>Snježana Sudarević, OIB 83030278680, Kardinala Alojzija Stepinca 35,31000 Osijek</item>
      <item>Petar Velicki, OIB 13289959216, Ružina ulica 121.,31000 Osijek</item>
      <item>SUDSKI REGISTAR</item>
      <item>Antun Schmidt, OIB 66009370452, Školska 1,31000 Osijek</item>
      <item>Milorad Zajkovski, OIB 59768013642, Ivana Vencla 32,10290 Zaprešić</item>
      <item>Tomislav Đuričin, OIB 01733609458, Dravska poljana 1.,42000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>St-469/2017</izvorni_sadrzaj>
    <derivirana_varijabla naziv="DomainObject.Predmet.OznakaNizestupanjskogPredmeta_1">St-469/2017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518BD5-5A2B-45CE-A079-3E483486A5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1623</properties:Words>
  <properties:Characters>8683</properties:Characters>
  <properties:Lines>151</properties:Lines>
  <properties:Paragraphs>46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2018-07-02T08:28:00Z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St-269/2017-107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