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de3b" w14:paraId="fb4de3b" w:rsidRDefault="0050243D" w:rsidP="0050243D" w:rsidR="005024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0243D" w:rsidP="0050243D" w:rsidR="0050243D">
      <w:pPr>
        <w:tabs>
          <w:tab w:pos="7020" w:val="left"/>
        </w:tabs>
      </w:pPr>
      <w:r>
        <w:t xml:space="preserve">REPUBLIKA HRVATSKA </w:t>
      </w:r>
    </w:p>
    <w:p w:rsidRDefault="0050243D" w:rsidP="0050243D" w:rsidR="0050243D">
      <w:r>
        <w:t>Trgovački sud u Zagrebu</w:t>
      </w:r>
    </w:p>
    <w:p w:rsidRDefault="0050243D" w:rsidP="0050243D" w:rsidR="0050243D">
      <w:r>
        <w:t>Zagreb, Amruševa 2/II</w:t>
      </w:r>
    </w:p>
    <w:p w:rsidRDefault="0050243D" w:rsidP="0050243D" w:rsidR="0050243D"/>
    <w:p w:rsidRDefault="0050243D" w:rsidP="0050243D" w:rsidR="0050243D"/>
    <w:p w:rsidRDefault="0050243D" w:rsidP="0050243D" w:rsidR="0050243D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r>
        <w:t>183/2016, temeljem odredbe članka 430. Stečajnog zakona (N.N. br. 71/15), dana 18. siječnja 2016. godine, objavljuje:</w:t>
      </w:r>
    </w:p>
    <w:p w:rsidRDefault="0050243D" w:rsidP="0050243D" w:rsidR="0050243D">
      <w:pPr>
        <w:jc w:val="both"/>
      </w:pPr>
    </w:p>
    <w:p w:rsidRDefault="0050243D" w:rsidP="0050243D" w:rsidR="0050243D" w:rsidRPr="000E41FF">
      <w:pPr>
        <w:jc w:val="center"/>
      </w:pPr>
      <w:r w:rsidRPr="000E41FF">
        <w:t>O G L A S</w:t>
      </w:r>
    </w:p>
    <w:p w:rsidRDefault="0050243D" w:rsidP="0050243D" w:rsidR="0050243D">
      <w:pPr>
        <w:rPr>
          <w:b/>
        </w:rPr>
      </w:pPr>
    </w:p>
    <w:p w:rsidRDefault="0050243D" w:rsidP="0050243D" w:rsidR="0050243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Pr="00CF174B">
        <w:t>ALBICO d.o.o. sa sjedištem Nova Ves 40, 10000 Zagreb, OIB: 07679745266</w:t>
      </w:r>
      <w:r w:rsidRPr="00F152B1">
        <w:t>,</w:t>
      </w:r>
      <w:r>
        <w:t xml:space="preserve"> je podnijet prijedlog za pokretanje skraćenog stečajnog postupka.</w:t>
      </w:r>
    </w:p>
    <w:p w:rsidRDefault="0050243D" w:rsidP="0050243D" w:rsidR="0050243D">
      <w:pPr>
        <w:pStyle w:val="Odlomakpopisa"/>
        <w:ind w:left="0"/>
      </w:pPr>
    </w:p>
    <w:p w:rsidRDefault="0050243D" w:rsidP="0050243D" w:rsidR="0050243D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371,56 kn.</w:t>
      </w:r>
    </w:p>
    <w:p w:rsidRDefault="0050243D" w:rsidP="0050243D" w:rsidR="0050243D"/>
    <w:p w:rsidRDefault="0050243D" w:rsidP="0050243D" w:rsidR="0050243D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0243D" w:rsidP="0050243D" w:rsidR="0050243D">
      <w:pPr>
        <w:jc w:val="both"/>
      </w:pPr>
    </w:p>
    <w:p w:rsidRDefault="0050243D" w:rsidP="0050243D" w:rsidR="0050243D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0243D" w:rsidP="0050243D" w:rsidR="0050243D">
      <w:pPr>
        <w:pStyle w:val="Odlomakpopisa"/>
        <w:ind w:left="0"/>
      </w:pPr>
    </w:p>
    <w:p w:rsidRDefault="0050243D" w:rsidP="0050243D" w:rsidR="0050243D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50243D" w:rsidP="0050243D" w:rsidR="0050243D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0243D" w:rsidP="0050243D" w:rsidR="0050243D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50243D" w:rsidP="0050243D" w:rsidR="0050243D">
      <w:pPr>
        <w:jc w:val="both"/>
      </w:pPr>
    </w:p>
    <w:p w:rsidRDefault="0050243D" w:rsidP="0050243D" w:rsidR="0050243D">
      <w:pPr>
        <w:jc w:val="center"/>
      </w:pPr>
      <w:r>
        <w:t>U Zagrebu 18. siječnja 2016.</w:t>
      </w:r>
    </w:p>
    <w:p w:rsidRDefault="0050243D" w:rsidP="0050243D" w:rsidR="0050243D">
      <w:pPr>
        <w:jc w:val="center"/>
      </w:pPr>
    </w:p>
    <w:p w:rsidRDefault="0050243D" w:rsidP="0050243D" w:rsidR="0050243D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50243D" w:rsidP="0050243D" w:rsidR="0050243D" w:rsidRPr="000E41FF">
      <w:pPr>
        <w:jc w:val="both"/>
      </w:pPr>
    </w:p>
    <w:p w:rsidRDefault="0050243D" w:rsidP="0050243D" w:rsidR="0050243D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50243D" w:rsidP="0050243D" w:rsidR="0050243D">
      <w:pPr>
        <w:jc w:val="right"/>
      </w:pPr>
    </w:p>
    <w:p w:rsidRDefault="0050243D" w:rsidP="0050243D" w:rsidR="0050243D"/>
    <w:p w:rsidRDefault="0050243D" w:rsidP="0050243D" w:rsidR="0050243D"/>
    <w:p w:rsidRDefault="0050243D" w:rsidP="0050243D" w:rsidR="0050243D"/>
    <w:p w:rsidRDefault="0050243D" w:rsidP="0050243D" w:rsidR="0050243D"/>
    <w:p w:rsidRDefault="0050243D" w:rsidP="0050243D" w:rsidR="0050243D"/>
    <w:p w:rsidRDefault="0050243D" w:rsidP="0050243D" w:rsidR="0050243D"/>
    <w:p w:rsidRDefault="0050243D" w:rsidP="0050243D" w:rsidR="0050243D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43D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0243D"/>
    <w:rsid w:val="006B3CDB"/>
    <w:rsid w:val="00734906"/>
    <w:rsid w:val="007555F9"/>
    <w:rsid w:val="00794667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243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24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24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24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243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24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24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24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ALBICO d.o.o. zastupanog po punomoćniku Ante-neven Bitunjac</izvorni_sadrzaj>
    <derivirana_varijabla naziv="DomainObject.Predmet.ProtustrankaFormated_1">  ALBICO d.o.o. zastupanog po punomoćniku Ante-neven Bitunjac</derivirana_varijabla>
  </DomainObject.Predmet.ProtustrankaFormated>
  <DomainObject.Predmet.ProtustrankaFormatedOIB>
    <izvorni_sadrzaj>  ALBICO d.o.o., OIB 07679745266 zastupanog po punomoćniku Ante-neven Bitunjac</izvorni_sadrzaj>
    <derivirana_varijabla naziv="DomainObject.Predmet.ProtustrankaFormatedOIB_1">  ALBICO d.o.o., OIB 07679745266 zastupanog po punomoćniku Ante-neven Bitunjac</derivirana_varijabla>
  </DomainObject.Predmet.ProtustrankaFormatedOIB>
  <DomainObject.Predmet.ProtustrankaFormatedWithAdress>
    <izvorni_sadrzaj> ALBICO d.o.o., Nova ves 40, 10000 Zagreb zastupanog po punomoćniku Ante-neven Bitunjac</izvorni_sadrzaj>
    <derivirana_varijabla naziv="DomainObject.Predmet.ProtustrankaFormatedWithAdress_1"> ALBICO d.o.o., Nova ves 40, 10000 Zagreb zastupanog po punomoćniku Ante-neven Bitunjac</derivirana_varijabla>
  </DomainObject.Predmet.ProtustrankaFormatedWithAdress>
  <DomainObject.Predmet.ProtustrankaFormatedWithAdressOIB>
    <izvorni_sadrzaj> ALBICO d.o.o., OIB 07679745266, Nova ves 40, 10000 Zagreb zastupanog po punomoćniku Ante-neven Bitunjac</izvorni_sadrzaj>
    <derivirana_varijabla naziv="DomainObject.Predmet.ProtustrankaFormatedWithAdressOIB_1"> ALBICO d.o.o., OIB 07679745266, Nova ves 40, 10000 Zagreb zastupanog po punomoćniku Ante-neven Bitunjac</derivirana_varijabla>
  </DomainObject.Predmet.ProtustrankaFormatedWithAdressOIB>
  <DomainObject.Predmet.ProtustrankaWithAdress>
    <izvorni_sadrzaj>ALBICO d.o.o. Nova ves 40, 10000 Zagreb</izvorni_sadrzaj>
    <derivirana_varijabla naziv="DomainObject.Predmet.ProtustrankaWithAdress_1">ALBICO d.o.o. Nova ves 40, 10000 Zagreb</derivirana_varijabla>
  </DomainObject.Predmet.ProtustrankaWithAdress>
  <DomainObject.Predmet.ProtustrankaWithAdressOIB>
    <izvorni_sadrzaj>ALBICO d.o.o., OIB 07679745266, Nova ves 40, 10000 Zagreb</izvorni_sadrzaj>
    <derivirana_varijabla naziv="DomainObject.Predmet.ProtustrankaWithAdressOIB_1">ALBICO d.o.o., OIB 07679745266, Nova ves 40, 10000 Zagreb</derivirana_varijabla>
  </DomainObject.Predmet.ProtustrankaWithAdressOIB>
  <DomainObject.Predmet.ProtustrankaNazivFormated>
    <izvorni_sadrzaj>ALBICO d.o.o.</izvorni_sadrzaj>
    <derivirana_varijabla naziv="DomainObject.Predmet.ProtustrankaNazivFormated_1">ALBICO d.o.o.</derivirana_varijabla>
  </DomainObject.Predmet.ProtustrankaNazivFormated>
  <DomainObject.Predmet.ProtustrankaNazivFormatedOIB>
    <izvorni_sadrzaj>ALBICO d.o.o., OIB 07679745266</izvorni_sadrzaj>
    <derivirana_varijabla naziv="DomainObject.Predmet.ProtustrankaNazivFormatedOIB_1">ALBICO d.o.o., OIB 07679745266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ALBICO d.o.o. zastupanog po punomoćniku Ante-neven Bitunjac</item>
    </izvorni_sadrzaj>
    <derivirana_varijabla naziv="DomainObject.Predmet.ProtuStrankaListFormated_1">
      <item>ALBICO d.o.o. zastupanog po punomoćniku Ante-neven Bitunjac</item>
    </derivirana_varijabla>
  </DomainObject.Predmet.ProtuStrankaListFormated>
  <DomainObject.Predmet.ProtuStrankaListFormatedOIB>
    <izvorni_sadrzaj>
      <item>ALBICO d.o.o., OIB 07679745266 zastupanog po punomoćniku Ante-neven Bitunjac</item>
    </izvorni_sadrzaj>
    <derivirana_varijabla naziv="DomainObject.Predmet.ProtuStrankaListFormatedOIB_1">
      <item>ALBICO d.o.o., OIB 07679745266 zastupanog po punomoćniku Ante-neven Bitunjac</item>
    </derivirana_varijabla>
  </DomainObject.Predmet.ProtuStrankaListFormatedOIB>
  <DomainObject.Predmet.ProtuStrankaListFormatedWithAdress>
    <izvorni_sadrzaj>
      <item>ALBICO d.o.o., Nova ves 40, 10000 Zagreb zastupanog po punomoćniku Ante-neven Bitunjac</item>
    </izvorni_sadrzaj>
    <derivirana_varijabla naziv="DomainObject.Predmet.ProtuStrankaListFormatedWithAdress_1">
      <item>ALBICO d.o.o., Nova ves 40, 10000 Zagreb zastupanog po punomoćniku Ante-neven Bitunjac</item>
    </derivirana_varijabla>
  </DomainObject.Predmet.ProtuStrankaListFormatedWithAdress>
  <DomainObject.Predmet.ProtuStrankaListFormatedWithAdressOIB>
    <izvorni_sadrzaj>
      <item>ALBICO d.o.o., OIB 07679745266, Nova ves 40, 10000 Zagreb zastupanog po punomoćniku Ante-neven Bitunjac</item>
    </izvorni_sadrzaj>
    <derivirana_varijabla naziv="DomainObject.Predmet.ProtuStrankaListFormatedWithAdressOIB_1">
      <item>ALBICO d.o.o., OIB 07679745266, Nova ves 40, 10000 Zagreb zastupanog po punomoćniku Ante-neven Bitunjac</item>
    </derivirana_varijabla>
  </DomainObject.Predmet.ProtuStrankaListFormatedWithAdressOIB>
  <DomainObject.Predmet.ProtuStrankaListNazivFormated>
    <izvorni_sadrzaj>
      <item>ALBICO d.o.o.</item>
    </izvorni_sadrzaj>
    <derivirana_varijabla naziv="DomainObject.Predmet.ProtuStrankaListNazivFormated_1">
      <item>ALBICO d.o.o.</item>
    </derivirana_varijabla>
  </DomainObject.Predmet.ProtuStrankaListNazivFormated>
  <DomainObject.Predmet.ProtuStrankaListNazivFormatedOIB>
    <izvorni_sadrzaj>
      <item>ALBICO d.o.o., OIB 07679745266</item>
    </izvorni_sadrzaj>
    <derivirana_varijabla naziv="DomainObject.Predmet.ProtuStrankaListNazivFormatedOIB_1">
      <item>ALBICO d.o.o., OIB 07679745266</item>
    </derivirana_varijabla>
  </DomainObject.Predmet.ProtuStrankaListNazivFormatedOIB>
  <DomainObject.Predmet.OstaliListFormated>
    <izvorni_sadrzaj>
      <item>Ante-neven Bitunjac punomoćnik sudionika u postupku ALBICO d.o.o.</item>
      <item>Damir Bitunjac</item>
    </izvorni_sadrzaj>
    <derivirana_varijabla naziv="DomainObject.Predmet.OstaliListFormated_1">
      <item>Ante-neven Bitunjac punomoćnik sudionika u postupku ALBICO d.o.o.</item>
      <item>Damir Bitunjac</item>
    </derivirana_varijabla>
  </DomainObject.Predmet.OstaliListFormated>
  <DomainObject.Predmet.OstaliListFormatedOIB>
    <izvorni_sadrzaj>
      <item>Ante-neven Bitunjac punomoćnik sudionika u postupku ALBICO d.o.o.</item>
      <item>Damir Bitunjac, OIB 08055943867</item>
    </izvorni_sadrzaj>
    <derivirana_varijabla naziv="DomainObject.Predmet.OstaliListFormatedOIB_1">
      <item>Ante-neven Bitunjac punomoćnik sudionika u postupku ALBICO d.o.o.</item>
      <item>Damir Bitunjac, OIB 08055943867</item>
    </derivirana_varijabla>
  </DomainObject.Predmet.OstaliListFormatedOIB>
  <DomainObject.Predmet.OstaliListFormatedWithAdress>
    <izvorni_sadrzaj>
      <item>Ante-neven Bitunjac, Trnsko 45/B, 10000 Zagreb punomoćnik sudionika u postupku ALBICO d.o.o.</item>
      <item>Damir Bitunjac, Nova Ves 40, 10000 Zagreb</item>
    </izvorni_sadrzaj>
    <derivirana_varijabla naziv="DomainObject.Predmet.OstaliListFormatedWithAdress_1">
      <item>Ante-neven Bitunjac, Trnsko 45/B, 10000 Zagreb punomoćnik sudionika u postupku ALBICO d.o.o.</item>
      <item>Damir Bitunjac, Nova Ves 40, 10000 Zagreb</item>
    </derivirana_varijabla>
  </DomainObject.Predmet.OstaliListFormatedWithAdress>
  <DomainObject.Predmet.OstaliListFormatedWithAdressOIB>
    <izvorni_sadrzaj>
      <item>Ante-neven Bitunjac, Trnsko 45/B, 10000 Zagreb punomoćnik sudionika u postupku ALBICO d.o.o.</item>
      <item>Damir Bitunjac, OIB 08055943867, Nova Ves 40, 10000 Zagreb</item>
    </izvorni_sadrzaj>
    <derivirana_varijabla naziv="DomainObject.Predmet.OstaliListFormatedWithAdressOIB_1">
      <item>Ante-neven Bitunjac, Trnsko 45/B, 10000 Zagreb punomoćnik sudionika u postupku ALBICO d.o.o.</item>
      <item>Damir Bitunjac, OIB 08055943867, Nova Ves 40, 10000 Zagreb</item>
    </derivirana_varijabla>
  </DomainObject.Predmet.OstaliListFormatedWithAdressOIB>
  <DomainObject.Predmet.OstaliListNazivFormated>
    <izvorni_sadrzaj>
      <item>Ante-neven Bitunjac</item>
      <item>Damir Bitunjac</item>
    </izvorni_sadrzaj>
    <derivirana_varijabla naziv="DomainObject.Predmet.OstaliListNazivFormated_1">
      <item>Ante-neven Bitunjac</item>
      <item>Damir Bitunjac</item>
    </derivirana_varijabla>
  </DomainObject.Predmet.OstaliListNazivFormated>
  <DomainObject.Predmet.OstaliListNazivFormatedOIB>
    <izvorni_sadrzaj>
      <item>Ante-neven Bitunjac</item>
      <item>Damir Bitunjac, OIB 08055943867</item>
    </izvorni_sadrzaj>
    <derivirana_varijabla naziv="DomainObject.Predmet.OstaliListNazivFormatedOIB_1">
      <item>Ante-neven Bitunjac</item>
      <item>Damir Bitunjac, OIB 08055943867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ALBICO d.o.o.</izvorni_sadrzaj>
    <derivirana_varijabla naziv="DomainObject.Predmet.ProtustrankaIDrugi_1">ALBICO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ALBICO d.o.o., OIB 07679745266, Nova ves 40, 10000 Zagreb</izvorni_sadrzaj>
    <derivirana_varijabla naziv="DomainObject.Predmet.ProtustrankaIDrugiAdressOIB_1">ALBICO d.o.o., OIB 07679745266, Nova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ALBICO d.o.o.</item>
      <item>Ante-neven Bitunjac</item>
      <item>Damir Bitunjac</item>
    </izvorni_sadrzaj>
    <derivirana_varijabla naziv="DomainObject.Predmet.SudioniciListNaziv_1">
      <item>FINA Regionalni centar Zagreb</item>
      <item>ALBICO d.o.o.</item>
      <item>Ante-neven Bitunjac</item>
      <item>Damir Bitunjac</item>
    </derivirana_varijabla>
  </DomainObject.Predmet.SudioniciListNaziv>
  <DomainObject.Predmet.SudioniciListAdressOIB>
    <izvorni_sadrzaj>
      <item>FINA Regionalni centar Zagreb, OIB 85821130368, Trg svibanjskih žrtava 1995. 1,10000 Zagreb</item>
      <item>ALBICO d.o.o., OIB 07679745266, Nova ves 40,10000 Zagreb</item>
      <item>Ante-neven Bitunjac, Trnsko 45/B,10000 Zagreb</item>
      <item>Damir Bitunjac, OIB 08055943867, Nova Ves 40,10000 Zagreb</item>
    </izvorni_sadrzaj>
    <derivirana_varijabla naziv="DomainObject.Predmet.SudioniciListAdressOIB_1">
      <item>FINA Regionalni centar Zagreb, OIB 85821130368, Trg svibanjskih žrtava 1995. 1,10000 Zagreb</item>
      <item>ALBICO d.o.o., OIB 07679745266, Nova ves 40,10000 Zagreb</item>
      <item>Ante-neven Bitunjac, Trnsko 45/B,10000 Zagreb</item>
      <item>Damir Bitunjac, OIB 08055943867,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07679745266</item>
      <item>, OIB null</item>
      <item>, OIB 08055943867</item>
    </izvorni_sadrzaj>
    <derivirana_varijabla naziv="DomainObject.Predmet.SudioniciListNazivOIB_1">
      <item>, OIB 85821130368</item>
      <item>, OIB 07679745266</item>
      <item>, OIB null</item>
      <item>, OIB 08055943867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1341</properties:Characters>
  <properties:Lines>48</properties:Lines>
  <properties:Paragraphs>15</properties:Paragraphs>
  <properties:TotalTime>1</properties:TotalTime>
  <properties:ScaleCrop>false</properties:ScaleCrop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2016-01-18T10:34:00Z</dcterms:created>
  <dc:creator>Vlasta Bogović Milisavljević</dc:creator>
  <cp:lastModifiedBy>Vlasta Bogović Milisavljević</cp:lastModifiedBy>
  <dcterms:modified xmlns:xsi="http://www.w3.org/2001/XMLSchema-instance" xsi:type="dcterms:W3CDTF">2016-01-18T10:37:00Z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