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0fd7" w14:paraId="5f50fd7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EC74D4">
        <w:t>14</w:t>
      </w:r>
      <w:r w:rsidR="00922E0B">
        <w:t>. 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25BE4">
        <w:t>CAPITAL TRADE j.d.o.o., Zadar, Ulica Stjepana Radića 22/B, OIB: 60249360314</w:t>
      </w:r>
      <w:r w:rsidR="0039437A" w:rsidRPr="0039437A">
        <w:t>,</w:t>
      </w:r>
      <w:r w:rsidR="00EF3F9E">
        <w:t xml:space="preserve"> </w:t>
      </w:r>
      <w:r w:rsidR="00922E0B">
        <w:rPr>
          <w:color w:themeColor="text1" w:val="000000"/>
        </w:rPr>
        <w:t>22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25BE4">
        <w:t>CAPITAL TRADE j.d.o.o., Zadar, Ulica Stjepana Radića 22/B, OIB: 60249360314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22E0B">
        <w:rPr>
          <w:color w:themeColor="text1" w:val="000000"/>
        </w:rPr>
        <w:t>22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725BE4">
        <w:rPr>
          <w:color w:themeColor="text1" w:val="000000"/>
        </w:rPr>
        <w:t>14</w:t>
      </w:r>
      <w:r w:rsidR="00922E0B">
        <w:rPr>
          <w:color w:themeColor="text1" w:val="000000"/>
        </w:rPr>
        <w:t>,</w:t>
      </w:r>
      <w:r w:rsidR="00CF5929">
        <w:rPr>
          <w:color w:themeColor="text1" w:val="000000"/>
        </w:rPr>
        <w:t>30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5D6B46" w:rsidRPr="00CF5929">
        <w:rPr>
          <w:color w:themeColor="text1" w:val="000000"/>
        </w:rPr>
        <w:t>Igor Lukačić iz Zagreba, VII. Požarinje 2A, OIB: 30664221643</w:t>
      </w:r>
      <w:r w:rsidR="00EF3F9E" w:rsidRPr="00CF5929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25BE4">
        <w:t>CAPITAL TRADE j.d.o.o., Zadar, Ulica Stjepana Radića 22/B, OIB: 60249360314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EC74D4">
        <w:t>14</w:t>
      </w:r>
      <w:r w:rsidR="00922E0B">
        <w:t>. ožujka</w:t>
      </w:r>
      <w:r w:rsidR="002E5CEE">
        <w:t xml:space="preserve">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EC74D4">
        <w:rPr>
          <w:color w:themeColor="text1" w:val="000000"/>
        </w:rPr>
        <w:t>9</w:t>
      </w:r>
      <w:r w:rsidR="00922E0B">
        <w:rPr>
          <w:color w:themeColor="text1" w:val="000000"/>
        </w:rPr>
        <w:t>. 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725BE4">
        <w:rPr>
          <w:color w:themeColor="text1" w:val="000000"/>
        </w:rPr>
        <w:t>6.594,78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EC74D4">
        <w:rPr>
          <w:color w:themeColor="text1" w:val="000000"/>
        </w:rPr>
        <w:t>Zagrebačkoj banci</w:t>
      </w:r>
      <w:r w:rsidR="00922E0B">
        <w:rPr>
          <w:color w:themeColor="text1" w:val="000000"/>
        </w:rPr>
        <w:t>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EC74D4">
        <w:rPr>
          <w:color w:themeColor="text1" w:val="000000"/>
        </w:rPr>
        <w:t xml:space="preserve">24. </w:t>
      </w:r>
      <w:r w:rsidR="00922E0B">
        <w:rPr>
          <w:color w:themeColor="text1" w:val="000000"/>
        </w:rPr>
        <w:t>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922E0B">
        <w:rPr>
          <w:color w:themeColor="text1" w:val="000000"/>
        </w:rPr>
        <w:t>22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725BE4">
        <w:rPr>
          <w:color w:themeColor="text1" w:val="000000"/>
        </w:rPr>
        <w:t>8.319,42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EC74D4">
        <w:rPr>
          <w:color w:themeColor="text1" w:val="000000"/>
        </w:rPr>
        <w:t>377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922E0B">
        <w:rPr>
          <w:color w:themeColor="text1" w:val="000000"/>
        </w:rPr>
        <w:t>22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AE4179" w:rsidP="00AE4179" w:rsidR="00AE4179">
      <w:r>
        <w:t>Za točnost otpravka – ovlaštena službenica                                                     Sudska savjetnica</w:t>
      </w:r>
    </w:p>
    <w:p w:rsidRDefault="00AE4179" w:rsidP="00AE4179" w:rsidR="00AE4179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AE4179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EC74D4">
      <w:t>9</w:t>
    </w:r>
    <w:r w:rsidR="00725BE4">
      <w:t>5</w:t>
    </w:r>
    <w:r w:rsidR="00FF7294">
      <w:t>/</w:t>
    </w:r>
    <w:r w:rsidR="0018118F">
      <w:t>2017-</w:t>
    </w:r>
    <w:r w:rsidR="0012528E">
      <w:t>1</w:t>
    </w:r>
    <w:r w:rsidR="002E5CEE">
      <w:t>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725BE4">
      <w:t>95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2E5CEE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0F2770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25BE4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2E0B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179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929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C74D4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11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St-95/2017-8</izvorni_sadrzaj>
    <derivirana_varijabla naziv="DomainObject.Oznaka_1">St-95/2017-8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2017.</izvorni_sadrzaj>
    <derivirana_varijabla naziv="DomainObject.Predmet.DatumRjesavanja_1">22.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CAPITAL TRADE jednostavno društvo s ograničenom odgovornošću za trgovinu i usluge</izvorni_sadrzaj>
    <derivirana_varijabla naziv="DomainObject.Predmet.ProtustrankaFormated_1">  CAPITAL TRADE jednostavno društvo s ograničenom odgovornošću za trgovinu i usluge</derivirana_varijabla>
  </DomainObject.Predmet.ProtustrankaFormated>
  <DomainObject.Predmet.ProtustrankaFormatedOIB>
    <izvorni_sadrzaj>  CAPITAL TRADE jednostavno društvo s ograničenom odgovornošću za trgovinu i usluge, OIB 60249360314</izvorni_sadrzaj>
    <derivirana_varijabla naziv="DomainObject.Predmet.ProtustrankaFormatedOIB_1">  CAPITAL TRADE jednostavno društvo s ograničenom odgovornošću za trgovinu i usluge, OIB 60249360314</derivirana_varijabla>
  </DomainObject.Predmet.ProtustrankaFormatedOIB>
  <DomainObject.Predmet.ProtustrankaFormatedWithAdress>
    <izvorni_sadrzaj> CAPITAL TRADE jednostavno društvo s ograničenom odgovornošću za trgovinu i usluge, Ulica Stjepana Radića 22/B, 23000 Zadar</izvorni_sadrzaj>
    <derivirana_varijabla naziv="DomainObject.Predmet.ProtustrankaFormatedWithAdress_1"> CAPITAL TRADE jednostavno društvo s ograničenom odgovornošću za trgovinu i usluge, Ulica Stjepana Radića 22/B, 23000 Zadar</derivirana_varijabla>
  </DomainObject.Predmet.ProtustrankaFormatedWithAdress>
  <DomainObject.Predmet.ProtustrankaFormatedWithAdressOIB>
    <izvorni_sadrzaj> CAPITAL TRADE jednostavno društvo s ograničenom odgovornošću za trgovinu i usluge, OIB 60249360314, Ulica Stjepana Radića 22/B, 23000 Zadar</izvorni_sadrzaj>
    <derivirana_varijabla naziv="DomainObject.Predmet.ProtustrankaFormatedWithAdressOIB_1"> CAPITAL TRADE jednostavno društvo s ograničenom odgovornošću za trgovinu i usluge, OIB 60249360314, Ulica Stjepana Radića 22/B, 23000 Zadar</derivirana_varijabla>
  </DomainObject.Predmet.ProtustrankaFormatedWithAdressOIB>
  <DomainObject.Predmet.ProtustrankaWithAdress>
    <izvorni_sadrzaj>CAPITAL TRADE jednostavno društvo s ograničenom odgovornošću za trgovinu i usluge Ulica Stjepana Radića 22/B, 23000 Zadar</izvorni_sadrzaj>
    <derivirana_varijabla naziv="DomainObject.Predmet.ProtustrankaWithAdress_1">CAPITAL TRADE jednostavno društvo s ograničenom odgovornošću za trgovinu i usluge Ulica Stjepana Radića 22/B, 23000 Zadar</derivirana_varijabla>
  </DomainObject.Predmet.ProtustrankaWithAdress>
  <DomainObject.Predmet.ProtustrankaWithAdressOIB>
    <izvorni_sadrzaj>CAPITAL TRADE jednostavno društvo s ograničenom odgovornošću za trgovinu i usluge, OIB 60249360314, Ulica Stjepana Radića 22/B, 23000 Zadar</izvorni_sadrzaj>
    <derivirana_varijabla naziv="DomainObject.Predmet.ProtustrankaWithAdressOIB_1">CAPITAL TRADE jednostavno društvo s ograničenom odgovornošću za trgovinu i usluge, OIB 60249360314, Ulica Stjepana Radića 22/B, 23000 Zadar</derivirana_varijabla>
  </DomainObject.Predmet.ProtustrankaWithAdressOIB>
  <DomainObject.Predmet.ProtustrankaNazivFormated>
    <izvorni_sadrzaj>CAPITAL TRADE jednostavno društvo s ograničenom odgovornošću za trgovinu i usluge</izvorni_sadrzaj>
    <derivirana_varijabla naziv="DomainObject.Predmet.ProtustrankaNazivFormated_1">CAPITAL TRADE jednostavno društvo s ograničenom odgovornošću za trgovinu i usluge</derivirana_varijabla>
  </DomainObject.Predmet.ProtustrankaNazivFormated>
  <DomainObject.Predmet.ProtustrankaNazivFormatedOIB>
    <izvorni_sadrzaj>CAPITAL TRADE jednostavno društvo s ograničenom odgovornošću za trgovinu i usluge, OIB 60249360314</izvorni_sadrzaj>
    <derivirana_varijabla naziv="DomainObject.Predmet.ProtustrankaNazivFormatedOIB_1">CAPITAL TRADE jednostavno društvo s ograničenom odgovornošću za trgovinu i usluge, OIB 60249360314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CAPITAL TRADE jednostavno društvo s ograničenom odgovornošću za trgovinu i usluge</item>
    </izvorni_sadrzaj>
    <derivirana_varijabla naziv="DomainObject.Predmet.ProtuStrankaListFormated_1">
      <item>CAPITAL TRADE jednostavno društvo s ograničenom odgovornošću za trgovinu i usluge</item>
    </derivirana_varijabla>
  </DomainObject.Predmet.ProtuStrankaListFormated>
  <DomainObject.Predmet.ProtuStrankaListFormatedOIB>
    <izvorni_sadrzaj>
      <item>CAPITAL TRADE jednostavno društvo s ograničenom odgovornošću za trgovinu i usluge, OIB 60249360314</item>
    </izvorni_sadrzaj>
    <derivirana_varijabla naziv="DomainObject.Predmet.ProtuStrankaListFormatedOIB_1">
      <item>CAPITAL TRADE jednostavno društvo s ograničenom odgovornošću za trgovinu i usluge, OIB 60249360314</item>
    </derivirana_varijabla>
  </DomainObject.Predmet.ProtuStrankaListFormatedOIB>
  <DomainObject.Predmet.ProtuStrankaListFormatedWithAdress>
    <izvorni_sadrzaj>
      <item>CAPITAL TRADE jednostavno društvo s ograničenom odgovornošću za trgovinu i usluge, Ulica Stjepana Radića 22/B, 23000 Zadar</item>
    </izvorni_sadrzaj>
    <derivirana_varijabla naziv="DomainObject.Predmet.ProtuStrankaListFormatedWithAdress_1">
      <item>CAPITAL TRADE jednostavno društvo s ograničenom odgovornošću za trgovinu i usluge, Ulica Stjepana Radića 22/B, 23000 Zadar</item>
    </derivirana_varijabla>
  </DomainObject.Predmet.ProtuStrankaListFormatedWithAdress>
  <DomainObject.Predmet.ProtuStrankaListFormatedWithAdressOIB>
    <izvorni_sadrzaj>
      <item>CAPITAL TRADE jednostavno društvo s ograničenom odgovornošću za trgovinu i usluge, OIB 60249360314, Ulica Stjepana Radića 22/B, 23000 Zadar</item>
    </izvorni_sadrzaj>
    <derivirana_varijabla naziv="DomainObject.Predmet.ProtuStrankaListFormatedWithAdressOIB_1">
      <item>CAPITAL TRADE jednostavno društvo s ograničenom odgovornošću za trgovinu i usluge, OIB 60249360314, Ulica Stjepana Radića 22/B, 23000 Zadar</item>
    </derivirana_varijabla>
  </DomainObject.Predmet.ProtuStrankaListFormatedWithAdressOIB>
  <DomainObject.Predmet.ProtuStrankaListNazivFormated>
    <izvorni_sadrzaj>
      <item>CAPITAL TRADE jednostavno društvo s ograničenom odgovornošću za trgovinu i usluge</item>
    </izvorni_sadrzaj>
    <derivirana_varijabla naziv="DomainObject.Predmet.ProtuStrankaListNazivFormated_1">
      <item>CAPITAL TRADE jednostavno društvo s ograničenom odgovornošću za trgovinu i usluge</item>
    </derivirana_varijabla>
  </DomainObject.Predmet.ProtuStrankaListNazivFormated>
  <DomainObject.Predmet.ProtuStrankaListNazivFormatedOIB>
    <izvorni_sadrzaj>
      <item>CAPITAL TRADE jednostavno društvo s ograničenom odgovornošću za trgovinu i usluge, OIB 60249360314</item>
    </izvorni_sadrzaj>
    <derivirana_varijabla naziv="DomainObject.Predmet.ProtuStrankaListNazivFormatedOIB_1">
      <item>CAPITAL TRADE jednostavno društvo s ograničenom odgovornošću za trgovinu i usluge, OIB 60249360314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St-95/2017-8</izvorni_sadrzaj>
    <derivirana_varijabla naziv="DomainObject.PoslovniBrojDokumenta_1">St-95/2017-8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CAPITAL TRADE jednostavno društvo s ograničenom odgovornošću za trgovinu i usluge</izvorni_sadrzaj>
    <derivirana_varijabla naziv="DomainObject.Predmet.ProtustrankaIDrugi_1">CAPITAL TRADE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CAPITAL TRADE jednostavno društvo s ograničenom odgovornošću za trgovinu i usluge, OIB 60249360314, Ulica Stjepana Radića 22/B, 23000 Zadar</izvorni_sadrzaj>
    <derivirana_varijabla naziv="DomainObject.Predmet.ProtustrankaIDrugiAdressOIB_1">CAPITAL TRADE jednostavno društvo s ograničenom odgovornošću za trgovinu i usluge, OIB 60249360314, Ulica Stjepana Radića 22/B,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studenog 2017.</izvorni_sadrzaj>
    <derivirana_varijabla naziv="DomainObject.Predmet.OdlukaRjesenje.DatumDonosenjaOdluke_1">22.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St-95/2017-8</izvorni_sadrzaj>
    <derivirana_varijabla naziv="DomainObject.Predmet.OdlukaRjesenje.Oznaka_1">St-95/2017-8</derivirana_varijabla>
  </DomainObject.Predmet.OdlukaRjesenje.Oznaka>
  <DomainObject.Predmet.SudioniciListNaziv>
    <izvorni_sadrzaj>
      <item>FINA</item>
      <item>CAPITAL TRADE jednostavno društvo s ograničenom odgovornošću za trgovinu i usluge</item>
    </izvorni_sadrzaj>
    <derivirana_varijabla naziv="DomainObject.Predmet.SudioniciListNaziv_1">
      <item>FINA</item>
      <item>CAPITAL TRADE jednostavno društvo s ograničenom odgovornošću za trgovinu i usluge</item>
    </derivirana_varijabla>
  </DomainObject.Predmet.SudioniciListNaziv>
  <DomainObject.Predmet.SudioniciListAdressOIB>
    <izvorni_sadrzaj>
      <item>FINA, OIB 85821130368</item>
      <item>CAPITAL TRADE jednostavno društvo s ograničenom odgovornošću za trgovinu i usluge, OIB 60249360314, Ulica Stjepana Radića 22/B,23000 Zadar</item>
    </izvorni_sadrzaj>
    <derivirana_varijabla naziv="DomainObject.Predmet.SudioniciListAdressOIB_1">
      <item>FINA, OIB 85821130368</item>
      <item>CAPITAL TRADE jednostavno društvo s ograničenom odgovornošću za trgovinu i usluge, OIB 60249360314, Ulica Stjepana Radića 22/B,23000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60249360314</item>
    </izvorni_sadrzaj>
    <derivirana_varijabla naziv="DomainObject.Predmet.SudioniciListNazivOIB_1">
      <item>, OIB 85821130368</item>
      <item>, OIB 60249360314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CF8BE-5D01-4AE7-828D-AAC6660C8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1015</properties:Words>
  <properties:Characters>5474</properties:Characters>
  <properties:Lines>129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2017-11-22T12:23:00Z</dcterms:created>
  <dc:creator>Administrator</dc:creator>
  <cp:lastModifiedBy>Martina Kalmeta</cp:lastModifiedBy>
  <cp:lastPrinted>2017-11-22T13:26:00Z</cp:lastPrinted>
  <dcterms:modified xmlns:xsi="http://www.w3.org/2001/XMLSchema-instance" xsi:type="dcterms:W3CDTF">2017-11-22T13:27:00Z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