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517d" w14:paraId="7de517d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63168C">
        <w:t>206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63168C">
        <w:t>3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63168C">
        <w:t xml:space="preserve">QUARTUS </w:t>
      </w:r>
      <w:r w:rsidR="0063168C" w:rsidRPr="00A56DCC">
        <w:t xml:space="preserve">d.o.o., </w:t>
      </w:r>
      <w:r w:rsidR="0063168C">
        <w:t>Zadar</w:t>
      </w:r>
      <w:r w:rsidR="0063168C" w:rsidRPr="00A56DCC">
        <w:t xml:space="preserve">, </w:t>
      </w:r>
      <w:r w:rsidR="0063168C">
        <w:t>Put kotarskih serdara 38 B</w:t>
      </w:r>
      <w:r w:rsidR="0063168C" w:rsidRPr="00A56DCC">
        <w:t xml:space="preserve">, OIB: </w:t>
      </w:r>
      <w:r w:rsidR="0063168C">
        <w:t>98437092988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63168C">
        <w:t>13</w:t>
      </w:r>
      <w:r w:rsidR="00076762">
        <w:t>,</w:t>
      </w:r>
      <w:r w:rsidR="00864421">
        <w:t>08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864421" w:rsidP="00864421" w:rsidR="00864421">
      <w:pPr>
        <w:jc w:val="both"/>
      </w:pPr>
      <w:r w:rsidRPr="00816C78">
        <w:t>Za stečajnog dužnika:</w:t>
      </w:r>
      <w:r>
        <w:t xml:space="preserve"> nitko, dostava uredna</w:t>
      </w:r>
    </w:p>
    <w:p w:rsidRDefault="00864421" w:rsidP="00864421" w:rsidR="00864421">
      <w:pPr>
        <w:jc w:val="both"/>
      </w:pPr>
    </w:p>
    <w:p w:rsidRDefault="00864421" w:rsidP="00864421" w:rsidR="00864421" w:rsidRPr="00816C78">
      <w:pPr>
        <w:jc w:val="both"/>
      </w:pPr>
      <w:r w:rsidRPr="00816C78">
        <w:t xml:space="preserve">                                       </w:t>
      </w:r>
    </w:p>
    <w:p w:rsidRDefault="00864421" w:rsidP="00864421" w:rsidR="00864421">
      <w:pPr>
        <w:jc w:val="both"/>
      </w:pPr>
      <w:r w:rsidRPr="00816C78">
        <w:t>Za predlagatelja</w:t>
      </w:r>
      <w:r>
        <w:t>:  za RH Lidija Vitaljić, zastupnica po zakonu RH</w:t>
      </w:r>
    </w:p>
    <w:p w:rsidRDefault="00864421" w:rsidP="00864421" w:rsidR="00864421">
      <w:pPr>
        <w:jc w:val="both"/>
      </w:pPr>
    </w:p>
    <w:p w:rsidRDefault="00864421" w:rsidP="00864421" w:rsidR="00864421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utvrđuje da nema uvjeta za održavanje ročišta.</w:t>
      </w:r>
    </w:p>
    <w:p w:rsidRDefault="00864421" w:rsidP="00864421" w:rsidR="00864421">
      <w:pPr>
        <w:jc w:val="both"/>
      </w:pPr>
    </w:p>
    <w:p w:rsidRDefault="00864421" w:rsidP="00864421" w:rsidR="00864421">
      <w:pPr>
        <w:jc w:val="both"/>
      </w:pPr>
      <w:r>
        <w:t xml:space="preserve">Sudac donosi </w:t>
      </w:r>
    </w:p>
    <w:p w:rsidRDefault="00864421" w:rsidP="00864421" w:rsidR="00864421">
      <w:pPr>
        <w:jc w:val="both"/>
      </w:pPr>
    </w:p>
    <w:p w:rsidRDefault="00864421" w:rsidP="00864421" w:rsidR="00864421">
      <w:pPr>
        <w:jc w:val="center"/>
      </w:pPr>
      <w:r>
        <w:t xml:space="preserve">r j e š e nj e </w:t>
      </w:r>
    </w:p>
    <w:p w:rsidRDefault="00864421" w:rsidP="00864421" w:rsidR="00864421" w:rsidRPr="000124EC">
      <w:pPr>
        <w:jc w:val="both"/>
        <w:rPr>
          <w:b/>
        </w:rPr>
      </w:pPr>
    </w:p>
    <w:p w:rsidRDefault="00864421" w:rsidP="00864421" w:rsidR="00864421" w:rsidRPr="007A3E16">
      <w:pPr>
        <w:jc w:val="both"/>
      </w:pPr>
      <w:r w:rsidRPr="007A3E16">
        <w:t>Odluka će biti donesena u zakonskom roku.</w:t>
      </w:r>
    </w:p>
    <w:p w:rsidRDefault="00864421" w:rsidP="00864421" w:rsidR="00864421">
      <w:pPr>
        <w:jc w:val="both"/>
      </w:pPr>
    </w:p>
    <w:p w:rsidRDefault="00864421" w:rsidP="00864421" w:rsidR="00864421" w:rsidRPr="002C241F">
      <w:pPr>
        <w:jc w:val="both"/>
      </w:pPr>
      <w:r w:rsidRPr="002C241F">
        <w:t xml:space="preserve">Dovršeno u </w:t>
      </w:r>
      <w:r>
        <w:t>13,08 sati</w:t>
      </w:r>
    </w:p>
    <w:p w:rsidRDefault="00864421" w:rsidP="00864421" w:rsidR="00864421">
      <w:pPr>
        <w:jc w:val="both"/>
      </w:pPr>
    </w:p>
    <w:p w:rsidRDefault="00864421" w:rsidP="00864421" w:rsidR="00864421" w:rsidRPr="002C241F">
      <w:pPr>
        <w:ind w:firstLine="708"/>
        <w:jc w:val="both"/>
      </w:pPr>
    </w:p>
    <w:p w:rsidRDefault="00864421" w:rsidP="00864421" w:rsidR="0086442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864421" w:rsidP="00864421" w:rsidR="00864421" w:rsidRPr="002C241F"/>
    <w:p w:rsidRDefault="00864421" w:rsidP="00864421" w:rsidR="00864421" w:rsidRPr="002C241F"/>
    <w:p w:rsidRDefault="00864421" w:rsidP="00864421" w:rsidR="00864421" w:rsidRPr="002C241F"/>
    <w:p w:rsidRDefault="00864421" w:rsidP="00864421" w:rsidR="00864421" w:rsidRPr="002C241F"/>
    <w:p w:rsidRDefault="00864421" w:rsidP="00864421" w:rsidR="0086442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864421" w:rsidP="00864421" w:rsidR="00864421" w:rsidRPr="002C241F"/>
    <w:p w:rsidRDefault="00864421" w:rsidP="00864421" w:rsidR="00864421" w:rsidRPr="002C241F">
      <w:pPr>
        <w:jc w:val="both"/>
      </w:pPr>
    </w:p>
    <w:p w:rsidRDefault="00864421" w:rsidP="00864421" w:rsidR="00864421" w:rsidRPr="002C241F">
      <w:pPr>
        <w:jc w:val="both"/>
      </w:pPr>
    </w:p>
    <w:p w:rsidRDefault="00864421" w:rsidP="00864421" w:rsidR="00864421">
      <w:pPr>
        <w:jc w:val="both"/>
      </w:pPr>
    </w:p>
    <w:p w:rsidRDefault="00864421" w:rsidP="00864421" w:rsidR="00864421">
      <w:pPr>
        <w:jc w:val="both"/>
      </w:pPr>
    </w:p>
    <w:p w:rsidRDefault="00864421" w:rsidP="00864421" w:rsidR="00864421">
      <w:pPr>
        <w:jc w:val="both"/>
      </w:pPr>
    </w:p>
    <w:p w:rsidRDefault="00864421" w:rsidP="00864421" w:rsidR="00864421" w:rsidRPr="002C241F">
      <w:pPr>
        <w:jc w:val="both"/>
      </w:pPr>
    </w:p>
    <w:p w:rsidRDefault="00864421" w:rsidP="00864421" w:rsidR="00864421" w:rsidRPr="002C241F">
      <w:pPr>
        <w:jc w:val="both"/>
      </w:pPr>
    </w:p>
    <w:p w:rsidRDefault="00864421" w:rsidP="00864421" w:rsidR="00864421" w:rsidRPr="002C241F">
      <w:pPr>
        <w:jc w:val="both"/>
      </w:pP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A25693" w:rsidP="00864421" w:rsidR="00A25693" w:rsidRPr="00864421"/>
    <w:sectPr w:rsidSect="00602BE0" w:rsidR="00A25693" w:rsidRPr="0086442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44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63168C">
      <w:t>206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63168C">
      <w:t>3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4BFF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94256"/>
    <w:rsid w:val="000A0053"/>
    <w:rsid w:val="000B4247"/>
    <w:rsid w:val="000C0BF3"/>
    <w:rsid w:val="000C683A"/>
    <w:rsid w:val="000C7478"/>
    <w:rsid w:val="000D5CD9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C1A3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036F7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76D8B"/>
    <w:rsid w:val="0028708A"/>
    <w:rsid w:val="00293E9F"/>
    <w:rsid w:val="002944C0"/>
    <w:rsid w:val="002974E4"/>
    <w:rsid w:val="002A0150"/>
    <w:rsid w:val="002A19F0"/>
    <w:rsid w:val="002A3B6E"/>
    <w:rsid w:val="002A5A4E"/>
    <w:rsid w:val="002B4C20"/>
    <w:rsid w:val="002B6099"/>
    <w:rsid w:val="002C2676"/>
    <w:rsid w:val="002C5390"/>
    <w:rsid w:val="002D458E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1658"/>
    <w:rsid w:val="00557333"/>
    <w:rsid w:val="00573626"/>
    <w:rsid w:val="005829D8"/>
    <w:rsid w:val="005A7CC0"/>
    <w:rsid w:val="005D6A62"/>
    <w:rsid w:val="005D7B00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3168C"/>
    <w:rsid w:val="00641B8C"/>
    <w:rsid w:val="00642177"/>
    <w:rsid w:val="006525A1"/>
    <w:rsid w:val="00655D78"/>
    <w:rsid w:val="006564AB"/>
    <w:rsid w:val="00661BF0"/>
    <w:rsid w:val="00664336"/>
    <w:rsid w:val="00670217"/>
    <w:rsid w:val="0067248D"/>
    <w:rsid w:val="00673083"/>
    <w:rsid w:val="00675449"/>
    <w:rsid w:val="00675E73"/>
    <w:rsid w:val="00676277"/>
    <w:rsid w:val="00676A55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64421"/>
    <w:rsid w:val="00890A5B"/>
    <w:rsid w:val="0089180E"/>
    <w:rsid w:val="00891DCF"/>
    <w:rsid w:val="00892C55"/>
    <w:rsid w:val="008A198B"/>
    <w:rsid w:val="008A632E"/>
    <w:rsid w:val="008A6A8E"/>
    <w:rsid w:val="008C3865"/>
    <w:rsid w:val="008C442F"/>
    <w:rsid w:val="008C5584"/>
    <w:rsid w:val="008D5FBF"/>
    <w:rsid w:val="008E45C0"/>
    <w:rsid w:val="008E6447"/>
    <w:rsid w:val="008E7E21"/>
    <w:rsid w:val="008F0D3A"/>
    <w:rsid w:val="008F600B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4E81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80C"/>
    <w:rsid w:val="00AA1A94"/>
    <w:rsid w:val="00AA2FC4"/>
    <w:rsid w:val="00AB61E0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C6691"/>
    <w:rsid w:val="00BD3029"/>
    <w:rsid w:val="00BE122A"/>
    <w:rsid w:val="00BE52F6"/>
    <w:rsid w:val="00BE5585"/>
    <w:rsid w:val="00BE70D1"/>
    <w:rsid w:val="00BF036C"/>
    <w:rsid w:val="00BF0D3C"/>
    <w:rsid w:val="00BF39FB"/>
    <w:rsid w:val="00BF628F"/>
    <w:rsid w:val="00C07402"/>
    <w:rsid w:val="00C361A6"/>
    <w:rsid w:val="00C42D57"/>
    <w:rsid w:val="00C56BD3"/>
    <w:rsid w:val="00C60B63"/>
    <w:rsid w:val="00C63853"/>
    <w:rsid w:val="00C675FC"/>
    <w:rsid w:val="00C90A36"/>
    <w:rsid w:val="00C93728"/>
    <w:rsid w:val="00C965F5"/>
    <w:rsid w:val="00C96A4A"/>
    <w:rsid w:val="00CA23A3"/>
    <w:rsid w:val="00CA333E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3E85"/>
    <w:rsid w:val="00D1714E"/>
    <w:rsid w:val="00D2053D"/>
    <w:rsid w:val="00D25694"/>
    <w:rsid w:val="00D27879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456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4106"/>
    <w:rsid w:val="00FB6FFE"/>
    <w:rsid w:val="00FC2D00"/>
    <w:rsid w:val="00FD215B"/>
    <w:rsid w:val="00FD6601"/>
    <w:rsid w:val="00FE355E"/>
    <w:rsid w:val="00FE5543"/>
    <w:rsid w:val="00FF01C4"/>
    <w:rsid w:val="00FF10A6"/>
    <w:rsid w:val="00FF1DFC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C2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D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D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D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D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C2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D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D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D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D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13:08</izvorni_sadrzaj>
    <derivirana_varijabla naziv="DomainObject.StvarniPocetakVrijeme_1">13:08</derivirana_varijabla>
  </DomainObject.StvarniPocetakVrijeme>
  <DomainObject.StvarniZavrsetakVrijeme>
    <izvorni_sadrzaj>13:08</izvorni_sadrzaj>
    <derivirana_varijabla naziv="DomainObject.StvarniZavrsetakVrijeme_1">13:08</derivirana_varijabla>
  </DomainObject.StvarniZavrsetakVrijeme>
  <DomainObject.PlaniraniZavrsetakVrijeme>
    <izvorni_sadrzaj>13:10</izvorni_sadrzaj>
    <derivirana_varijabla naziv="DomainObject.PlaniraniZavrsetakVrijeme_1">13:10</derivirana_varijabla>
  </DomainObject.PlaniraniZavrsetakVrijeme>
  <DomainObject.PlaniraniPocetakVrijeme>
    <izvorni_sadrzaj>13:05</izvorni_sadrzaj>
    <derivirana_varijabla naziv="DomainObject.PlaniraniPocetakVrijeme_1">13:05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2018.</izvorni_sadrzaj>
    <derivirana_varijabla naziv="DomainObject.Zapisnik.DatumKreiranja_1">4.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St-206/2018-4</izvorni_sadrzaj>
    <derivirana_varijabla naziv="DomainObject.Zapisnik.Oznaka_1">St-206/2018-4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St-206/2018</izvorni_sadrzaj>
    <derivirana_varijabla naziv="DomainObject.Predmet.OznakaBroj_1">St-206/2018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QUARTUS d.o.o. za turizam, ugostiteljstvo i poslovne usluge</izvorni_sadrzaj>
    <derivirana_varijabla naziv="DomainObject.Predmet.ProtustrankaFormated_1">  QUARTUS d.o.o. za turizam, ugostiteljstvo i poslovne usluge</derivirana_varijabla>
  </DomainObject.Predmet.ProtustrankaFormated>
  <DomainObject.Predmet.ProtustrankaFormatedOIB>
    <izvorni_sadrzaj>  QUARTUS d.o.o. za turizam, ugostiteljstvo i poslovne usluge, OIB 98437092988</izvorni_sadrzaj>
    <derivirana_varijabla naziv="DomainObject.Predmet.ProtustrankaFormatedOIB_1">  QUARTUS d.o.o. za turizam, ugostiteljstvo i poslovne usluge, OIB 98437092988</derivirana_varijabla>
  </DomainObject.Predmet.ProtustrankaFormatedOIB>
  <DomainObject.Predmet.ProtustrankaFormatedWithAdress>
    <izvorni_sadrzaj> QUARTUS d.o.o. za turizam, ugostiteljstvo i poslovne usluge, Put kotarskih serdara 38 B, 23000 Zadar</izvorni_sadrzaj>
    <derivirana_varijabla naziv="DomainObject.Predmet.ProtustrankaFormatedWithAdress_1"> QUARTUS d.o.o. za turizam, ugostiteljstvo i poslovne usluge, Put kotarskih serdara 38 B, 23000 Zadar</derivirana_varijabla>
  </DomainObject.Predmet.ProtustrankaFormatedWithAdress>
  <DomainObject.Predmet.ProtustrankaFormatedWithAdressOIB>
    <izvorni_sadrzaj> QUARTUS d.o.o. za turizam, ugostiteljstvo i poslovne usluge, OIB 98437092988, Put kotarskih serdara 38 B, 23000 Zadar</izvorni_sadrzaj>
    <derivirana_varijabla naziv="DomainObject.Predmet.ProtustrankaFormatedWithAdressOIB_1"> QUARTUS d.o.o. za turizam, ugostiteljstvo i poslovne usluge, OIB 98437092988, Put kotarskih serdara 38 B, 23000 Zadar</derivirana_varijabla>
  </DomainObject.Predmet.ProtustrankaFormatedWithAdressOIB>
  <DomainObject.Predmet.ProtustrankaWithAdress>
    <izvorni_sadrzaj>QUARTUS d.o.o. za turizam, ugostiteljstvo i poslovne usluge Put kotarskih serdara 38 B, 23000 Zadar</izvorni_sadrzaj>
    <derivirana_varijabla naziv="DomainObject.Predmet.ProtustrankaWithAdress_1">QUARTUS d.o.o. za turizam, ugostiteljstvo i poslovne usluge Put kotarskih serdara 38 B, 23000 Zadar</derivirana_varijabla>
  </DomainObject.Predmet.ProtustrankaWithAdress>
  <DomainObject.Predmet.ProtustrankaWithAdressOIB>
    <izvorni_sadrzaj>QUARTUS d.o.o. za turizam, ugostiteljstvo i poslovne usluge, OIB 98437092988, Put kotarskih serdara 38 B, 23000 Zadar</izvorni_sadrzaj>
    <derivirana_varijabla naziv="DomainObject.Predmet.ProtustrankaWithAdressOIB_1">QUARTUS d.o.o. za turizam, ugostiteljstvo i poslovne usluge, OIB 98437092988, Put kotarskih serdara 38 B, 23000 Zadar</derivirana_varijabla>
  </DomainObject.Predmet.ProtustrankaWithAdressOIB>
  <DomainObject.Predmet.ProtustrankaNazivFormated>
    <izvorni_sadrzaj>QUARTUS d.o.o. za turizam, ugostiteljstvo i poslovne usluge</izvorni_sadrzaj>
    <derivirana_varijabla naziv="DomainObject.Predmet.ProtustrankaNazivFormated_1">QUARTUS d.o.o. za turizam, ugostiteljstvo i poslovne usluge</derivirana_varijabla>
  </DomainObject.Predmet.ProtustrankaNazivFormated>
  <DomainObject.Predmet.ProtustrankaNazivFormatedOIB>
    <izvorni_sadrzaj>QUARTUS d.o.o. za turizam, ugostiteljstvo i poslovne usluge, OIB 98437092988</izvorni_sadrzaj>
    <derivirana_varijabla naziv="DomainObject.Predmet.ProtustrankaNazivFormatedOIB_1">QUARTUS d.o.o. za turizam, ugostiteljstvo i poslovne usluge, OIB 98437092988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QUARTUS d.o.o. za turizam, ugostiteljstvo i poslovne usluge</item>
    </izvorni_sadrzaj>
    <derivirana_varijabla naziv="DomainObject.Predmet.ProtuStrankaListFormated_1">
      <item>QUARTUS d.o.o. za turizam, ugostiteljstvo i poslovne usluge</item>
    </derivirana_varijabla>
  </DomainObject.Predmet.ProtuStrankaListFormated>
  <DomainObject.Predmet.ProtuStrankaListFormatedOIB>
    <izvorni_sadrzaj>
      <item>QUARTUS d.o.o. za turizam, ugostiteljstvo i poslovne usluge, OIB 98437092988</item>
    </izvorni_sadrzaj>
    <derivirana_varijabla naziv="DomainObject.Predmet.ProtuStrankaListFormatedOIB_1">
      <item>QUARTUS d.o.o. za turizam, ugostiteljstvo i poslovne usluge, OIB 98437092988</item>
    </derivirana_varijabla>
  </DomainObject.Predmet.ProtuStrankaListFormatedOIB>
  <DomainObject.Predmet.ProtuStrankaListFormatedWithAdress>
    <izvorni_sadrzaj>
      <item>QUARTUS d.o.o. za turizam, ugostiteljstvo i poslovne usluge, Put kotarskih serdara 38 B, 23000 Zadar</item>
    </izvorni_sadrzaj>
    <derivirana_varijabla naziv="DomainObject.Predmet.ProtuStrankaListFormatedWithAdress_1">
      <item>QUARTUS d.o.o. za turizam, ugostiteljstvo i poslovne usluge, Put kotarskih serdara 38 B, 23000 Zadar</item>
    </derivirana_varijabla>
  </DomainObject.Predmet.ProtuStrankaListFormatedWithAdress>
  <DomainObject.Predmet.ProtuStrankaListFormatedWithAdressOIB>
    <izvorni_sadrzaj>
      <item>QUARTUS d.o.o. za turizam, ugostiteljstvo i poslovne usluge, OIB 98437092988, Put kotarskih serdara 38 B, 23000 Zadar</item>
    </izvorni_sadrzaj>
    <derivirana_varijabla naziv="DomainObject.Predmet.ProtuStrankaListFormatedWithAdressOIB_1">
      <item>QUARTUS d.o.o. za turizam, ugostiteljstvo i poslovne usluge, OIB 98437092988, Put kotarskih serdara 38 B, 23000 Zadar</item>
    </derivirana_varijabla>
  </DomainObject.Predmet.ProtuStrankaListFormatedWithAdressOIB>
  <DomainObject.Predmet.ProtuStrankaListNazivFormated>
    <izvorni_sadrzaj>
      <item>QUARTUS d.o.o. za turizam, ugostiteljstvo i poslovne usluge</item>
    </izvorni_sadrzaj>
    <derivirana_varijabla naziv="DomainObject.Predmet.ProtuStrankaListNazivFormated_1">
      <item>QUARTUS d.o.o. za turizam, ugostiteljstvo i poslovne usluge</item>
    </derivirana_varijabla>
  </DomainObject.Predmet.ProtuStrankaListNazivFormated>
  <DomainObject.Predmet.ProtuStrankaListNazivFormatedOIB>
    <izvorni_sadrzaj>
      <item>QUARTUS d.o.o. za turizam, ugostiteljstvo i poslovne usluge, OIB 98437092988</item>
    </izvorni_sadrzaj>
    <derivirana_varijabla naziv="DomainObject.Predmet.ProtuStrankaListNazivFormatedOIB_1">
      <item>QUARTUS d.o.o. za turizam, ugostiteljstvo i poslovne usluge, OIB 98437092988</item>
    </derivirana_varijabla>
  </DomainObject.Predmet.ProtuStrankaListNazivFormatedOIB>
  <DomainObject.Predmet.OstaliListFormated>
    <izvorni_sadrzaj>
      <item>Mladen Arbanas</item>
    </izvorni_sadrzaj>
    <derivirana_varijabla naziv="DomainObject.Predmet.OstaliListFormated_1">
      <item>Mladen Arbanas</item>
    </derivirana_varijabla>
  </DomainObject.Predmet.OstaliListFormated>
  <DomainObject.Predmet.OstaliListFormatedOIB>
    <izvorni_sadrzaj>
      <item>Mladen Arbanas, OIB 35384156342</item>
    </izvorni_sadrzaj>
    <derivirana_varijabla naziv="DomainObject.Predmet.OstaliListFormatedOIB_1">
      <item>Mladen Arbanas, OIB 35384156342</item>
    </derivirana_varijabla>
  </DomainObject.Predmet.OstaliListFormatedOIB>
  <DomainObject.Predmet.OstaliListFormatedWithAdress>
    <izvorni_sadrzaj>
      <item>Mladen Arbanas, Put Kotarskih Serdara 38 B, 23000 Zadar</item>
    </izvorni_sadrzaj>
    <derivirana_varijabla naziv="DomainObject.Predmet.OstaliListFormatedWithAdress_1">
      <item>Mladen Arbanas, Put Kotarskih Serdara 38 B, 23000 Zadar</item>
    </derivirana_varijabla>
  </DomainObject.Predmet.OstaliListFormatedWithAdress>
  <DomainObject.Predmet.OstaliListFormatedWithAdressOIB>
    <izvorni_sadrzaj>
      <item>Mladen Arbanas, OIB 35384156342, Put Kotarskih Serdara 38 B, 23000 Zadar</item>
    </izvorni_sadrzaj>
    <derivirana_varijabla naziv="DomainObject.Predmet.OstaliListFormatedWithAdressOIB_1">
      <item>Mladen Arbanas, OIB 35384156342, Put Kotarskih Serdara 38 B, 23000 Zadar</item>
    </derivirana_varijabla>
  </DomainObject.Predmet.OstaliListFormatedWithAdressOIB>
  <DomainObject.Predmet.OstaliListNazivFormated>
    <izvorni_sadrzaj>
      <item>Mladen Arbanas</item>
    </izvorni_sadrzaj>
    <derivirana_varijabla naziv="DomainObject.Predmet.OstaliListNazivFormated_1">
      <item>Mladen Arbanas</item>
    </derivirana_varijabla>
  </DomainObject.Predmet.OstaliListNazivFormated>
  <DomainObject.Predmet.OstaliListNazivFormatedOIB>
    <izvorni_sadrzaj>
      <item>Mladen Arbanas, OIB 35384156342</item>
    </izvorni_sadrzaj>
    <derivirana_varijabla naziv="DomainObject.Predmet.OstaliListNazivFormatedOIB_1">
      <item>Mladen Arbanas, OIB 35384156342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St-206/2018-4</izvorni_sadrzaj>
    <derivirana_varijabla naziv="DomainObject.PoslovniBrojDokumenta_1">St-206/2018-4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QUARTUS d.o.o. za turizam, ugostiteljstvo i poslovne usluge</izvorni_sadrzaj>
    <derivirana_varijabla naziv="DomainObject.Predmet.ProtustrankaIDrugi_1">QUARTUS d.o.o. za turizam,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QUARTUS d.o.o. za turizam, ugostiteljstvo i poslovne usluge, OIB 98437092988, Put kotarskih serdara 38 B, 23000 Zadar</izvorni_sadrzaj>
    <derivirana_varijabla naziv="DomainObject.Predmet.ProtustrankaIDrugiAdressOIB_1">QUARTUS d.o.o. za turizam, ugostiteljstvo i poslovne usluge, OIB 98437092988, Put kotarskih serdara 38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QUARTUS d.o.o. za turizam, ugostiteljstvo i poslovne usluge</item>
      <item>FINA</item>
      <item>Mladen Arbanas</item>
    </izvorni_sadrzaj>
    <derivirana_varijabla naziv="DomainObject.Predmet.SudioniciListNaziv_1">
      <item>QUARTUS d.o.o. za turizam, ugostiteljstvo i poslovne usluge</item>
      <item>FINA</item>
      <item>Mladen Arbanas</item>
    </derivirana_varijabla>
  </DomainObject.Predmet.SudioniciListNaziv>
  <DomainObject.Predmet.SudioniciListAdressOIB>
    <izvorni_sadrzaj>
      <item>QUARTUS d.o.o. za turizam, ugostiteljstvo i poslovne usluge, OIB 98437092988, Put kotarskih serdara 38 B,23000 Zadar</item>
      <item>FINA, OIB 85821130368</item>
      <item>Mladen Arbanas, OIB 35384156342, Put Kotarskih Serdara 38 B,23000 Zadar</item>
    </izvorni_sadrzaj>
    <derivirana_varijabla naziv="DomainObject.Predmet.SudioniciListAdressOIB_1">
      <item>QUARTUS d.o.o. za turizam, ugostiteljstvo i poslovne usluge, OIB 98437092988, Put kotarskih serdara 38 B,23000 Zadar</item>
      <item>FINA, OIB 85821130368</item>
      <item>Mladen Arbanas, OIB 35384156342, Put Kotarskih Serdara 38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98437092988</item>
      <item>, OIB 85821130368</item>
      <item>, OIB 35384156342</item>
    </izvorni_sadrzaj>
    <derivirana_varijabla naziv="DomainObject.Predmet.SudioniciListNazivOIB_1">
      <item>, OIB 98437092988</item>
      <item>, OIB 85821130368</item>
      <item>, OIB 35384156342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676</properties:Characters>
  <properties:Lines>49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2018-07-02T12:54:00Z</dcterms:created>
  <dc:creator>Ardena Bajlo</dc:creator>
  <cp:lastModifiedBy>Ante Rubelj</cp:lastModifiedBy>
  <cp:lastPrinted>2018-05-24T06:40:00Z</cp:lastPrinted>
  <dcterms:modified xmlns:xsi="http://www.w3.org/2001/XMLSchema-instance" xsi:type="dcterms:W3CDTF">2018-07-04T11:31:00Z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St-206/2018-4 / Zapisnik - Ročište radi izjašnjenja o prijedlogu za otvaranje steč.post (1 St-206-2018-povodom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