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d3d2" w14:paraId="c76d3d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F75808">
        <w:rPr>
          <w:rStyle w:val="Naglaeno"/>
          <w:b w:val="false"/>
        </w:rPr>
        <w:t>337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34491">
        <w:t>Rijeka</w:t>
      </w:r>
      <w:r w:rsidR="00F564E3">
        <w:t>,</w:t>
      </w:r>
      <w:r w:rsidR="00EA1A0E">
        <w:t xml:space="preserve"> Podružnica </w:t>
      </w:r>
      <w:r w:rsidR="00B34491">
        <w:t>Pula</w:t>
      </w:r>
      <w:r w:rsidR="00EA1A0E">
        <w:t xml:space="preserve">, </w:t>
      </w:r>
      <w:proofErr w:type="spellStart"/>
      <w:r w:rsidR="00B34491">
        <w:t>Giardini</w:t>
      </w:r>
      <w:proofErr w:type="spellEnd"/>
      <w:r w:rsidR="00B34491">
        <w:t xml:space="preserve"> 5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7C15CD">
        <w:t xml:space="preserve"> </w:t>
      </w:r>
      <w:proofErr w:type="spellStart"/>
      <w:r w:rsidR="007C15CD">
        <w:t>ICARUS</w:t>
      </w:r>
      <w:proofErr w:type="spellEnd"/>
      <w:r w:rsidR="007C15CD">
        <w:t xml:space="preserve"> d. o. o., za promet nekretnina i trgovinu, Rovinj, </w:t>
      </w:r>
      <w:proofErr w:type="spellStart"/>
      <w:r w:rsidR="007C15CD">
        <w:t>Carera</w:t>
      </w:r>
      <w:proofErr w:type="spellEnd"/>
      <w:r w:rsidR="007C15CD">
        <w:t xml:space="preserve"> 102</w:t>
      </w:r>
      <w:r w:rsidR="00715A7C">
        <w:t xml:space="preserve">, </w:t>
      </w:r>
      <w:proofErr w:type="spellStart"/>
      <w:r w:rsidR="00C75AC9">
        <w:t>MBS</w:t>
      </w:r>
      <w:proofErr w:type="spellEnd"/>
      <w:r w:rsidR="00C75AC9">
        <w:t xml:space="preserve">: </w:t>
      </w:r>
      <w:r w:rsidR="00F55C2A">
        <w:t>040</w:t>
      </w:r>
      <w:r w:rsidR="007C15CD">
        <w:t>149921</w:t>
      </w:r>
      <w:r w:rsidR="00C75AC9">
        <w:t xml:space="preserve">, </w:t>
      </w:r>
      <w:proofErr w:type="spellStart"/>
      <w:r w:rsidR="00C75AC9">
        <w:t>OIB</w:t>
      </w:r>
      <w:proofErr w:type="spellEnd"/>
      <w:r w:rsidR="00C75AC9">
        <w:t>:</w:t>
      </w:r>
      <w:r w:rsidR="00715A7C">
        <w:t xml:space="preserve"> </w:t>
      </w:r>
      <w:r w:rsidR="007C15CD">
        <w:t>69811896437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7C15CD">
        <w:t>ICARUS</w:t>
      </w:r>
      <w:proofErr w:type="spellEnd"/>
      <w:r w:rsidR="007C15CD">
        <w:t xml:space="preserve"> d. o. o., za promet nekretnina i trgovinu, Rovinj, </w:t>
      </w:r>
      <w:proofErr w:type="spellStart"/>
      <w:r w:rsidR="007C15CD">
        <w:t>Carera</w:t>
      </w:r>
      <w:proofErr w:type="spellEnd"/>
      <w:r w:rsidR="007C15CD">
        <w:t xml:space="preserve"> 102, </w:t>
      </w:r>
      <w:proofErr w:type="spellStart"/>
      <w:r w:rsidR="007C15CD">
        <w:t>MBS</w:t>
      </w:r>
      <w:proofErr w:type="spellEnd"/>
      <w:r w:rsidR="007C15CD">
        <w:t xml:space="preserve">: 040149921, </w:t>
      </w:r>
      <w:proofErr w:type="spellStart"/>
      <w:r w:rsidR="007C15CD">
        <w:t>OIB</w:t>
      </w:r>
      <w:proofErr w:type="spellEnd"/>
      <w:r w:rsidR="007C15CD">
        <w:t>: 69811896437</w:t>
      </w:r>
      <w:r w:rsidR="00742BEC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C15CD">
        <w:t>13</w:t>
      </w:r>
      <w:r w:rsidR="00B34491">
        <w:t>.</w:t>
      </w:r>
      <w:r w:rsidR="007C15CD">
        <w:t>636.</w:t>
      </w:r>
      <w:r w:rsidR="00715A7C">
        <w:t>8</w:t>
      </w:r>
      <w:r w:rsidR="007C15CD">
        <w:t>26</w:t>
      </w:r>
      <w:r w:rsidR="00715A7C">
        <w:t>,</w:t>
      </w:r>
      <w:r w:rsidR="007C15CD">
        <w:t>6</w:t>
      </w:r>
      <w:r w:rsidR="00715A7C">
        <w:t>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</w:t>
      </w:r>
      <w:r w:rsidR="00B34491">
        <w:t>2</w:t>
      </w:r>
      <w:r w:rsidR="00F41C3C">
        <w:t>3</w:t>
      </w:r>
      <w:r w:rsidR="00F75808">
        <w:t>37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55C2A">
        <w:t>5</w:t>
      </w:r>
      <w:r w:rsidR="008C1EC2">
        <w:t>.1</w:t>
      </w:r>
      <w:r w:rsidR="00F55C2A">
        <w:t>2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0F0C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08B0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DBC"/>
    <w:rsid w:val="005B59B6"/>
    <w:rsid w:val="005C01B9"/>
    <w:rsid w:val="005C3768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15A7C"/>
    <w:rsid w:val="0073010A"/>
    <w:rsid w:val="00734726"/>
    <w:rsid w:val="00741A8A"/>
    <w:rsid w:val="00742BEC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5CD"/>
    <w:rsid w:val="007C1B5B"/>
    <w:rsid w:val="007C3B06"/>
    <w:rsid w:val="007D0512"/>
    <w:rsid w:val="007E2711"/>
    <w:rsid w:val="007E5CDC"/>
    <w:rsid w:val="007E7376"/>
    <w:rsid w:val="007F1C41"/>
    <w:rsid w:val="008023F7"/>
    <w:rsid w:val="00806BE6"/>
    <w:rsid w:val="00811544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A6939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4491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1C3C"/>
    <w:rsid w:val="00F46E60"/>
    <w:rsid w:val="00F51DD2"/>
    <w:rsid w:val="00F528AF"/>
    <w:rsid w:val="00F5403A"/>
    <w:rsid w:val="00F55C2A"/>
    <w:rsid w:val="00F564E3"/>
    <w:rsid w:val="00F6215D"/>
    <w:rsid w:val="00F63499"/>
    <w:rsid w:val="00F67218"/>
    <w:rsid w:val="00F734CA"/>
    <w:rsid w:val="00F73514"/>
    <w:rsid w:val="00F74586"/>
    <w:rsid w:val="00F75808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1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115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15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5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5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1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115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15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5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5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St-2337/2016</izvorni_sadrzaj>
    <derivirana_varijabla naziv="DomainObject.Predmet.OznakaBroj_1">St-2337/2016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ICARUS d.o.o. ROVINJ</izvorni_sadrzaj>
    <derivirana_varijabla naziv="DomainObject.Predmet.ProtustrankaFormated_1">  ICARUS d.o.o. ROVINJ</derivirana_varijabla>
  </DomainObject.Predmet.ProtustrankaFormated>
  <DomainObject.Predmet.ProtustrankaFormatedOIB>
    <izvorni_sadrzaj>  ICARUS d.o.o. ROVINJ, OIB 69811896437</izvorni_sadrzaj>
    <derivirana_varijabla naziv="DomainObject.Predmet.ProtustrankaFormatedOIB_1">  ICARUS d.o.o. ROVINJ, OIB 69811896437</derivirana_varijabla>
  </DomainObject.Predmet.ProtustrankaFormatedOIB>
  <DomainObject.Predmet.ProtustrankaFormatedWithAdress>
    <izvorni_sadrzaj> ICARUS d.o.o. ROVINJ, Carera 102, 52210 Rovinj</izvorni_sadrzaj>
    <derivirana_varijabla naziv="DomainObject.Predmet.ProtustrankaFormatedWithAdress_1"> ICARUS d.o.o. ROVINJ, Carera 102, 52210 Rovinj</derivirana_varijabla>
  </DomainObject.Predmet.ProtustrankaFormatedWithAdress>
  <DomainObject.Predmet.ProtustrankaFormatedWithAdressOIB>
    <izvorni_sadrzaj> ICARUS d.o.o. ROVINJ, OIB 69811896437, Carera 102, 52210 Rovinj</izvorni_sadrzaj>
    <derivirana_varijabla naziv="DomainObject.Predmet.ProtustrankaFormatedWithAdressOIB_1"> ICARUS d.o.o. ROVINJ, OIB 69811896437, Carera 102, 52210 Rovinj</derivirana_varijabla>
  </DomainObject.Predmet.ProtustrankaFormatedWithAdressOIB>
  <DomainObject.Predmet.ProtustrankaWithAdress>
    <izvorni_sadrzaj>ICARUS d.o.o. ROVINJ Carera 102, 52210 Rovinj</izvorni_sadrzaj>
    <derivirana_varijabla naziv="DomainObject.Predmet.ProtustrankaWithAdress_1">ICARUS d.o.o. ROVINJ Carera 102, 52210 Rovinj</derivirana_varijabla>
  </DomainObject.Predmet.ProtustrankaWithAdress>
  <DomainObject.Predmet.ProtustrankaWithAdressOIB>
    <izvorni_sadrzaj>ICARUS d.o.o. ROVINJ, OIB 69811896437, Carera 102, 52210 Rovinj</izvorni_sadrzaj>
    <derivirana_varijabla naziv="DomainObject.Predmet.ProtustrankaWithAdressOIB_1">ICARUS d.o.o. ROVINJ, OIB 69811896437, Carera 102, 52210 Rovinj</derivirana_varijabla>
  </DomainObject.Predmet.ProtustrankaWithAdressOIB>
  <DomainObject.Predmet.ProtustrankaNazivFormated>
    <izvorni_sadrzaj>ICARUS d.o.o. ROVINJ</izvorni_sadrzaj>
    <derivirana_varijabla naziv="DomainObject.Predmet.ProtustrankaNazivFormated_1">ICARUS d.o.o. ROVINJ</derivirana_varijabla>
  </DomainObject.Predmet.ProtustrankaNazivFormated>
  <DomainObject.Predmet.ProtustrankaNazivFormatedOIB>
    <izvorni_sadrzaj>ICARUS d.o.o. ROVINJ, OIB 69811896437</izvorni_sadrzaj>
    <derivirana_varijabla naziv="DomainObject.Predmet.ProtustrankaNazivFormatedOIB_1">ICARUS d.o.o.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ICARUS d.o.o. ROVINJ</item>
    </izvorni_sadrzaj>
    <derivirana_varijabla naziv="DomainObject.Predmet.ProtuStrankaListFormated_1">
      <item>ICARUS d.o.o. ROVINJ</item>
    </derivirana_varijabla>
  </DomainObject.Predmet.ProtuStrankaListFormated>
  <DomainObject.Predmet.ProtuStrankaListFormatedOIB>
    <izvorni_sadrzaj>
      <item>ICARUS d.o.o. ROVINJ, OIB 69811896437</item>
    </izvorni_sadrzaj>
    <derivirana_varijabla naziv="DomainObject.Predmet.ProtuStrankaListFormatedOIB_1">
      <item>ICARUS d.o.o. ROVINJ, OIB 69811896437</item>
    </derivirana_varijabla>
  </DomainObject.Predmet.ProtuStrankaListFormatedOIB>
  <DomainObject.Predmet.ProtuStrankaListFormatedWithAdress>
    <izvorni_sadrzaj>
      <item>ICARUS d.o.o. ROVINJ, Carera 102, 52210 Rovinj</item>
    </izvorni_sadrzaj>
    <derivirana_varijabla naziv="DomainObject.Predmet.ProtuStrankaListFormatedWithAdress_1">
      <item>ICARUS d.o.o. ROVINJ, Carera 102, 52210 Rovinj</item>
    </derivirana_varijabla>
  </DomainObject.Predmet.ProtuStrankaListFormatedWithAdress>
  <DomainObject.Predmet.ProtuStrankaListFormatedWithAdressOIB>
    <izvorni_sadrzaj>
      <item>ICARUS d.o.o. ROVINJ, OIB 69811896437, Carera 102, 52210 Rovinj</item>
    </izvorni_sadrzaj>
    <derivirana_varijabla naziv="DomainObject.Predmet.ProtuStrankaListFormatedWithAdressOIB_1">
      <item>ICARUS d.o.o. ROVINJ, OIB 69811896437, Carera 102, 52210 Rovinj</item>
    </derivirana_varijabla>
  </DomainObject.Predmet.ProtuStrankaListFormatedWithAdressOIB>
  <DomainObject.Predmet.ProtuStrankaListNazivFormated>
    <izvorni_sadrzaj>
      <item>ICARUS d.o.o. ROVINJ</item>
    </izvorni_sadrzaj>
    <derivirana_varijabla naziv="DomainObject.Predmet.ProtuStrankaListNazivFormated_1">
      <item>ICARUS d.o.o. ROVINJ</item>
    </derivirana_varijabla>
  </DomainObject.Predmet.ProtuStrankaListNazivFormated>
  <DomainObject.Predmet.ProtuStrankaListNazivFormatedOIB>
    <izvorni_sadrzaj>
      <item>ICARUS d.o.o. ROVINJ, OIB 69811896437</item>
    </izvorni_sadrzaj>
    <derivirana_varijabla naziv="DomainObject.Predmet.ProtuStrankaListNazivFormatedOIB_1">
      <item>ICARUS d.o.o.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ICARUS d.o.o. ROVINJ</izvorni_sadrzaj>
    <derivirana_varijabla naziv="DomainObject.Predmet.ProtustrankaIDrugi_1">ICARUS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ICARUS d.o.o. ROVINJ, OIB 69811896437, Carera 102, 52210 Rovinj</izvorni_sadrzaj>
    <derivirana_varijabla naziv="DomainObject.Predmet.ProtustrankaIDrugiAdressOIB_1">ICARUS d.o.o.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ICARUS d.o.o. ROVINJ</item>
      <item>FINANCIJSKA AGENCIJA, RC RIJEKA, PODRUŽNICA PULA, PULA</item>
    </izvorni_sadrzaj>
    <derivirana_varijabla naziv="DomainObject.Predmet.SudioniciListNaziv_1">
      <item>ICARUS d.o.o. ROVINJ</item>
      <item>FINANCIJSKA AGENCIJA, RC RIJEKA, PODRUŽNICA PULA, PULA</item>
    </derivirana_varijabla>
  </DomainObject.Predmet.SudioniciListNaziv>
  <DomainObject.Predmet.SudioniciListAdressOIB>
    <izvorni_sadrzaj>
      <item>ICARUS d.o.o. ROVINJ, OIB 69811896437, Carera 102,52210 Rovinj</item>
      <item>FINANCIJSKA AGENCIJA, RC RIJEKA, PODRUŽNICA PULA, PULA, OIB 85821130368, Ulica grada Vukovara 70,10000 Zagreb</item>
    </izvorni_sadrzaj>
    <derivirana_varijabla naziv="DomainObject.Predmet.SudioniciListAdressOIB_1">
      <item>ICARUS d.o.o. ROVINJ, OIB 69811896437, Carera 102,52210 Rovinj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69811896437</item>
      <item>, OIB 85821130368</item>
    </izvorni_sadrzaj>
    <derivirana_varijabla naziv="DomainObject.Predmet.SudioniciListNazivOIB_1">
      <item>, OIB 69811896437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9A6D7-44D6-4BD2-AABB-AFD6C5732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2048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2016-10-18T05:24:00Z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2016-10-18T05:27:00Z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