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528ad" w14:paraId="ad528ad" w:rsidRDefault="002B5D86" w:rsidR="00AB7984">
      <w:pPr>
        <w15:collapsed w:val="false"/>
        <w:rPr>
          <w:rFonts w:cs="Courier New" w:hAnsi="Courier New" w:ascii="Courier New"/>
        </w:rPr>
      </w:pPr>
      <w:bookmarkStart w:name="_GoBack" w:id="0"/>
      <w:bookmarkEnd w:id="0"/>
      <w:r>
        <w:rPr>
          <w:rFonts w:cs="Courier New" w:hAnsi="Courier New" w:ascii="Courier New"/>
        </w:rPr>
        <w:t xml:space="preserve">                                                   Obrazac 20.</w:t>
      </w:r>
    </w:p>
    <w:p w:rsidRDefault="002B5D86" w:rsidR="002B5D86">
      <w:pPr>
        <w:rPr>
          <w:rFonts w:cs="Courier New" w:hAnsi="Courier New" w:ascii="Courier New"/>
        </w:rPr>
      </w:pPr>
      <w:r>
        <w:rPr>
          <w:rFonts w:cs="Courier New" w:hAnsi="Courier New" w:ascii="Courier New"/>
        </w:rPr>
        <w:t xml:space="preserve">                          I Z V J E Š Ć E</w:t>
      </w:r>
    </w:p>
    <w:p w:rsidRDefault="002B5D86" w:rsidP="002B5D86" w:rsidR="002B5D86">
      <w:pPr>
        <w:pStyle w:val="Bezproreda"/>
        <w:rPr>
          <w:rFonts w:cs="Courier New" w:hAnsi="Courier New" w:ascii="Courier New"/>
        </w:rPr>
      </w:pPr>
      <w:r>
        <w:t xml:space="preserve">             </w:t>
      </w:r>
      <w:r>
        <w:rPr>
          <w:rFonts w:cs="Courier New" w:hAnsi="Courier New" w:ascii="Courier New"/>
        </w:rPr>
        <w:t>STEČAJNOG UPRAVITELJA O TIJEKU STEČAJNOG POSTUPKA,</w:t>
      </w:r>
    </w:p>
    <w:p w:rsidRDefault="002B5D86" w:rsidP="002B5D86" w:rsidR="00C61608">
      <w:pPr>
        <w:pStyle w:val="Bezproreda"/>
        <w:rPr>
          <w:rFonts w:cs="Courier New" w:hAnsi="Courier New" w:ascii="Courier New"/>
        </w:rPr>
      </w:pPr>
      <w:r>
        <w:rPr>
          <w:rFonts w:cs="Courier New" w:hAnsi="Courier New" w:ascii="Courier New"/>
        </w:rPr>
        <w:t xml:space="preserve">     STANJU STEČAJNE MASE I PRIJEDLOG </w:t>
      </w:r>
      <w:r w:rsidR="006606AE">
        <w:rPr>
          <w:rFonts w:cs="Courier New" w:hAnsi="Courier New" w:ascii="Courier New"/>
        </w:rPr>
        <w:t>OBUSTAVE</w:t>
      </w:r>
      <w:r w:rsidR="00C61608">
        <w:rPr>
          <w:rFonts w:cs="Courier New" w:hAnsi="Courier New" w:ascii="Courier New"/>
        </w:rPr>
        <w:t xml:space="preserve"> I</w:t>
      </w:r>
    </w:p>
    <w:p w:rsidRDefault="00C61608" w:rsidP="002B5D86" w:rsidR="002B5D86">
      <w:pPr>
        <w:pStyle w:val="Bezproreda"/>
        <w:rPr>
          <w:rFonts w:cs="Courier New" w:hAnsi="Courier New" w:ascii="Courier New"/>
        </w:rPr>
      </w:pPr>
      <w:r>
        <w:rPr>
          <w:rFonts w:cs="Courier New" w:hAnsi="Courier New" w:ascii="Courier New"/>
        </w:rPr>
        <w:t xml:space="preserve">                ZAKLJUČENJE STEČAJNOG </w:t>
      </w:r>
      <w:r w:rsidR="006606AE">
        <w:rPr>
          <w:rFonts w:cs="Courier New" w:hAnsi="Courier New" w:ascii="Courier New"/>
        </w:rPr>
        <w:t xml:space="preserve"> POSTUPKA</w:t>
      </w:r>
    </w:p>
    <w:p w:rsidRDefault="006606AE" w:rsidP="002B5D86" w:rsidR="006606AE">
      <w:pPr>
        <w:pStyle w:val="Bezproreda"/>
        <w:rPr>
          <w:rFonts w:cs="Courier New" w:hAnsi="Courier New" w:ascii="Courier New"/>
        </w:rPr>
      </w:pPr>
    </w:p>
    <w:p w:rsidRDefault="006606AE" w:rsidP="002B5D86" w:rsidR="006606AE">
      <w:pPr>
        <w:pStyle w:val="Bezproreda"/>
        <w:rPr>
          <w:rFonts w:cs="Courier New" w:hAnsi="Courier New" w:ascii="Courier New"/>
        </w:rPr>
      </w:pPr>
      <w:r>
        <w:rPr>
          <w:rFonts w:cs="Courier New" w:hAnsi="Courier New" w:ascii="Courier New"/>
        </w:rPr>
        <w:t>Trgovački sud u Zagrebu, Amruševa 2/II. 10000 Zagreb</w:t>
      </w:r>
    </w:p>
    <w:p w:rsidRDefault="006606AE" w:rsidP="002B5D86" w:rsidR="006606AE">
      <w:pPr>
        <w:pStyle w:val="Bezproreda"/>
        <w:rPr>
          <w:rFonts w:cs="Courier New" w:hAnsi="Courier New" w:ascii="Courier New"/>
        </w:rPr>
      </w:pPr>
    </w:p>
    <w:p w:rsidRDefault="006606AE" w:rsidP="002B5D86" w:rsidR="006606AE">
      <w:pPr>
        <w:pStyle w:val="Bezproreda"/>
        <w:rPr>
          <w:rFonts w:cs="Courier New" w:hAnsi="Courier New" w:ascii="Courier New"/>
        </w:rPr>
      </w:pPr>
      <w:r>
        <w:rPr>
          <w:rFonts w:cs="Courier New" w:hAnsi="Courier New" w:ascii="Courier New"/>
        </w:rPr>
        <w:t>Posl.broj spisa:40.St-3061/16</w:t>
      </w:r>
    </w:p>
    <w:p w:rsidRDefault="006606AE" w:rsidP="002B5D86" w:rsidR="006606AE">
      <w:pPr>
        <w:pStyle w:val="Bezproreda"/>
        <w:rPr>
          <w:rFonts w:cs="Courier New" w:hAnsi="Courier New" w:ascii="Courier New"/>
        </w:rPr>
      </w:pPr>
    </w:p>
    <w:p w:rsidRDefault="006606AE" w:rsidP="002B5D86" w:rsidR="006606AE">
      <w:pPr>
        <w:pStyle w:val="Bezproreda"/>
        <w:rPr>
          <w:rFonts w:cs="Courier New" w:hAnsi="Courier New" w:ascii="Courier New"/>
        </w:rPr>
      </w:pPr>
      <w:r>
        <w:rPr>
          <w:rFonts w:cs="Courier New" w:hAnsi="Courier New" w:ascii="Courier New"/>
        </w:rPr>
        <w:t>Dužnik: AGROPROMET-SiM d.o.o. u stečaju za poljoprivredu,</w:t>
      </w:r>
    </w:p>
    <w:p w:rsidRDefault="006606AE" w:rsidP="002B5D86" w:rsidR="006606AE">
      <w:pPr>
        <w:pStyle w:val="Bezproreda"/>
        <w:rPr>
          <w:rFonts w:cs="Courier New" w:hAnsi="Courier New" w:ascii="Courier New"/>
        </w:rPr>
      </w:pPr>
      <w:r>
        <w:rPr>
          <w:rFonts w:cs="Courier New" w:hAnsi="Courier New" w:ascii="Courier New"/>
        </w:rPr>
        <w:t xml:space="preserve">        usluge i trgovinu, OIB:08902393554, Školska 18., Križ</w:t>
      </w:r>
    </w:p>
    <w:p w:rsidRDefault="006606AE" w:rsidP="002B5D86" w:rsidR="006606AE">
      <w:pPr>
        <w:pStyle w:val="Bezproreda"/>
        <w:rPr>
          <w:rFonts w:cs="Courier New" w:hAnsi="Courier New" w:ascii="Courier New"/>
        </w:rPr>
      </w:pPr>
    </w:p>
    <w:p w:rsidRDefault="006606AE" w:rsidP="006606AE" w:rsidR="006606AE">
      <w:pPr>
        <w:pStyle w:val="Bezproreda"/>
        <w:numPr>
          <w:ilvl w:val="0"/>
          <w:numId w:val="1"/>
        </w:numPr>
        <w:rPr>
          <w:rFonts w:cs="Courier New" w:hAnsi="Courier New" w:ascii="Courier New"/>
        </w:rPr>
      </w:pPr>
      <w:r>
        <w:rPr>
          <w:rFonts w:cs="Courier New" w:hAnsi="Courier New" w:ascii="Courier New"/>
        </w:rPr>
        <w:t>TIJEK STEČAJNOG POSTUPKA u razdoblju od 08.prosinca 2016.g.</w:t>
      </w:r>
    </w:p>
    <w:p w:rsidRDefault="006606AE" w:rsidP="006606AE" w:rsidR="006606AE">
      <w:pPr>
        <w:pStyle w:val="Bezproreda"/>
        <w:ind w:left="1080"/>
        <w:rPr>
          <w:rFonts w:cs="Courier New" w:hAnsi="Courier New" w:ascii="Courier New"/>
        </w:rPr>
      </w:pPr>
      <w:r>
        <w:rPr>
          <w:rFonts w:cs="Courier New" w:hAnsi="Courier New" w:ascii="Courier New"/>
        </w:rPr>
        <w:t>31.10.2018.g.</w:t>
      </w:r>
    </w:p>
    <w:p w:rsidRDefault="006606AE" w:rsidP="006606AE" w:rsidR="006606AE">
      <w:pPr>
        <w:pStyle w:val="Bezproreda"/>
        <w:ind w:left="1080"/>
        <w:rPr>
          <w:rFonts w:cs="Courier New" w:hAnsi="Courier New" w:ascii="Courier New"/>
        </w:rPr>
      </w:pPr>
    </w:p>
    <w:p w:rsidRDefault="006606AE" w:rsidP="00BE4DFF" w:rsidR="00BE4DFF" w:rsidRPr="0089328B">
      <w:pPr>
        <w:pStyle w:val="Bezproreda"/>
        <w:jc w:val="both"/>
        <w:rPr>
          <w:rFonts w:cs="Courier New" w:hAnsi="Courier New" w:ascii="Courier New"/>
          <w:sz w:val="20"/>
          <w:szCs w:val="20"/>
        </w:rPr>
      </w:pPr>
      <w:r w:rsidRPr="0089328B">
        <w:rPr>
          <w:rFonts w:cs="Courier New" w:hAnsi="Courier New" w:ascii="Courier New"/>
          <w:sz w:val="20"/>
          <w:szCs w:val="20"/>
        </w:rPr>
        <w:t xml:space="preserve">Trgovački sud u Zagrebu Rješenjem Posl.broj:7.St-3061/16 od 08.12.2016.g. pokrenuo je prethodni stečajni postupak a dana </w:t>
      </w:r>
      <w:r w:rsidR="00E346E7" w:rsidRPr="0089328B">
        <w:rPr>
          <w:rFonts w:cs="Courier New" w:hAnsi="Courier New" w:ascii="Courier New"/>
          <w:sz w:val="20"/>
          <w:szCs w:val="20"/>
        </w:rPr>
        <w:t>07.ožujka 2017</w:t>
      </w:r>
      <w:r w:rsidR="00BE4DFF" w:rsidRPr="0089328B">
        <w:rPr>
          <w:rFonts w:cs="Courier New" w:hAnsi="Courier New" w:ascii="Courier New"/>
          <w:sz w:val="20"/>
          <w:szCs w:val="20"/>
        </w:rPr>
        <w:t>.g. otvorio je stečajni post</w:t>
      </w:r>
      <w:r w:rsidR="00C61608">
        <w:rPr>
          <w:rFonts w:cs="Courier New" w:hAnsi="Courier New" w:ascii="Courier New"/>
          <w:sz w:val="20"/>
          <w:szCs w:val="20"/>
        </w:rPr>
        <w:t>upak nad dužnikom AGROPROMET-SiM</w:t>
      </w:r>
      <w:r w:rsidR="00BE4DFF" w:rsidRPr="0089328B">
        <w:rPr>
          <w:rFonts w:cs="Courier New" w:hAnsi="Courier New" w:ascii="Courier New"/>
          <w:sz w:val="20"/>
          <w:szCs w:val="20"/>
        </w:rPr>
        <w:t xml:space="preserve"> d.o.o. za poljo</w:t>
      </w:r>
      <w:r w:rsidR="006E1071">
        <w:rPr>
          <w:rFonts w:cs="Courier New" w:hAnsi="Courier New" w:ascii="Courier New"/>
          <w:sz w:val="20"/>
          <w:szCs w:val="20"/>
        </w:rPr>
        <w:t>privredu, usluge i trgovinu, OIB</w:t>
      </w:r>
      <w:r w:rsidR="00BE4DFF" w:rsidRPr="0089328B">
        <w:rPr>
          <w:rFonts w:cs="Courier New" w:hAnsi="Courier New" w:ascii="Courier New"/>
          <w:sz w:val="20"/>
          <w:szCs w:val="20"/>
        </w:rPr>
        <w:t>:08902393554, Školska 18., 10314 Križ.</w:t>
      </w:r>
    </w:p>
    <w:p w:rsidRDefault="002754FC" w:rsidP="00BE4DFF" w:rsidR="00821853" w:rsidRPr="0089328B">
      <w:pPr>
        <w:pStyle w:val="Bezproreda"/>
        <w:jc w:val="both"/>
        <w:rPr>
          <w:rFonts w:cs="Courier New" w:hAnsi="Courier New" w:ascii="Courier New"/>
          <w:sz w:val="20"/>
          <w:szCs w:val="20"/>
        </w:rPr>
      </w:pPr>
      <w:r w:rsidRPr="0089328B">
        <w:rPr>
          <w:rFonts w:cs="Courier New" w:hAnsi="Courier New" w:ascii="Courier New"/>
          <w:sz w:val="20"/>
          <w:szCs w:val="20"/>
        </w:rPr>
        <w:t xml:space="preserve">Nakon otvaranja stečaja a </w:t>
      </w:r>
      <w:r w:rsidR="00BE4DFF" w:rsidRPr="0089328B">
        <w:rPr>
          <w:rFonts w:cs="Courier New" w:hAnsi="Courier New" w:ascii="Courier New"/>
          <w:sz w:val="20"/>
          <w:szCs w:val="20"/>
        </w:rPr>
        <w:t>radi pribave informacija i podataka o stanju imovine-stečajne mase i obveza</w:t>
      </w:r>
      <w:r w:rsidR="00E346E7" w:rsidRPr="0089328B">
        <w:rPr>
          <w:rFonts w:cs="Courier New" w:hAnsi="Courier New" w:ascii="Courier New"/>
          <w:sz w:val="20"/>
          <w:szCs w:val="20"/>
        </w:rPr>
        <w:t xml:space="preserve"> dužnika</w:t>
      </w:r>
      <w:r w:rsidR="00BE4DFF" w:rsidRPr="0089328B">
        <w:rPr>
          <w:rFonts w:cs="Courier New" w:hAnsi="Courier New" w:ascii="Courier New"/>
          <w:sz w:val="20"/>
          <w:szCs w:val="20"/>
        </w:rPr>
        <w:t xml:space="preserve"> obraćala sam se pisanim putem stečajnog dužniku i odgovornoj osobi dužnika-direktoru. U tome nisam imala uspjeha, te sam podatke o stanju imovine-stečajne mase prikupljala od državnih organa i državnih institucija. Ovo </w:t>
      </w:r>
      <w:r w:rsidR="00E346E7" w:rsidRPr="0089328B">
        <w:rPr>
          <w:rFonts w:cs="Courier New" w:hAnsi="Courier New" w:ascii="Courier New"/>
          <w:sz w:val="20"/>
          <w:szCs w:val="20"/>
        </w:rPr>
        <w:t xml:space="preserve">se </w:t>
      </w:r>
      <w:r w:rsidR="00BE4DFF" w:rsidRPr="0089328B">
        <w:rPr>
          <w:rFonts w:cs="Courier New" w:hAnsi="Courier New" w:ascii="Courier New"/>
          <w:sz w:val="20"/>
          <w:szCs w:val="20"/>
        </w:rPr>
        <w:t>osobito i</w:t>
      </w:r>
      <w:r w:rsidR="00E346E7" w:rsidRPr="0089328B">
        <w:rPr>
          <w:rFonts w:cs="Courier New" w:hAnsi="Courier New" w:ascii="Courier New"/>
          <w:sz w:val="20"/>
          <w:szCs w:val="20"/>
        </w:rPr>
        <w:t>s</w:t>
      </w:r>
      <w:r w:rsidR="00BE4DFF" w:rsidRPr="0089328B">
        <w:rPr>
          <w:rFonts w:cs="Courier New" w:hAnsi="Courier New" w:ascii="Courier New"/>
          <w:sz w:val="20"/>
          <w:szCs w:val="20"/>
        </w:rPr>
        <w:t>t</w:t>
      </w:r>
      <w:r w:rsidR="00E346E7" w:rsidRPr="0089328B">
        <w:rPr>
          <w:rFonts w:cs="Courier New" w:hAnsi="Courier New" w:ascii="Courier New"/>
          <w:sz w:val="20"/>
          <w:szCs w:val="20"/>
        </w:rPr>
        <w:t>iče i</w:t>
      </w:r>
      <w:r w:rsidR="00BE4DFF" w:rsidRPr="0089328B">
        <w:rPr>
          <w:rFonts w:cs="Courier New" w:hAnsi="Courier New" w:ascii="Courier New"/>
          <w:sz w:val="20"/>
          <w:szCs w:val="20"/>
        </w:rPr>
        <w:t>z razloga</w:t>
      </w:r>
      <w:r w:rsidR="00E346E7" w:rsidRPr="0089328B">
        <w:rPr>
          <w:rFonts w:cs="Courier New" w:hAnsi="Courier New" w:ascii="Courier New"/>
          <w:sz w:val="20"/>
          <w:szCs w:val="20"/>
        </w:rPr>
        <w:t>,</w:t>
      </w:r>
      <w:r w:rsidR="00BE4DFF" w:rsidRPr="0089328B">
        <w:rPr>
          <w:rFonts w:cs="Courier New" w:hAnsi="Courier New" w:ascii="Courier New"/>
          <w:sz w:val="20"/>
          <w:szCs w:val="20"/>
        </w:rPr>
        <w:t xml:space="preserve"> jer </w:t>
      </w:r>
      <w:r w:rsidR="00E346E7" w:rsidRPr="0089328B">
        <w:rPr>
          <w:rFonts w:cs="Courier New" w:hAnsi="Courier New" w:ascii="Courier New"/>
          <w:sz w:val="20"/>
          <w:szCs w:val="20"/>
        </w:rPr>
        <w:t xml:space="preserve">je </w:t>
      </w:r>
      <w:r w:rsidR="00BE4DFF" w:rsidRPr="0089328B">
        <w:rPr>
          <w:rFonts w:cs="Courier New" w:hAnsi="Courier New" w:ascii="Courier New"/>
          <w:sz w:val="20"/>
          <w:szCs w:val="20"/>
        </w:rPr>
        <w:t xml:space="preserve">dužnik prije otvaranja stečaja poduzimao radnje u cilju namirenja vjerovnika, te je imovinu-građevinski objekat na lokaciji </w:t>
      </w:r>
      <w:r w:rsidR="0089328B" w:rsidRPr="0089328B">
        <w:rPr>
          <w:rFonts w:cs="Courier New" w:hAnsi="Courier New" w:ascii="Courier New"/>
          <w:sz w:val="20"/>
          <w:szCs w:val="20"/>
        </w:rPr>
        <w:t>sjedišta društva prodao a</w:t>
      </w:r>
      <w:r w:rsidR="00821853" w:rsidRPr="0089328B">
        <w:rPr>
          <w:rFonts w:cs="Courier New" w:hAnsi="Courier New" w:ascii="Courier New"/>
          <w:sz w:val="20"/>
          <w:szCs w:val="20"/>
        </w:rPr>
        <w:t xml:space="preserve"> sam </w:t>
      </w:r>
      <w:r w:rsidR="00E346E7" w:rsidRPr="0089328B">
        <w:rPr>
          <w:rFonts w:cs="Courier New" w:hAnsi="Courier New" w:ascii="Courier New"/>
          <w:sz w:val="20"/>
          <w:szCs w:val="20"/>
        </w:rPr>
        <w:t xml:space="preserve">se </w:t>
      </w:r>
      <w:r w:rsidR="00821853" w:rsidRPr="0089328B">
        <w:rPr>
          <w:rFonts w:cs="Courier New" w:hAnsi="Courier New" w:ascii="Courier New"/>
          <w:sz w:val="20"/>
          <w:szCs w:val="20"/>
        </w:rPr>
        <w:t>preselio na drugo mjesto stanovanja.</w:t>
      </w:r>
    </w:p>
    <w:p w:rsidRDefault="00821853" w:rsidP="00BE4DFF" w:rsidR="006606AE" w:rsidRPr="0089328B">
      <w:pPr>
        <w:pStyle w:val="Bezproreda"/>
        <w:jc w:val="both"/>
        <w:rPr>
          <w:rFonts w:cs="Courier New" w:hAnsi="Courier New" w:ascii="Courier New"/>
          <w:sz w:val="20"/>
          <w:szCs w:val="20"/>
        </w:rPr>
      </w:pPr>
      <w:r w:rsidRPr="0089328B">
        <w:rPr>
          <w:rFonts w:cs="Courier New" w:hAnsi="Courier New" w:ascii="Courier New"/>
          <w:sz w:val="20"/>
          <w:szCs w:val="20"/>
        </w:rPr>
        <w:t>U tijeku postupka iz pribavljenih podataka od drugih utvrđeno je da je stečajni dužnik prema Evidenciji cestovnih motornih vozila vlasnik osobnog vozila M1, marke VOLKSWAGEN PASSAT 1.9 TDI, g</w:t>
      </w:r>
      <w:r w:rsidR="005E3DBB" w:rsidRPr="0089328B">
        <w:rPr>
          <w:rFonts w:cs="Courier New" w:hAnsi="Courier New" w:ascii="Courier New"/>
          <w:sz w:val="20"/>
          <w:szCs w:val="20"/>
        </w:rPr>
        <w:t>od</w:t>
      </w:r>
      <w:r w:rsidRPr="0089328B">
        <w:rPr>
          <w:rFonts w:cs="Courier New" w:hAnsi="Courier New" w:ascii="Courier New"/>
          <w:sz w:val="20"/>
          <w:szCs w:val="20"/>
        </w:rPr>
        <w:t>ina proizvodnje 2001., broj šasije WVWZZZ3BZ1E250459, reg.oznaka ZG4026AB.</w:t>
      </w:r>
      <w:r w:rsidR="00E346E7" w:rsidRPr="0089328B">
        <w:rPr>
          <w:rFonts w:cs="Courier New" w:hAnsi="Courier New" w:ascii="Courier New"/>
          <w:sz w:val="20"/>
          <w:szCs w:val="20"/>
        </w:rPr>
        <w:t xml:space="preserve"> Na vozil</w:t>
      </w:r>
      <w:r w:rsidR="0089328B" w:rsidRPr="0089328B">
        <w:rPr>
          <w:rFonts w:cs="Courier New" w:hAnsi="Courier New" w:ascii="Courier New"/>
          <w:sz w:val="20"/>
          <w:szCs w:val="20"/>
        </w:rPr>
        <w:t>u nisu bili evidentirani</w:t>
      </w:r>
      <w:r w:rsidR="00E346E7" w:rsidRPr="0089328B">
        <w:rPr>
          <w:rFonts w:cs="Courier New" w:hAnsi="Courier New" w:ascii="Courier New"/>
          <w:sz w:val="20"/>
          <w:szCs w:val="20"/>
        </w:rPr>
        <w:t xml:space="preserve"> tereti. </w:t>
      </w:r>
      <w:r w:rsidRPr="0089328B">
        <w:rPr>
          <w:rFonts w:cs="Courier New" w:hAnsi="Courier New" w:ascii="Courier New"/>
          <w:sz w:val="20"/>
          <w:szCs w:val="20"/>
        </w:rPr>
        <w:t>Direktor bivšeg dužnika nije mi predao vozilo</w:t>
      </w:r>
      <w:r w:rsidR="0089328B" w:rsidRPr="0089328B">
        <w:rPr>
          <w:rFonts w:cs="Courier New" w:hAnsi="Courier New" w:ascii="Courier New"/>
          <w:sz w:val="20"/>
          <w:szCs w:val="20"/>
        </w:rPr>
        <w:t xml:space="preserve"> a</w:t>
      </w:r>
      <w:r w:rsidRPr="0089328B">
        <w:rPr>
          <w:rFonts w:cs="Courier New" w:hAnsi="Courier New" w:ascii="Courier New"/>
          <w:sz w:val="20"/>
          <w:szCs w:val="20"/>
        </w:rPr>
        <w:t xml:space="preserve"> isto</w:t>
      </w:r>
      <w:r w:rsidR="0089328B" w:rsidRPr="0089328B">
        <w:rPr>
          <w:rFonts w:cs="Courier New" w:hAnsi="Courier New" w:ascii="Courier New"/>
          <w:sz w:val="20"/>
          <w:szCs w:val="20"/>
        </w:rPr>
        <w:t xml:space="preserve"> se je</w:t>
      </w:r>
      <w:r w:rsidRPr="0089328B">
        <w:rPr>
          <w:rFonts w:cs="Courier New" w:hAnsi="Courier New" w:ascii="Courier New"/>
          <w:sz w:val="20"/>
          <w:szCs w:val="20"/>
        </w:rPr>
        <w:t xml:space="preserve"> nalazilo na lokaciji stanovanja</w:t>
      </w:r>
      <w:r w:rsidR="006606AE" w:rsidRPr="0089328B">
        <w:rPr>
          <w:rFonts w:cs="Courier New" w:hAnsi="Courier New" w:ascii="Courier New"/>
          <w:sz w:val="20"/>
          <w:szCs w:val="20"/>
        </w:rPr>
        <w:t xml:space="preserve"> </w:t>
      </w:r>
      <w:r w:rsidR="00E346E7" w:rsidRPr="0089328B">
        <w:rPr>
          <w:rFonts w:cs="Courier New" w:hAnsi="Courier New" w:ascii="Courier New"/>
          <w:sz w:val="20"/>
          <w:szCs w:val="20"/>
        </w:rPr>
        <w:t>istog do časa prodaje vozila</w:t>
      </w:r>
      <w:r w:rsidRPr="0089328B">
        <w:rPr>
          <w:rFonts w:cs="Courier New" w:hAnsi="Courier New" w:ascii="Courier New"/>
          <w:sz w:val="20"/>
          <w:szCs w:val="20"/>
        </w:rPr>
        <w:t>.</w:t>
      </w:r>
    </w:p>
    <w:p w:rsidRDefault="00821853" w:rsidP="00BE4DFF" w:rsidR="00E346E7" w:rsidRPr="0089328B">
      <w:pPr>
        <w:pStyle w:val="Bezproreda"/>
        <w:jc w:val="both"/>
        <w:rPr>
          <w:rFonts w:cs="Courier New" w:hAnsi="Courier New" w:ascii="Courier New"/>
          <w:sz w:val="20"/>
          <w:szCs w:val="20"/>
        </w:rPr>
      </w:pPr>
      <w:r w:rsidRPr="0089328B">
        <w:rPr>
          <w:rFonts w:cs="Courier New" w:hAnsi="Courier New" w:ascii="Courier New"/>
          <w:sz w:val="20"/>
          <w:szCs w:val="20"/>
        </w:rPr>
        <w:t xml:space="preserve">Prema podacima </w:t>
      </w:r>
      <w:r w:rsidR="0062140C" w:rsidRPr="0089328B">
        <w:rPr>
          <w:rFonts w:cs="Courier New" w:hAnsi="Courier New" w:ascii="Courier New"/>
          <w:sz w:val="20"/>
          <w:szCs w:val="20"/>
        </w:rPr>
        <w:t>Središnje klirinško depozitarnog društva d.d. Zagreb stečajni dužnik imatelj je 17 kom dionica Privredne banke d.d. Zagreb čija je tržišna vrijednost nematerijaliziranih vrijednosnih papira na dan 13.01.2017.g. bila procijenjena na iznos od 12.750,00kn.</w:t>
      </w:r>
    </w:p>
    <w:p w:rsidRDefault="0089328B" w:rsidP="00BE4DFF" w:rsidR="00821853" w:rsidRPr="0089328B">
      <w:pPr>
        <w:pStyle w:val="Bezproreda"/>
        <w:jc w:val="both"/>
        <w:rPr>
          <w:rFonts w:cs="Courier New" w:hAnsi="Courier New" w:ascii="Courier New"/>
          <w:sz w:val="20"/>
          <w:szCs w:val="20"/>
        </w:rPr>
      </w:pPr>
      <w:r w:rsidRPr="0089328B">
        <w:rPr>
          <w:rFonts w:cs="Courier New" w:hAnsi="Courier New" w:ascii="Courier New"/>
          <w:sz w:val="20"/>
          <w:szCs w:val="20"/>
        </w:rPr>
        <w:t>U tijeku stečaja</w:t>
      </w:r>
      <w:r w:rsidR="00C61608">
        <w:rPr>
          <w:rFonts w:cs="Courier New" w:hAnsi="Courier New" w:ascii="Courier New"/>
          <w:sz w:val="20"/>
          <w:szCs w:val="20"/>
        </w:rPr>
        <w:t xml:space="preserve"> utvrđeno je da stečajni </w:t>
      </w:r>
      <w:r w:rsidR="00E346E7" w:rsidRPr="0089328B">
        <w:rPr>
          <w:rFonts w:cs="Courier New" w:hAnsi="Courier New" w:ascii="Courier New"/>
          <w:sz w:val="20"/>
          <w:szCs w:val="20"/>
        </w:rPr>
        <w:t>dužnik ima  na posebnom zaštićenom računu novčanih sredstava u iznosu od 6.075,30kn. Zatvar</w:t>
      </w:r>
      <w:r w:rsidR="008D3164" w:rsidRPr="0089328B">
        <w:rPr>
          <w:rFonts w:cs="Courier New" w:hAnsi="Courier New" w:ascii="Courier New"/>
          <w:sz w:val="20"/>
          <w:szCs w:val="20"/>
        </w:rPr>
        <w:t>a</w:t>
      </w:r>
      <w:r w:rsidR="005E3DBB" w:rsidRPr="0089328B">
        <w:rPr>
          <w:rFonts w:cs="Courier New" w:hAnsi="Courier New" w:ascii="Courier New"/>
          <w:sz w:val="20"/>
          <w:szCs w:val="20"/>
        </w:rPr>
        <w:t>njem istoga</w:t>
      </w:r>
      <w:r w:rsidR="00E346E7" w:rsidRPr="0089328B">
        <w:rPr>
          <w:rFonts w:cs="Courier New" w:hAnsi="Courier New" w:ascii="Courier New"/>
          <w:sz w:val="20"/>
          <w:szCs w:val="20"/>
        </w:rPr>
        <w:t xml:space="preserve"> novčana sredstva su dana 06.10.2017</w:t>
      </w:r>
      <w:r w:rsidR="005E3DBB" w:rsidRPr="0089328B">
        <w:rPr>
          <w:rFonts w:cs="Courier New" w:hAnsi="Courier New" w:ascii="Courier New"/>
          <w:sz w:val="20"/>
          <w:szCs w:val="20"/>
        </w:rPr>
        <w:t>.</w:t>
      </w:r>
      <w:r w:rsidR="00E346E7" w:rsidRPr="0089328B">
        <w:rPr>
          <w:rFonts w:cs="Courier New" w:hAnsi="Courier New" w:ascii="Courier New"/>
          <w:sz w:val="20"/>
          <w:szCs w:val="20"/>
        </w:rPr>
        <w:t>g. prenesena n</w:t>
      </w:r>
      <w:r w:rsidR="008D3164" w:rsidRPr="0089328B">
        <w:rPr>
          <w:rFonts w:cs="Courier New" w:hAnsi="Courier New" w:ascii="Courier New"/>
          <w:sz w:val="20"/>
          <w:szCs w:val="20"/>
        </w:rPr>
        <w:t>a</w:t>
      </w:r>
      <w:r w:rsidR="00E346E7" w:rsidRPr="0089328B">
        <w:rPr>
          <w:rFonts w:cs="Courier New" w:hAnsi="Courier New" w:ascii="Courier New"/>
          <w:sz w:val="20"/>
          <w:szCs w:val="20"/>
        </w:rPr>
        <w:t xml:space="preserve"> transakcijski račun stečajnog dužnika.</w:t>
      </w:r>
    </w:p>
    <w:p w:rsidRDefault="00FD5ABE" w:rsidP="00BE4DFF" w:rsidR="00FD5ABE" w:rsidRPr="0089328B">
      <w:pPr>
        <w:pStyle w:val="Bezproreda"/>
        <w:jc w:val="both"/>
        <w:rPr>
          <w:rFonts w:cs="Courier New" w:hAnsi="Courier New" w:ascii="Courier New"/>
          <w:sz w:val="20"/>
          <w:szCs w:val="20"/>
        </w:rPr>
      </w:pPr>
    </w:p>
    <w:p w:rsidRDefault="00FD5ABE" w:rsidP="00BE4DFF" w:rsidR="00FD5ABE">
      <w:pPr>
        <w:pStyle w:val="Bezproreda"/>
        <w:jc w:val="both"/>
        <w:rPr>
          <w:rFonts w:cs="Courier New" w:hAnsi="Courier New" w:ascii="Courier New"/>
        </w:rPr>
      </w:pPr>
      <w:r>
        <w:rPr>
          <w:rFonts w:cs="Courier New" w:hAnsi="Courier New" w:ascii="Courier New"/>
        </w:rPr>
        <w:t xml:space="preserve">II STANJE STEČAJNE MASE </w:t>
      </w:r>
    </w:p>
    <w:p w:rsidRDefault="00FD5ABE" w:rsidP="00BE4DFF" w:rsidR="00FD5ABE" w:rsidRPr="0089328B">
      <w:pPr>
        <w:pStyle w:val="Bezproreda"/>
        <w:jc w:val="both"/>
        <w:rPr>
          <w:rFonts w:cs="Courier New" w:hAnsi="Courier New" w:ascii="Courier New"/>
          <w:sz w:val="20"/>
          <w:szCs w:val="20"/>
        </w:rPr>
      </w:pPr>
      <w:r w:rsidRPr="0089328B">
        <w:rPr>
          <w:rFonts w:cs="Courier New" w:hAnsi="Courier New" w:ascii="Courier New"/>
          <w:sz w:val="20"/>
          <w:szCs w:val="20"/>
        </w:rPr>
        <w:t>Kao što je naprijed navedeno do dana održavanja Izvještajnog ročišta bio je poznat samo podatak o postojanju nemat</w:t>
      </w:r>
      <w:r w:rsidR="006E1071">
        <w:rPr>
          <w:rFonts w:cs="Courier New" w:hAnsi="Courier New" w:ascii="Courier New"/>
          <w:sz w:val="20"/>
          <w:szCs w:val="20"/>
        </w:rPr>
        <w:t>e</w:t>
      </w:r>
      <w:r w:rsidRPr="0089328B">
        <w:rPr>
          <w:rFonts w:cs="Courier New" w:hAnsi="Courier New" w:ascii="Courier New"/>
          <w:sz w:val="20"/>
          <w:szCs w:val="20"/>
        </w:rPr>
        <w:t>rijaliziranih vrijednosnih papira i to 17 kom dionica Privredne banke d.d. Zagreb u iznosu od procijenjene vrijednosti od 12.500,00kn.</w:t>
      </w:r>
    </w:p>
    <w:p w:rsidRDefault="00FD5ABE" w:rsidP="00BE4DFF" w:rsidR="00FD5ABE" w:rsidRPr="0089328B">
      <w:pPr>
        <w:pStyle w:val="Bezproreda"/>
        <w:jc w:val="both"/>
        <w:rPr>
          <w:rFonts w:cs="Courier New" w:hAnsi="Courier New" w:ascii="Courier New"/>
          <w:sz w:val="20"/>
          <w:szCs w:val="20"/>
        </w:rPr>
      </w:pPr>
      <w:r w:rsidRPr="0089328B">
        <w:rPr>
          <w:rFonts w:cs="Courier New" w:hAnsi="Courier New" w:ascii="Courier New"/>
          <w:sz w:val="20"/>
          <w:szCs w:val="20"/>
        </w:rPr>
        <w:t>Do dana održavanja Ispitnog ročišta bile su podnesene 4</w:t>
      </w:r>
      <w:r w:rsidR="0089328B" w:rsidRPr="0089328B">
        <w:rPr>
          <w:rFonts w:cs="Courier New" w:hAnsi="Courier New" w:ascii="Courier New"/>
          <w:sz w:val="20"/>
          <w:szCs w:val="20"/>
        </w:rPr>
        <w:t xml:space="preserve"> P</w:t>
      </w:r>
      <w:r w:rsidR="002754FC" w:rsidRPr="0089328B">
        <w:rPr>
          <w:rFonts w:cs="Courier New" w:hAnsi="Courier New" w:ascii="Courier New"/>
          <w:sz w:val="20"/>
          <w:szCs w:val="20"/>
        </w:rPr>
        <w:t>rijave tražbina stečajnih vje</w:t>
      </w:r>
      <w:r w:rsidRPr="0089328B">
        <w:rPr>
          <w:rFonts w:cs="Courier New" w:hAnsi="Courier New" w:ascii="Courier New"/>
          <w:sz w:val="20"/>
          <w:szCs w:val="20"/>
        </w:rPr>
        <w:t xml:space="preserve">rovnika u ukupnom iznosu od 1.660.215.42kn </w:t>
      </w:r>
      <w:r w:rsidR="009148F0" w:rsidRPr="0089328B">
        <w:rPr>
          <w:rFonts w:cs="Courier New" w:hAnsi="Courier New" w:ascii="Courier New"/>
          <w:sz w:val="20"/>
          <w:szCs w:val="20"/>
        </w:rPr>
        <w:t>kao i prijedlog Troškovnika pret</w:t>
      </w:r>
      <w:r w:rsidR="006E1071">
        <w:rPr>
          <w:rFonts w:cs="Courier New" w:hAnsi="Courier New" w:ascii="Courier New"/>
          <w:sz w:val="20"/>
          <w:szCs w:val="20"/>
        </w:rPr>
        <w:t xml:space="preserve">hodnog i </w:t>
      </w:r>
      <w:r w:rsidR="009148F0" w:rsidRPr="0089328B">
        <w:rPr>
          <w:rFonts w:cs="Courier New" w:hAnsi="Courier New" w:ascii="Courier New"/>
          <w:sz w:val="20"/>
          <w:szCs w:val="20"/>
        </w:rPr>
        <w:t>stečajnog postupka za razdoblje od 1 godine u ukupnom iznosu od 27.993,00kn te su iskazane ukupne obveze iznosile 1.688.208,42kn.</w:t>
      </w:r>
    </w:p>
    <w:p w:rsidRDefault="009148F0" w:rsidP="00BE4DFF" w:rsidR="009148F0" w:rsidRPr="0089328B">
      <w:pPr>
        <w:pStyle w:val="Bezproreda"/>
        <w:jc w:val="both"/>
        <w:rPr>
          <w:rFonts w:cs="Courier New" w:hAnsi="Courier New" w:ascii="Courier New"/>
          <w:sz w:val="20"/>
          <w:szCs w:val="20"/>
        </w:rPr>
      </w:pPr>
      <w:r w:rsidRPr="0089328B">
        <w:rPr>
          <w:rFonts w:cs="Courier New" w:hAnsi="Courier New" w:ascii="Courier New"/>
          <w:sz w:val="20"/>
          <w:szCs w:val="20"/>
        </w:rPr>
        <w:t>U tijeku stečaja nije bilo prijava po osnovi izlučnog prava kao nit</w:t>
      </w:r>
      <w:r w:rsidR="00C61608">
        <w:rPr>
          <w:rFonts w:cs="Courier New" w:hAnsi="Courier New" w:ascii="Courier New"/>
          <w:sz w:val="20"/>
          <w:szCs w:val="20"/>
        </w:rPr>
        <w:t>i obavijesti o postojanju razluč</w:t>
      </w:r>
      <w:r w:rsidRPr="0089328B">
        <w:rPr>
          <w:rFonts w:cs="Courier New" w:hAnsi="Courier New" w:ascii="Courier New"/>
          <w:sz w:val="20"/>
          <w:szCs w:val="20"/>
        </w:rPr>
        <w:t>nog prava</w:t>
      </w:r>
      <w:r>
        <w:rPr>
          <w:rFonts w:cs="Courier New" w:hAnsi="Courier New" w:ascii="Courier New"/>
        </w:rPr>
        <w:t xml:space="preserve"> </w:t>
      </w:r>
      <w:r w:rsidRPr="0089328B">
        <w:rPr>
          <w:rFonts w:cs="Courier New" w:hAnsi="Courier New" w:ascii="Courier New"/>
          <w:sz w:val="20"/>
          <w:szCs w:val="20"/>
        </w:rPr>
        <w:t>na imovini dužnika.</w:t>
      </w:r>
    </w:p>
    <w:p w:rsidRDefault="009148F0" w:rsidP="00BE4DFF" w:rsidR="009148F0" w:rsidRPr="0089328B">
      <w:pPr>
        <w:pStyle w:val="Bezproreda"/>
        <w:jc w:val="both"/>
        <w:rPr>
          <w:rFonts w:cs="Courier New" w:hAnsi="Courier New" w:ascii="Courier New"/>
          <w:sz w:val="20"/>
          <w:szCs w:val="20"/>
        </w:rPr>
      </w:pPr>
      <w:r w:rsidRPr="0089328B">
        <w:rPr>
          <w:rFonts w:cs="Courier New" w:hAnsi="Courier New" w:ascii="Courier New"/>
          <w:sz w:val="20"/>
          <w:szCs w:val="20"/>
        </w:rPr>
        <w:t>U tijeku postupka nije bili Prijave tražbina od bivših radnika po osnovi neisplaćenih plaća a</w:t>
      </w:r>
      <w:r w:rsidR="008D3164" w:rsidRPr="0089328B">
        <w:rPr>
          <w:rFonts w:cs="Courier New" w:hAnsi="Courier New" w:ascii="Courier New"/>
          <w:sz w:val="20"/>
          <w:szCs w:val="20"/>
        </w:rPr>
        <w:t xml:space="preserve"> u vrijeme otvaranja stečaja</w:t>
      </w:r>
      <w:r w:rsidRPr="0089328B">
        <w:rPr>
          <w:rFonts w:cs="Courier New" w:hAnsi="Courier New" w:ascii="Courier New"/>
          <w:sz w:val="20"/>
          <w:szCs w:val="20"/>
        </w:rPr>
        <w:t xml:space="preserve"> nije bilo zaposlenih radnika.</w:t>
      </w:r>
      <w:r w:rsidR="0089328B">
        <w:rPr>
          <w:rFonts w:cs="Courier New" w:hAnsi="Courier New" w:ascii="Courier New"/>
          <w:sz w:val="20"/>
          <w:szCs w:val="20"/>
        </w:rPr>
        <w:t xml:space="preserve">                           Str.- 1 -</w:t>
      </w:r>
    </w:p>
    <w:p w:rsidRDefault="009D546A" w:rsidP="009D546A" w:rsidR="008D3164" w:rsidRPr="0089328B">
      <w:pPr>
        <w:pStyle w:val="Bezproreda"/>
        <w:jc w:val="both"/>
        <w:rPr>
          <w:rFonts w:cs="Courier New" w:hAnsi="Courier New" w:ascii="Courier New"/>
          <w:sz w:val="20"/>
          <w:szCs w:val="20"/>
        </w:rPr>
      </w:pPr>
      <w:r>
        <w:rPr>
          <w:rFonts w:cs="Courier New" w:hAnsi="Courier New" w:ascii="Courier New"/>
        </w:rPr>
        <w:t>-</w:t>
      </w:r>
      <w:r w:rsidR="008D3164" w:rsidRPr="0089328B">
        <w:rPr>
          <w:rFonts w:cs="Courier New" w:hAnsi="Courier New" w:ascii="Courier New"/>
          <w:sz w:val="20"/>
          <w:szCs w:val="20"/>
        </w:rPr>
        <w:t xml:space="preserve">Temeljem  zahtjeva </w:t>
      </w:r>
      <w:r w:rsidR="00C61608">
        <w:rPr>
          <w:rFonts w:cs="Courier New" w:hAnsi="Courier New" w:ascii="Courier New"/>
          <w:sz w:val="20"/>
          <w:szCs w:val="20"/>
        </w:rPr>
        <w:t xml:space="preserve">upućenog </w:t>
      </w:r>
      <w:r w:rsidR="008D3164" w:rsidRPr="0089328B">
        <w:rPr>
          <w:rFonts w:cs="Courier New" w:hAnsi="Courier New" w:ascii="Courier New"/>
          <w:sz w:val="20"/>
          <w:szCs w:val="20"/>
        </w:rPr>
        <w:t>MUP</w:t>
      </w:r>
      <w:r w:rsidR="00C61608">
        <w:rPr>
          <w:rFonts w:cs="Courier New" w:hAnsi="Courier New" w:ascii="Courier New"/>
          <w:sz w:val="20"/>
          <w:szCs w:val="20"/>
        </w:rPr>
        <w:t>-u</w:t>
      </w:r>
      <w:r w:rsidR="008D3164" w:rsidRPr="0089328B">
        <w:rPr>
          <w:rFonts w:cs="Courier New" w:hAnsi="Courier New" w:ascii="Courier New"/>
          <w:sz w:val="20"/>
          <w:szCs w:val="20"/>
        </w:rPr>
        <w:t xml:space="preserve"> RH</w:t>
      </w:r>
      <w:r w:rsidR="00C61608">
        <w:rPr>
          <w:rFonts w:cs="Courier New" w:hAnsi="Courier New" w:ascii="Courier New"/>
          <w:sz w:val="20"/>
          <w:szCs w:val="20"/>
        </w:rPr>
        <w:t>,</w:t>
      </w:r>
      <w:r w:rsidR="008D3164" w:rsidRPr="0089328B">
        <w:rPr>
          <w:rFonts w:cs="Courier New" w:hAnsi="Courier New" w:ascii="Courier New"/>
          <w:sz w:val="20"/>
          <w:szCs w:val="20"/>
        </w:rPr>
        <w:t xml:space="preserve"> PP Ivanić-Grad provedena je potraga za automobilom evidentiranim</w:t>
      </w:r>
      <w:r w:rsidRPr="0089328B">
        <w:rPr>
          <w:rFonts w:cs="Courier New" w:hAnsi="Courier New" w:ascii="Courier New"/>
          <w:sz w:val="20"/>
          <w:szCs w:val="20"/>
        </w:rPr>
        <w:t xml:space="preserve"> u Evidenciji o cesto</w:t>
      </w:r>
      <w:r w:rsidR="008D3164" w:rsidRPr="0089328B">
        <w:rPr>
          <w:rFonts w:cs="Courier New" w:hAnsi="Courier New" w:ascii="Courier New"/>
          <w:sz w:val="20"/>
          <w:szCs w:val="20"/>
        </w:rPr>
        <w:t xml:space="preserve">vnim motornim vozilima i utvrđeno je da se isti nalazi </w:t>
      </w:r>
      <w:r w:rsidR="00C61608">
        <w:rPr>
          <w:rFonts w:cs="Courier New" w:hAnsi="Courier New" w:ascii="Courier New"/>
          <w:sz w:val="20"/>
          <w:szCs w:val="20"/>
        </w:rPr>
        <w:t>u mjestu stanovanja</w:t>
      </w:r>
      <w:r w:rsidRPr="0089328B">
        <w:rPr>
          <w:rFonts w:cs="Courier New" w:hAnsi="Courier New" w:ascii="Courier New"/>
          <w:sz w:val="20"/>
          <w:szCs w:val="20"/>
        </w:rPr>
        <w:t xml:space="preserve"> bivšeg direktora u Zagrebu, Klanac 7.</w:t>
      </w:r>
    </w:p>
    <w:p w:rsidRDefault="00B43F31" w:rsidP="00BE4DFF" w:rsidR="00B43F31" w:rsidRPr="0089328B">
      <w:pPr>
        <w:pStyle w:val="Bezproreda"/>
        <w:jc w:val="both"/>
        <w:rPr>
          <w:rFonts w:cs="Courier New" w:hAnsi="Courier New" w:ascii="Courier New"/>
          <w:sz w:val="20"/>
          <w:szCs w:val="20"/>
        </w:rPr>
      </w:pPr>
      <w:r w:rsidRPr="0089328B">
        <w:rPr>
          <w:rFonts w:cs="Courier New" w:hAnsi="Courier New" w:ascii="Courier New"/>
          <w:sz w:val="20"/>
          <w:szCs w:val="20"/>
        </w:rPr>
        <w:t>U tijeku listopada 2017.g. stečajni upravitelj je slobodnom prodajom a na osnovi pisane ponude uspio prodati vo</w:t>
      </w:r>
      <w:r w:rsidR="009D546A" w:rsidRPr="0089328B">
        <w:rPr>
          <w:rFonts w:cs="Courier New" w:hAnsi="Courier New" w:ascii="Courier New"/>
          <w:sz w:val="20"/>
          <w:szCs w:val="20"/>
        </w:rPr>
        <w:t>zilo</w:t>
      </w:r>
      <w:r w:rsidR="003952AF">
        <w:rPr>
          <w:rFonts w:cs="Courier New" w:hAnsi="Courier New" w:ascii="Courier New"/>
          <w:sz w:val="20"/>
          <w:szCs w:val="20"/>
        </w:rPr>
        <w:t xml:space="preserve"> Mi, VOLKSWAGEN PASS</w:t>
      </w:r>
      <w:r w:rsidR="009D546A" w:rsidRPr="0089328B">
        <w:rPr>
          <w:rFonts w:cs="Courier New" w:hAnsi="Courier New" w:ascii="Courier New"/>
          <w:sz w:val="20"/>
          <w:szCs w:val="20"/>
        </w:rPr>
        <w:t>AT 1,9</w:t>
      </w:r>
      <w:r w:rsidR="006E1071">
        <w:rPr>
          <w:rFonts w:cs="Courier New" w:hAnsi="Courier New" w:ascii="Courier New"/>
          <w:sz w:val="20"/>
          <w:szCs w:val="20"/>
        </w:rPr>
        <w:t xml:space="preserve"> </w:t>
      </w:r>
      <w:r w:rsidR="009D546A" w:rsidRPr="0089328B">
        <w:rPr>
          <w:rFonts w:cs="Courier New" w:hAnsi="Courier New" w:ascii="Courier New"/>
          <w:sz w:val="20"/>
          <w:szCs w:val="20"/>
        </w:rPr>
        <w:t>TDI. g</w:t>
      </w:r>
      <w:r w:rsidRPr="0089328B">
        <w:rPr>
          <w:rFonts w:cs="Courier New" w:hAnsi="Courier New" w:ascii="Courier New"/>
          <w:sz w:val="20"/>
          <w:szCs w:val="20"/>
        </w:rPr>
        <w:t xml:space="preserve">od.proizvodnje 2001. kojemu je istekla registracija u rujnu 2017.g. za </w:t>
      </w:r>
      <w:r w:rsidR="009D546A" w:rsidRPr="0089328B">
        <w:rPr>
          <w:rFonts w:cs="Courier New" w:hAnsi="Courier New" w:ascii="Courier New"/>
          <w:sz w:val="20"/>
          <w:szCs w:val="20"/>
        </w:rPr>
        <w:t>iznos od 4.000,00kn bez poreza i</w:t>
      </w:r>
      <w:r w:rsidRPr="0089328B">
        <w:rPr>
          <w:rFonts w:cs="Courier New" w:hAnsi="Courier New" w:ascii="Courier New"/>
          <w:sz w:val="20"/>
          <w:szCs w:val="20"/>
        </w:rPr>
        <w:t xml:space="preserve"> kupcu su ostavljene registracijske tablice. Za navedenu kupoprodaju sklopljen je Kupoprodajni ugovor koji je ovjeren kod javnog bilježnika i ispostavljen je R – 1 -1/201</w:t>
      </w:r>
      <w:r w:rsidR="009D546A" w:rsidRPr="0089328B">
        <w:rPr>
          <w:rFonts w:cs="Courier New" w:hAnsi="Courier New" w:ascii="Courier New"/>
          <w:sz w:val="20"/>
          <w:szCs w:val="20"/>
        </w:rPr>
        <w:t>7.g. dana</w:t>
      </w:r>
      <w:r w:rsidR="006E1071">
        <w:rPr>
          <w:rFonts w:cs="Courier New" w:hAnsi="Courier New" w:ascii="Courier New"/>
          <w:sz w:val="20"/>
          <w:szCs w:val="20"/>
        </w:rPr>
        <w:t xml:space="preserve"> 26.</w:t>
      </w:r>
      <w:r w:rsidRPr="0089328B">
        <w:rPr>
          <w:rFonts w:cs="Courier New" w:hAnsi="Courier New" w:ascii="Courier New"/>
          <w:sz w:val="20"/>
          <w:szCs w:val="20"/>
        </w:rPr>
        <w:t>10.2017.g.</w:t>
      </w:r>
    </w:p>
    <w:p w:rsidRDefault="00B43F31" w:rsidP="00BE4DFF" w:rsidR="00C77ADA" w:rsidRPr="0089328B">
      <w:pPr>
        <w:pStyle w:val="Bezproreda"/>
        <w:jc w:val="both"/>
        <w:rPr>
          <w:rFonts w:cs="Courier New" w:hAnsi="Courier New" w:ascii="Courier New"/>
          <w:sz w:val="20"/>
          <w:szCs w:val="20"/>
        </w:rPr>
      </w:pPr>
      <w:r w:rsidRPr="0089328B">
        <w:rPr>
          <w:rFonts w:cs="Courier New" w:hAnsi="Courier New" w:ascii="Courier New"/>
          <w:sz w:val="20"/>
          <w:szCs w:val="20"/>
        </w:rPr>
        <w:t xml:space="preserve">Kupac auta izvršio je uplatu </w:t>
      </w:r>
      <w:r w:rsidR="009D546A" w:rsidRPr="0089328B">
        <w:rPr>
          <w:rFonts w:cs="Courier New" w:hAnsi="Courier New" w:ascii="Courier New"/>
          <w:sz w:val="20"/>
          <w:szCs w:val="20"/>
        </w:rPr>
        <w:t xml:space="preserve">kupovnine </w:t>
      </w:r>
      <w:r w:rsidRPr="0089328B">
        <w:rPr>
          <w:rFonts w:cs="Courier New" w:hAnsi="Courier New" w:ascii="Courier New"/>
          <w:sz w:val="20"/>
          <w:szCs w:val="20"/>
        </w:rPr>
        <w:t>dana 30.10.2017.g.</w:t>
      </w:r>
    </w:p>
    <w:p w:rsidRDefault="009D546A" w:rsidP="00BE4DFF" w:rsidR="00B43F31" w:rsidRPr="0089328B">
      <w:pPr>
        <w:pStyle w:val="Bezproreda"/>
        <w:jc w:val="both"/>
        <w:rPr>
          <w:rFonts w:cs="Courier New" w:hAnsi="Courier New" w:ascii="Courier New"/>
          <w:sz w:val="20"/>
          <w:szCs w:val="20"/>
        </w:rPr>
      </w:pPr>
      <w:r w:rsidRPr="0089328B">
        <w:rPr>
          <w:rFonts w:cs="Courier New" w:hAnsi="Courier New" w:ascii="Courier New"/>
          <w:sz w:val="20"/>
          <w:szCs w:val="20"/>
        </w:rPr>
        <w:t>-</w:t>
      </w:r>
      <w:r w:rsidR="00C77ADA" w:rsidRPr="0089328B">
        <w:rPr>
          <w:rFonts w:cs="Courier New" w:hAnsi="Courier New" w:ascii="Courier New"/>
          <w:sz w:val="20"/>
          <w:szCs w:val="20"/>
        </w:rPr>
        <w:t>Prodaja vrijednosnih papira</w:t>
      </w:r>
      <w:r w:rsidR="003952AF">
        <w:rPr>
          <w:rFonts w:cs="Courier New" w:hAnsi="Courier New" w:ascii="Courier New"/>
          <w:sz w:val="20"/>
          <w:szCs w:val="20"/>
        </w:rPr>
        <w:t xml:space="preserve"> -</w:t>
      </w:r>
      <w:r w:rsidR="00C77ADA" w:rsidRPr="0089328B">
        <w:rPr>
          <w:rFonts w:cs="Courier New" w:hAnsi="Courier New" w:ascii="Courier New"/>
          <w:sz w:val="20"/>
          <w:szCs w:val="20"/>
        </w:rPr>
        <w:t xml:space="preserve"> 17 kom dionica Privredne banke d.d. Zagreb povjerena je brokerima Hrvat</w:t>
      </w:r>
      <w:r w:rsidR="008D3164" w:rsidRPr="0089328B">
        <w:rPr>
          <w:rFonts w:cs="Courier New" w:hAnsi="Courier New" w:ascii="Courier New"/>
          <w:sz w:val="20"/>
          <w:szCs w:val="20"/>
        </w:rPr>
        <w:t>ske poštanske banke d.d. Zagreb,</w:t>
      </w:r>
      <w:r w:rsidR="003952AF">
        <w:rPr>
          <w:rFonts w:cs="Courier New" w:hAnsi="Courier New" w:ascii="Courier New"/>
          <w:sz w:val="20"/>
          <w:szCs w:val="20"/>
        </w:rPr>
        <w:t xml:space="preserve"> </w:t>
      </w:r>
      <w:r w:rsidR="00C77ADA" w:rsidRPr="0089328B">
        <w:rPr>
          <w:rFonts w:cs="Courier New" w:hAnsi="Courier New" w:ascii="Courier New"/>
          <w:sz w:val="20"/>
          <w:szCs w:val="20"/>
        </w:rPr>
        <w:t>o čemu je sklopljen posebni Ugovor dana 09.11.2017.g.</w:t>
      </w:r>
      <w:r w:rsidR="00B43F31" w:rsidRPr="0089328B">
        <w:rPr>
          <w:rFonts w:cs="Courier New" w:hAnsi="Courier New" w:ascii="Courier New"/>
          <w:sz w:val="20"/>
          <w:szCs w:val="20"/>
        </w:rPr>
        <w:t xml:space="preserve"> </w:t>
      </w:r>
      <w:r w:rsidR="00C77ADA" w:rsidRPr="0089328B">
        <w:rPr>
          <w:rFonts w:cs="Courier New" w:hAnsi="Courier New" w:ascii="Courier New"/>
          <w:sz w:val="20"/>
          <w:szCs w:val="20"/>
        </w:rPr>
        <w:t xml:space="preserve">S obzirom na stanje prodaje vrijednosnih papira na Zagrebačkoj burzi d.d. Zagreb prodaja je obavljena </w:t>
      </w:r>
      <w:r w:rsidRPr="0089328B">
        <w:rPr>
          <w:rFonts w:cs="Courier New" w:hAnsi="Courier New" w:ascii="Courier New"/>
          <w:sz w:val="20"/>
          <w:szCs w:val="20"/>
        </w:rPr>
        <w:t>a</w:t>
      </w:r>
      <w:r w:rsidR="00C77ADA" w:rsidRPr="0089328B">
        <w:rPr>
          <w:rFonts w:cs="Courier New" w:hAnsi="Courier New" w:ascii="Courier New"/>
          <w:sz w:val="20"/>
          <w:szCs w:val="20"/>
        </w:rPr>
        <w:t xml:space="preserve"> uplata </w:t>
      </w:r>
      <w:r w:rsidRPr="0089328B">
        <w:rPr>
          <w:rFonts w:cs="Courier New" w:hAnsi="Courier New" w:ascii="Courier New"/>
          <w:sz w:val="20"/>
          <w:szCs w:val="20"/>
        </w:rPr>
        <w:t>je izvršena na transakcijski račun dana 28.03.2018.g. u iznosu od 13.153,92kn</w:t>
      </w:r>
    </w:p>
    <w:p w:rsidRDefault="00E37A7F" w:rsidP="00BE4DFF" w:rsidR="00E37A7F">
      <w:pPr>
        <w:pStyle w:val="Bezproreda"/>
        <w:jc w:val="both"/>
        <w:rPr>
          <w:rFonts w:cs="Courier New" w:hAnsi="Courier New" w:ascii="Courier New"/>
          <w:sz w:val="20"/>
          <w:szCs w:val="20"/>
        </w:rPr>
      </w:pPr>
      <w:r w:rsidRPr="0089328B">
        <w:rPr>
          <w:rFonts w:cs="Courier New" w:hAnsi="Courier New" w:ascii="Courier New"/>
          <w:sz w:val="20"/>
          <w:szCs w:val="20"/>
        </w:rPr>
        <w:t>Slijedom navedenog  ukupno unovčena steč</w:t>
      </w:r>
      <w:r w:rsidR="006E1071">
        <w:rPr>
          <w:rFonts w:cs="Courier New" w:hAnsi="Courier New" w:ascii="Courier New"/>
          <w:sz w:val="20"/>
          <w:szCs w:val="20"/>
        </w:rPr>
        <w:t>ajna masa iznosi 23.229,22kn što ujedno čini ukupan prihod stečajnog dužnika.</w:t>
      </w:r>
    </w:p>
    <w:p w:rsidRDefault="00962DE4" w:rsidP="00BE4DFF" w:rsidR="00962DE4">
      <w:pPr>
        <w:pStyle w:val="Bezproreda"/>
        <w:jc w:val="both"/>
        <w:rPr>
          <w:rFonts w:cs="Courier New" w:hAnsi="Courier New" w:ascii="Courier New"/>
          <w:sz w:val="20"/>
          <w:szCs w:val="20"/>
        </w:rPr>
      </w:pPr>
      <w:r>
        <w:rPr>
          <w:rFonts w:cs="Courier New" w:hAnsi="Courier New" w:ascii="Courier New"/>
          <w:sz w:val="20"/>
          <w:szCs w:val="20"/>
        </w:rPr>
        <w:t>Istovremeno utvrđeni su rashodi u ukupnom iznosu od 33.566,04kn.</w:t>
      </w:r>
    </w:p>
    <w:p w:rsidRDefault="006E1071" w:rsidP="00BE4DFF" w:rsidR="00962DE4">
      <w:pPr>
        <w:pStyle w:val="Bezproreda"/>
        <w:jc w:val="both"/>
        <w:rPr>
          <w:rFonts w:cs="Courier New" w:hAnsi="Courier New" w:ascii="Courier New"/>
          <w:sz w:val="20"/>
          <w:szCs w:val="20"/>
        </w:rPr>
      </w:pPr>
      <w:r>
        <w:rPr>
          <w:rFonts w:cs="Courier New" w:hAnsi="Courier New" w:ascii="Courier New"/>
          <w:sz w:val="20"/>
          <w:szCs w:val="20"/>
        </w:rPr>
        <w:t>Iz nave</w:t>
      </w:r>
      <w:r w:rsidR="00962DE4">
        <w:rPr>
          <w:rFonts w:cs="Courier New" w:hAnsi="Courier New" w:ascii="Courier New"/>
          <w:sz w:val="20"/>
          <w:szCs w:val="20"/>
        </w:rPr>
        <w:t>denih prihoda neće se moći podmirit</w:t>
      </w:r>
      <w:r>
        <w:rPr>
          <w:rFonts w:cs="Courier New" w:hAnsi="Courier New" w:ascii="Courier New"/>
          <w:sz w:val="20"/>
          <w:szCs w:val="20"/>
        </w:rPr>
        <w:t>i</w:t>
      </w:r>
      <w:r w:rsidR="00962DE4">
        <w:rPr>
          <w:rFonts w:cs="Courier New" w:hAnsi="Courier New" w:ascii="Courier New"/>
          <w:sz w:val="20"/>
          <w:szCs w:val="20"/>
        </w:rPr>
        <w:t xml:space="preserve"> svi nastali i iskazani troškovi stečajnog postupka.</w:t>
      </w:r>
    </w:p>
    <w:p w:rsidRDefault="00962DE4" w:rsidP="00BE4DFF" w:rsidR="00962DE4">
      <w:pPr>
        <w:pStyle w:val="Bezproreda"/>
        <w:jc w:val="both"/>
        <w:rPr>
          <w:rFonts w:cs="Courier New" w:hAnsi="Courier New" w:ascii="Courier New"/>
          <w:sz w:val="20"/>
          <w:szCs w:val="20"/>
        </w:rPr>
      </w:pPr>
      <w:r>
        <w:rPr>
          <w:rFonts w:cs="Courier New" w:hAnsi="Courier New" w:ascii="Courier New"/>
          <w:sz w:val="20"/>
          <w:szCs w:val="20"/>
        </w:rPr>
        <w:t xml:space="preserve">Do sada namireni su vjerovnici </w:t>
      </w:r>
      <w:r w:rsidR="00EF478E">
        <w:rPr>
          <w:rFonts w:cs="Courier New" w:hAnsi="Courier New" w:ascii="Courier New"/>
          <w:sz w:val="20"/>
          <w:szCs w:val="20"/>
        </w:rPr>
        <w:t xml:space="preserve">stečajne mase </w:t>
      </w:r>
      <w:r>
        <w:rPr>
          <w:rFonts w:cs="Courier New" w:hAnsi="Courier New" w:ascii="Courier New"/>
          <w:sz w:val="20"/>
          <w:szCs w:val="20"/>
        </w:rPr>
        <w:t>i to:</w:t>
      </w:r>
      <w:r w:rsidR="00EF478E">
        <w:rPr>
          <w:rFonts w:cs="Courier New" w:hAnsi="Courier New" w:ascii="Courier New"/>
          <w:sz w:val="20"/>
          <w:szCs w:val="20"/>
        </w:rPr>
        <w:t xml:space="preserve"> </w:t>
      </w:r>
      <w:r>
        <w:rPr>
          <w:rFonts w:cs="Courier New" w:hAnsi="Courier New" w:ascii="Courier New"/>
          <w:sz w:val="20"/>
          <w:szCs w:val="20"/>
        </w:rPr>
        <w:t>SKDD d.d., Zagreb, Zagrebačka burza d.d., Zagreb, Knjigovodstveni servis</w:t>
      </w:r>
      <w:r w:rsidR="00EF478E">
        <w:rPr>
          <w:rFonts w:cs="Courier New" w:hAnsi="Courier New" w:ascii="Courier New"/>
          <w:sz w:val="20"/>
          <w:szCs w:val="20"/>
        </w:rPr>
        <w:t xml:space="preserve"> - djelomoćno</w:t>
      </w:r>
      <w:r>
        <w:rPr>
          <w:rFonts w:cs="Courier New" w:hAnsi="Courier New" w:ascii="Courier New"/>
          <w:sz w:val="20"/>
          <w:szCs w:val="20"/>
        </w:rPr>
        <w:t>. Servis računovodstvenih programa, HPB d.d. Zagreb, javni bilježnik</w:t>
      </w:r>
      <w:r w:rsidR="00EF478E">
        <w:rPr>
          <w:rFonts w:cs="Courier New" w:hAnsi="Courier New" w:ascii="Courier New"/>
          <w:sz w:val="20"/>
          <w:szCs w:val="20"/>
        </w:rPr>
        <w:t>, Pečat d.d. Zagreb</w:t>
      </w:r>
      <w:r>
        <w:rPr>
          <w:rFonts w:cs="Courier New" w:hAnsi="Courier New" w:ascii="Courier New"/>
          <w:sz w:val="20"/>
          <w:szCs w:val="20"/>
        </w:rPr>
        <w:t xml:space="preserve"> </w:t>
      </w:r>
      <w:r w:rsidR="00EF478E">
        <w:rPr>
          <w:rFonts w:cs="Courier New" w:hAnsi="Courier New" w:ascii="Courier New"/>
          <w:sz w:val="20"/>
          <w:szCs w:val="20"/>
        </w:rPr>
        <w:t>i drugi a sve temelje izdanih i primljenih račun</w:t>
      </w:r>
      <w:r>
        <w:rPr>
          <w:rFonts w:cs="Courier New" w:hAnsi="Courier New" w:ascii="Courier New"/>
          <w:sz w:val="20"/>
          <w:szCs w:val="20"/>
        </w:rPr>
        <w:t>a</w:t>
      </w:r>
      <w:r w:rsidR="00EF478E">
        <w:rPr>
          <w:rFonts w:cs="Courier New" w:hAnsi="Courier New" w:ascii="Courier New"/>
          <w:sz w:val="20"/>
          <w:szCs w:val="20"/>
        </w:rPr>
        <w:t>.</w:t>
      </w:r>
    </w:p>
    <w:p w:rsidRDefault="00EF478E" w:rsidP="00BE4DFF" w:rsidR="00EF478E">
      <w:pPr>
        <w:pStyle w:val="Bezproreda"/>
        <w:jc w:val="both"/>
        <w:rPr>
          <w:rFonts w:cs="Courier New" w:hAnsi="Courier New" w:ascii="Courier New"/>
          <w:sz w:val="20"/>
          <w:szCs w:val="20"/>
        </w:rPr>
      </w:pPr>
      <w:r>
        <w:rPr>
          <w:rFonts w:cs="Courier New" w:hAnsi="Courier New" w:ascii="Courier New"/>
          <w:sz w:val="20"/>
          <w:szCs w:val="20"/>
        </w:rPr>
        <w:t xml:space="preserve">Budući da unovčena stečajna masa nije dovoljna za namirenje nastalih i iskazanih rashoda u završnom računu nije moguće namirenje </w:t>
      </w:r>
      <w:r w:rsidR="003952AF">
        <w:rPr>
          <w:rFonts w:cs="Courier New" w:hAnsi="Courier New" w:ascii="Courier New"/>
          <w:sz w:val="20"/>
          <w:szCs w:val="20"/>
        </w:rPr>
        <w:t>svih iskazanih troškova</w:t>
      </w:r>
      <w:r>
        <w:rPr>
          <w:rFonts w:cs="Courier New" w:hAnsi="Courier New" w:ascii="Courier New"/>
          <w:sz w:val="20"/>
          <w:szCs w:val="20"/>
        </w:rPr>
        <w:t xml:space="preserve"> vjerovnika</w:t>
      </w:r>
      <w:r w:rsidR="003952AF">
        <w:rPr>
          <w:rFonts w:cs="Courier New" w:hAnsi="Courier New" w:ascii="Courier New"/>
          <w:sz w:val="20"/>
          <w:szCs w:val="20"/>
        </w:rPr>
        <w:t xml:space="preserve"> stečajne mase</w:t>
      </w:r>
      <w:r>
        <w:rPr>
          <w:rFonts w:cs="Courier New" w:hAnsi="Courier New" w:ascii="Courier New"/>
          <w:sz w:val="20"/>
          <w:szCs w:val="20"/>
        </w:rPr>
        <w:t>.</w:t>
      </w:r>
    </w:p>
    <w:p w:rsidRDefault="00EF478E" w:rsidP="00BE4DFF" w:rsidR="00EF478E">
      <w:pPr>
        <w:pStyle w:val="Bezproreda"/>
        <w:jc w:val="both"/>
        <w:rPr>
          <w:rFonts w:cs="Courier New" w:hAnsi="Courier New" w:ascii="Courier New"/>
          <w:sz w:val="20"/>
          <w:szCs w:val="20"/>
        </w:rPr>
      </w:pPr>
      <w:r>
        <w:rPr>
          <w:rFonts w:cs="Courier New" w:hAnsi="Courier New" w:ascii="Courier New"/>
          <w:sz w:val="20"/>
          <w:szCs w:val="20"/>
        </w:rPr>
        <w:t xml:space="preserve">Stoga se predlaže da se stečajni postupak obustavi zbog nedostatnosti stečajne mase za namirenje </w:t>
      </w:r>
      <w:r w:rsidR="003952AF">
        <w:rPr>
          <w:rFonts w:cs="Courier New" w:hAnsi="Courier New" w:ascii="Courier New"/>
          <w:sz w:val="20"/>
          <w:szCs w:val="20"/>
        </w:rPr>
        <w:t xml:space="preserve">troškova </w:t>
      </w:r>
      <w:r>
        <w:rPr>
          <w:rFonts w:cs="Courier New" w:hAnsi="Courier New" w:ascii="Courier New"/>
          <w:sz w:val="20"/>
          <w:szCs w:val="20"/>
        </w:rPr>
        <w:t>vjerovnika stečajnog po</w:t>
      </w:r>
      <w:r w:rsidR="003952AF">
        <w:rPr>
          <w:rFonts w:cs="Courier New" w:hAnsi="Courier New" w:ascii="Courier New"/>
          <w:sz w:val="20"/>
          <w:szCs w:val="20"/>
        </w:rPr>
        <w:t xml:space="preserve">stupka i da se stečajni postupak </w:t>
      </w:r>
      <w:r>
        <w:rPr>
          <w:rFonts w:cs="Courier New" w:hAnsi="Courier New" w:ascii="Courier New"/>
          <w:sz w:val="20"/>
          <w:szCs w:val="20"/>
        </w:rPr>
        <w:t xml:space="preserve"> zaključi temeljem čl. 293 SZ /NN 71/15, 104/17/</w:t>
      </w:r>
    </w:p>
    <w:p w:rsidRDefault="00EF478E" w:rsidP="00BE4DFF" w:rsidR="00EF478E">
      <w:pPr>
        <w:pStyle w:val="Bezproreda"/>
        <w:jc w:val="both"/>
        <w:rPr>
          <w:rFonts w:cs="Courier New" w:hAnsi="Courier New" w:ascii="Courier New"/>
          <w:sz w:val="20"/>
          <w:szCs w:val="20"/>
        </w:rPr>
      </w:pPr>
    </w:p>
    <w:p w:rsidRDefault="00EF478E" w:rsidP="00BE4DFF" w:rsidR="00EF478E">
      <w:pPr>
        <w:pStyle w:val="Bezproreda"/>
        <w:jc w:val="both"/>
        <w:rPr>
          <w:rFonts w:cs="Courier New" w:hAnsi="Courier New" w:ascii="Courier New"/>
          <w:sz w:val="20"/>
          <w:szCs w:val="20"/>
        </w:rPr>
      </w:pPr>
      <w:r>
        <w:rPr>
          <w:rFonts w:cs="Courier New" w:hAnsi="Courier New" w:ascii="Courier New"/>
          <w:sz w:val="20"/>
          <w:szCs w:val="20"/>
        </w:rPr>
        <w:t xml:space="preserve">Slijedom navedenog predlaže se Naslovnom sudu </w:t>
      </w:r>
      <w:r w:rsidR="00103FDD">
        <w:rPr>
          <w:rFonts w:cs="Courier New" w:hAnsi="Courier New" w:ascii="Courier New"/>
          <w:sz w:val="20"/>
          <w:szCs w:val="20"/>
        </w:rPr>
        <w:t xml:space="preserve">da sazove Skupštinu vjerovnika </w:t>
      </w:r>
      <w:r w:rsidR="003952AF">
        <w:rPr>
          <w:rFonts w:cs="Courier New" w:hAnsi="Courier New" w:ascii="Courier New"/>
          <w:sz w:val="20"/>
          <w:szCs w:val="20"/>
        </w:rPr>
        <w:t xml:space="preserve">ovog </w:t>
      </w:r>
      <w:r w:rsidR="00103FDD">
        <w:rPr>
          <w:rFonts w:cs="Courier New" w:hAnsi="Courier New" w:ascii="Courier New"/>
          <w:sz w:val="20"/>
          <w:szCs w:val="20"/>
        </w:rPr>
        <w:t>stečaj</w:t>
      </w:r>
      <w:r w:rsidR="003952AF">
        <w:rPr>
          <w:rFonts w:cs="Courier New" w:hAnsi="Courier New" w:ascii="Courier New"/>
          <w:sz w:val="20"/>
          <w:szCs w:val="20"/>
        </w:rPr>
        <w:t xml:space="preserve">nog postupka te </w:t>
      </w:r>
      <w:r w:rsidR="00103FDD">
        <w:rPr>
          <w:rFonts w:cs="Courier New" w:hAnsi="Courier New" w:ascii="Courier New"/>
          <w:sz w:val="20"/>
          <w:szCs w:val="20"/>
        </w:rPr>
        <w:t xml:space="preserve"> se predlaže da se</w:t>
      </w:r>
      <w:r w:rsidR="003952AF">
        <w:rPr>
          <w:rFonts w:cs="Courier New" w:hAnsi="Courier New" w:ascii="Courier New"/>
          <w:sz w:val="20"/>
          <w:szCs w:val="20"/>
        </w:rPr>
        <w:t xml:space="preserve"> na istoj:</w:t>
      </w:r>
    </w:p>
    <w:p w:rsidRDefault="00103FDD" w:rsidP="00103FDD" w:rsidR="00103FDD">
      <w:pPr>
        <w:pStyle w:val="Bezproreda"/>
        <w:numPr>
          <w:ilvl w:val="0"/>
          <w:numId w:val="3"/>
        </w:numPr>
        <w:jc w:val="both"/>
        <w:rPr>
          <w:rFonts w:cs="Courier New" w:hAnsi="Courier New" w:ascii="Courier New"/>
          <w:sz w:val="20"/>
          <w:szCs w:val="20"/>
        </w:rPr>
      </w:pPr>
      <w:r>
        <w:rPr>
          <w:rFonts w:cs="Courier New" w:hAnsi="Courier New" w:ascii="Courier New"/>
          <w:sz w:val="20"/>
          <w:szCs w:val="20"/>
        </w:rPr>
        <w:t>Raspravi i usvoji Izvješće stečajnog upravitelja za razdoblje od 08.prosinca 2016.g. do 31.10.2018.g.,</w:t>
      </w:r>
    </w:p>
    <w:p w:rsidRDefault="00103FDD" w:rsidP="00103FDD" w:rsidR="00103FDD">
      <w:pPr>
        <w:pStyle w:val="Bezproreda"/>
        <w:numPr>
          <w:ilvl w:val="0"/>
          <w:numId w:val="3"/>
        </w:numPr>
        <w:jc w:val="both"/>
        <w:rPr>
          <w:rFonts w:cs="Courier New" w:hAnsi="Courier New" w:ascii="Courier New"/>
          <w:sz w:val="20"/>
          <w:szCs w:val="20"/>
        </w:rPr>
      </w:pPr>
      <w:r>
        <w:rPr>
          <w:rFonts w:cs="Courier New" w:hAnsi="Courier New" w:ascii="Courier New"/>
          <w:sz w:val="20"/>
          <w:szCs w:val="20"/>
        </w:rPr>
        <w:t>Da se raspravi i prihvati predloženi Završni račun za AGROPROMET-SiM d.o.o. iz Križa, OIB:08902393554 za razdoblje od 07.ožujka 2017. do 31.12.2018.g.,</w:t>
      </w:r>
    </w:p>
    <w:p w:rsidRDefault="00103FDD" w:rsidP="00103FDD" w:rsidR="00103FDD">
      <w:pPr>
        <w:pStyle w:val="Bezproreda"/>
        <w:numPr>
          <w:ilvl w:val="0"/>
          <w:numId w:val="3"/>
        </w:numPr>
        <w:jc w:val="both"/>
        <w:rPr>
          <w:rFonts w:cs="Courier New" w:hAnsi="Courier New" w:ascii="Courier New"/>
          <w:sz w:val="20"/>
          <w:szCs w:val="20"/>
        </w:rPr>
      </w:pPr>
      <w:r>
        <w:rPr>
          <w:rFonts w:cs="Courier New" w:hAnsi="Courier New" w:ascii="Courier New"/>
          <w:sz w:val="20"/>
          <w:szCs w:val="20"/>
        </w:rPr>
        <w:t>Da stečajni vjerovnici prihvate i donesu Odluku o obustavi i zaključenju stečajnog postupka nad AGROPROMET-SiM d.o.o. u stečaju iz Križa, Školska ulica 18, OIB:08902393554 sukladno čl. 293. SZ zbog nedostatnosti stečajne mase za namirenje nastalih troškova stečajnog postupka.</w:t>
      </w:r>
    </w:p>
    <w:p w:rsidRDefault="00103FDD" w:rsidP="00103FDD" w:rsidR="00103FDD">
      <w:pPr>
        <w:pStyle w:val="Bezproreda"/>
        <w:jc w:val="both"/>
        <w:rPr>
          <w:rFonts w:cs="Courier New" w:hAnsi="Courier New" w:ascii="Courier New"/>
          <w:sz w:val="20"/>
          <w:szCs w:val="20"/>
        </w:rPr>
      </w:pPr>
      <w:r>
        <w:rPr>
          <w:rFonts w:cs="Courier New" w:hAnsi="Courier New" w:ascii="Courier New"/>
          <w:sz w:val="20"/>
          <w:szCs w:val="20"/>
        </w:rPr>
        <w:t xml:space="preserve"> </w:t>
      </w:r>
    </w:p>
    <w:p w:rsidRDefault="006E1071" w:rsidP="00BE4DFF" w:rsidR="006E1071" w:rsidRPr="0089328B">
      <w:pPr>
        <w:pStyle w:val="Bezproreda"/>
        <w:jc w:val="both"/>
        <w:rPr>
          <w:rFonts w:cs="Courier New" w:hAnsi="Courier New" w:ascii="Courier New"/>
          <w:sz w:val="20"/>
          <w:szCs w:val="20"/>
        </w:rPr>
      </w:pPr>
      <w:r>
        <w:rPr>
          <w:rFonts w:cs="Courier New" w:hAnsi="Courier New" w:ascii="Courier New"/>
          <w:sz w:val="20"/>
          <w:szCs w:val="20"/>
        </w:rPr>
        <w:t xml:space="preserve"> </w:t>
      </w:r>
    </w:p>
    <w:p w:rsidRDefault="006606AE" w:rsidP="002B5D86" w:rsidR="006606AE" w:rsidRPr="0089328B">
      <w:pPr>
        <w:pStyle w:val="Bezproreda"/>
        <w:rPr>
          <w:rFonts w:cs="Courier New" w:hAnsi="Courier New" w:ascii="Courier New"/>
          <w:sz w:val="20"/>
          <w:szCs w:val="20"/>
        </w:rPr>
      </w:pPr>
    </w:p>
    <w:p w:rsidRDefault="00C61608" w:rsidP="002B5D86" w:rsidR="00C61608">
      <w:pPr>
        <w:pStyle w:val="Bezproreda"/>
        <w:rPr>
          <w:rFonts w:cs="Courier New" w:hAnsi="Courier New" w:ascii="Courier New"/>
        </w:rPr>
      </w:pPr>
      <w:r>
        <w:rPr>
          <w:rFonts w:cs="Courier New" w:hAnsi="Courier New" w:ascii="Courier New"/>
        </w:rPr>
        <w:t>Ivanić-Grad, 15.10.2018.g.                    Stečajni upravitelj:</w:t>
      </w:r>
    </w:p>
    <w:p w:rsidRDefault="00C61608" w:rsidP="002B5D86" w:rsidR="00C61608">
      <w:pPr>
        <w:pStyle w:val="Bezproreda"/>
        <w:rPr>
          <w:rFonts w:cs="Courier New" w:hAnsi="Courier New" w:ascii="Courier New"/>
        </w:rPr>
      </w:pPr>
      <w:r>
        <w:rPr>
          <w:rFonts w:cs="Courier New" w:hAnsi="Courier New" w:ascii="Courier New"/>
        </w:rPr>
        <w:t xml:space="preserve">                                              Marija Tomeš mag.oec.</w:t>
      </w:r>
    </w:p>
    <w:p w:rsidRDefault="00C61608" w:rsidP="002B5D86" w:rsidR="00C61608">
      <w:pPr>
        <w:pStyle w:val="Bezproreda"/>
        <w:rPr>
          <w:rFonts w:cs="Courier New" w:hAnsi="Courier New" w:ascii="Courier New"/>
        </w:rPr>
      </w:pPr>
    </w:p>
    <w:p w:rsidRDefault="00C61608" w:rsidP="002B5D86" w:rsidR="00C61608">
      <w:pPr>
        <w:pStyle w:val="Bezproreda"/>
        <w:rPr>
          <w:rFonts w:cs="Courier New" w:hAnsi="Courier New" w:ascii="Courier New"/>
        </w:rPr>
      </w:pPr>
      <w:r>
        <w:rPr>
          <w:rFonts w:cs="Courier New" w:hAnsi="Courier New" w:ascii="Courier New"/>
        </w:rPr>
        <w:t>Prilog:1.Prijedlog Završnog računa za AGROPROMET-SiM</w:t>
      </w:r>
    </w:p>
    <w:p w:rsidRDefault="00C61608" w:rsidP="002B5D86" w:rsidR="00C61608">
      <w:pPr>
        <w:pStyle w:val="Bezproreda"/>
        <w:rPr>
          <w:rFonts w:cs="Courier New" w:hAnsi="Courier New" w:ascii="Courier New"/>
        </w:rPr>
      </w:pPr>
      <w:r>
        <w:rPr>
          <w:rFonts w:cs="Courier New" w:hAnsi="Courier New" w:ascii="Courier New"/>
        </w:rPr>
        <w:t xml:space="preserve">       d.o.o. u stečaju iz Križa</w:t>
      </w:r>
    </w:p>
    <w:p w:rsidRDefault="00C61608" w:rsidP="002B5D86" w:rsidR="00C61608">
      <w:pPr>
        <w:pStyle w:val="Bezproreda"/>
        <w:rPr>
          <w:rFonts w:cs="Courier New" w:hAnsi="Courier New" w:ascii="Courier New"/>
        </w:rPr>
      </w:pPr>
      <w:r>
        <w:rPr>
          <w:rFonts w:cs="Courier New" w:hAnsi="Courier New" w:ascii="Courier New"/>
        </w:rPr>
        <w:t xml:space="preserve">       2.Prijedlog obračuna nagrade stečajnom</w:t>
      </w:r>
    </w:p>
    <w:p w:rsidRDefault="00C61608" w:rsidP="002B5D86" w:rsidR="00C61608">
      <w:pPr>
        <w:pStyle w:val="Bezproreda"/>
        <w:rPr>
          <w:rFonts w:cs="Courier New" w:hAnsi="Courier New" w:ascii="Courier New"/>
        </w:rPr>
      </w:pPr>
      <w:r>
        <w:rPr>
          <w:rFonts w:cs="Courier New" w:hAnsi="Courier New" w:ascii="Courier New"/>
        </w:rPr>
        <w:t xml:space="preserve">        upravitelju u stečajnom postupku nad </w:t>
      </w:r>
    </w:p>
    <w:p w:rsidRDefault="00C61608" w:rsidP="002B5D86" w:rsidR="006606AE">
      <w:pPr>
        <w:pStyle w:val="Bezproreda"/>
        <w:rPr>
          <w:rFonts w:cs="Courier New" w:hAnsi="Courier New" w:ascii="Courier New"/>
        </w:rPr>
      </w:pPr>
      <w:r>
        <w:rPr>
          <w:rFonts w:cs="Courier New" w:hAnsi="Courier New" w:ascii="Courier New"/>
        </w:rPr>
        <w:t xml:space="preserve">    </w:t>
      </w:r>
      <w:r w:rsidR="006606AE">
        <w:rPr>
          <w:rFonts w:cs="Courier New" w:hAnsi="Courier New" w:ascii="Courier New"/>
        </w:rPr>
        <w:t xml:space="preserve"> </w:t>
      </w:r>
      <w:r>
        <w:rPr>
          <w:rFonts w:cs="Courier New" w:hAnsi="Courier New" w:ascii="Courier New"/>
        </w:rPr>
        <w:t xml:space="preserve">   AGROPROMET-SiM d.o.o. u stečaju, iz Križa</w:t>
      </w:r>
    </w:p>
    <w:p w:rsidRDefault="00C61608" w:rsidP="002B5D86" w:rsidR="00C61608">
      <w:pPr>
        <w:pStyle w:val="Bezproreda"/>
        <w:rPr>
          <w:rFonts w:cs="Courier New" w:hAnsi="Courier New" w:ascii="Courier New"/>
        </w:rPr>
      </w:pPr>
    </w:p>
    <w:p w:rsidRDefault="00C61608" w:rsidP="002B5D86" w:rsidR="00C61608" w:rsidRPr="002B5D86">
      <w:pPr>
        <w:pStyle w:val="Bezproreda"/>
        <w:rPr>
          <w:rFonts w:cs="Courier New" w:hAnsi="Courier New" w:ascii="Courier New"/>
        </w:rPr>
      </w:pPr>
      <w:r>
        <w:rPr>
          <w:rFonts w:cs="Courier New" w:hAnsi="Courier New" w:ascii="Courier New"/>
        </w:rPr>
        <w:t xml:space="preserve">                             Str. – 2 -</w:t>
      </w:r>
    </w:p>
    <w:sectPr w:rsidR="00C61608" w:rsidRPr="002B5D8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D31AAD"/>
    <w:multiLevelType w:val="hybridMultilevel"/>
    <w:tmpl w:val="8F2E81A6"/>
    <w:lvl w:tplc="301A9AF0" w:ilvl="0">
      <w:numFmt w:val="bullet"/>
      <w:lvlText w:val="-"/>
      <w:lvlJc w:val="left"/>
      <w:pPr>
        <w:ind w:hanging="360" w:left="720"/>
      </w:pPr>
      <w:rPr>
        <w:rFonts w:eastAsiaTheme="minorHAnsi" w:cs="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AC6BA3"/>
    <w:multiLevelType w:val="hybridMultilevel"/>
    <w:tmpl w:val="8FF66132"/>
    <w:lvl w:tplc="72EAE88A" w:ilvl="0">
      <w:start w:val="31"/>
      <w:numFmt w:val="bullet"/>
      <w:lvlText w:val="-"/>
      <w:lvlJc w:val="left"/>
      <w:pPr>
        <w:ind w:hanging="360" w:left="600"/>
      </w:pPr>
      <w:rPr>
        <w:rFonts w:eastAsiaTheme="minorHAnsi" w:cs="Courier New" w:hAnsi="Courier New" w:ascii="Courier New" w:hint="default"/>
      </w:rPr>
    </w:lvl>
    <w:lvl w:tentative="true" w:tplc="041A0003" w:ilvl="1">
      <w:start w:val="1"/>
      <w:numFmt w:val="bullet"/>
      <w:lvlText w:val="o"/>
      <w:lvlJc w:val="left"/>
      <w:pPr>
        <w:ind w:hanging="360" w:left="1320"/>
      </w:pPr>
      <w:rPr>
        <w:rFonts w:cs="Courier New" w:hAnsi="Courier New" w:ascii="Courier New" w:hint="default"/>
      </w:rPr>
    </w:lvl>
    <w:lvl w:tentative="true" w:tplc="041A0005" w:ilvl="2">
      <w:start w:val="1"/>
      <w:numFmt w:val="bullet"/>
      <w:lvlText w:val=""/>
      <w:lvlJc w:val="left"/>
      <w:pPr>
        <w:ind w:hanging="360" w:left="2040"/>
      </w:pPr>
      <w:rPr>
        <w:rFonts w:hAnsi="Wingdings" w:ascii="Wingdings" w:hint="default"/>
      </w:rPr>
    </w:lvl>
    <w:lvl w:tentative="true" w:tplc="041A0001" w:ilvl="3">
      <w:start w:val="1"/>
      <w:numFmt w:val="bullet"/>
      <w:lvlText w:val=""/>
      <w:lvlJc w:val="left"/>
      <w:pPr>
        <w:ind w:hanging="360" w:left="2760"/>
      </w:pPr>
      <w:rPr>
        <w:rFonts w:hAnsi="Symbol" w:ascii="Symbol" w:hint="default"/>
      </w:rPr>
    </w:lvl>
    <w:lvl w:tentative="true" w:tplc="041A0003" w:ilvl="4">
      <w:start w:val="1"/>
      <w:numFmt w:val="bullet"/>
      <w:lvlText w:val="o"/>
      <w:lvlJc w:val="left"/>
      <w:pPr>
        <w:ind w:hanging="360" w:left="3480"/>
      </w:pPr>
      <w:rPr>
        <w:rFonts w:cs="Courier New" w:hAnsi="Courier New" w:ascii="Courier New" w:hint="default"/>
      </w:rPr>
    </w:lvl>
    <w:lvl w:tentative="true" w:tplc="041A0005" w:ilvl="5">
      <w:start w:val="1"/>
      <w:numFmt w:val="bullet"/>
      <w:lvlText w:val=""/>
      <w:lvlJc w:val="left"/>
      <w:pPr>
        <w:ind w:hanging="360" w:left="4200"/>
      </w:pPr>
      <w:rPr>
        <w:rFonts w:hAnsi="Wingdings" w:ascii="Wingdings" w:hint="default"/>
      </w:rPr>
    </w:lvl>
    <w:lvl w:tentative="true" w:tplc="041A0001" w:ilvl="6">
      <w:start w:val="1"/>
      <w:numFmt w:val="bullet"/>
      <w:lvlText w:val=""/>
      <w:lvlJc w:val="left"/>
      <w:pPr>
        <w:ind w:hanging="360" w:left="4920"/>
      </w:pPr>
      <w:rPr>
        <w:rFonts w:hAnsi="Symbol" w:ascii="Symbol" w:hint="default"/>
      </w:rPr>
    </w:lvl>
    <w:lvl w:tentative="true" w:tplc="041A0003" w:ilvl="7">
      <w:start w:val="1"/>
      <w:numFmt w:val="bullet"/>
      <w:lvlText w:val="o"/>
      <w:lvlJc w:val="left"/>
      <w:pPr>
        <w:ind w:hanging="360" w:left="5640"/>
      </w:pPr>
      <w:rPr>
        <w:rFonts w:cs="Courier New" w:hAnsi="Courier New" w:ascii="Courier New" w:hint="default"/>
      </w:rPr>
    </w:lvl>
    <w:lvl w:tentative="true" w:tplc="041A0005" w:ilvl="8">
      <w:start w:val="1"/>
      <w:numFmt w:val="bullet"/>
      <w:lvlText w:val=""/>
      <w:lvlJc w:val="left"/>
      <w:pPr>
        <w:ind w:hanging="360" w:left="6360"/>
      </w:pPr>
      <w:rPr>
        <w:rFonts w:hAnsi="Wingdings" w:ascii="Wingdings" w:hint="default"/>
      </w:rPr>
    </w:lvl>
  </w:abstractNum>
  <w:abstractNum w:abstractNumId="2">
    <w:nsid w:val="3A3C492A"/>
    <w:multiLevelType w:val="hybridMultilevel"/>
    <w:tmpl w:val="B9E4035E"/>
    <w:lvl w:tplc="EE3894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web"/>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5D86"/>
    <w:rsid w:val="00103FDD"/>
    <w:rsid w:val="001D5209"/>
    <w:rsid w:val="002754FC"/>
    <w:rsid w:val="002B5D86"/>
    <w:rsid w:val="003952AF"/>
    <w:rsid w:val="005E3DBB"/>
    <w:rsid w:val="0062140C"/>
    <w:rsid w:val="006606AE"/>
    <w:rsid w:val="006E1071"/>
    <w:rsid w:val="00821853"/>
    <w:rsid w:val="00824113"/>
    <w:rsid w:val="008809B8"/>
    <w:rsid w:val="0089328B"/>
    <w:rsid w:val="008D3164"/>
    <w:rsid w:val="009148F0"/>
    <w:rsid w:val="00962DE4"/>
    <w:rsid w:val="009D546A"/>
    <w:rsid w:val="00AB7984"/>
    <w:rsid w:val="00B43F31"/>
    <w:rsid w:val="00BA72F0"/>
    <w:rsid w:val="00BE4DFF"/>
    <w:rsid w:val="00C61608"/>
    <w:rsid w:val="00C77ADA"/>
    <w:rsid w:val="00E14261"/>
    <w:rsid w:val="00E346E7"/>
    <w:rsid w:val="00E37A7F"/>
    <w:rsid w:val="00EF478E"/>
    <w:rsid w:val="00FD5A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B5D86"/>
    <w:pPr>
      <w:spacing w:lineRule="auto" w:line="240" w:after="0"/>
    </w:pPr>
  </w:style>
  <w:style w:styleId="Tekstrezerviranogmjesta" w:type="character">
    <w:name w:val="Placeholder Text"/>
    <w:basedOn w:val="Zadanifontodlomka"/>
    <w:uiPriority w:val="99"/>
    <w:semiHidden/>
    <w:rsid w:val="008809B8"/>
    <w:rPr>
      <w:color w:val="808080"/>
      <w:bdr w:space="0" w:sz="0" w:color="auto" w:val="none"/>
      <w:shd w:fill="auto" w:color="auto" w:val="clear"/>
    </w:rPr>
  </w:style>
  <w:style w:customStyle="true" w:styleId="eSPISCCParagraphDefaultFont" w:type="character">
    <w:name w:val="eSPIS_CC_Paragraph Default Font"/>
    <w:basedOn w:val="Zadanifontodlomka"/>
    <w:rsid w:val="008809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09B8"/>
    <w:rPr>
      <w:rFonts w:cs="Courier New" w:hAnsi="Courier New" w:ascii="Courier New"/>
      <w:bdr w:space="0" w:sz="0" w:color="auto" w:val="none"/>
      <w:shd w:fill="FFFFCC" w:color="auto" w:val="clear"/>
      <w:lang w:val="hr-HR"/>
    </w:rPr>
  </w:style>
  <w:style w:customStyle="true" w:styleId="PozadinaSvijetloCrvena" w:type="character">
    <w:name w:val="Pozadina_SvijetloCrvena"/>
    <w:basedOn w:val="eSPISCCParagraphDefaultFont"/>
    <w:rsid w:val="008809B8"/>
    <w:rPr>
      <w:rFonts w:cs="Courier New" w:hAnsi="Courier New" w:ascii="Courier New"/>
      <w:sz w:val="24"/>
      <w:bdr w:space="0" w:sz="0" w:color="auto" w:val="none"/>
      <w:shd w:fill="FFCCCC" w:color="auto" w:val="clear"/>
      <w:lang w:val="hr-HR"/>
    </w:rPr>
  </w:style>
  <w:style w:customStyle="true" w:styleId="PozadinaSvijetloZelena" w:type="character">
    <w:name w:val="Pozadina_SvijetloZelena"/>
    <w:basedOn w:val="eSPISCCParagraphDefaultFont"/>
    <w:rsid w:val="008809B8"/>
    <w:rPr>
      <w:rFonts w:cs="Courier New" w:hAnsi="Courier New" w:ascii="Courier New"/>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B5D86"/>
    <w:pPr>
      <w:spacing w:after="0" w:line="240" w:lineRule="auto"/>
    </w:pPr>
  </w:style>
  <w:style w:styleId="Tekstrezerviranogmjesta" w:type="character">
    <w:name w:val="Placeholder Text"/>
    <w:basedOn w:val="Zadanifontodlomka"/>
    <w:uiPriority w:val="99"/>
    <w:semiHidden/>
    <w:rsid w:val="008809B8"/>
    <w:rPr>
      <w:color w:val="808080"/>
      <w:bdr w:color="auto" w:space="0" w:sz="0" w:val="none"/>
      <w:shd w:color="auto" w:fill="auto" w:val="clear"/>
    </w:rPr>
  </w:style>
  <w:style w:customStyle="1" w:styleId="eSPISCCParagraphDefaultFont" w:type="character">
    <w:name w:val="eSPIS_CC_Paragraph Default Font"/>
    <w:basedOn w:val="Zadanifontodlomka"/>
    <w:rsid w:val="008809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09B8"/>
    <w:rPr>
      <w:rFonts w:ascii="Courier New" w:cs="Courier New" w:hAnsi="Courier New"/>
      <w:bdr w:color="auto" w:space="0" w:sz="0" w:val="none"/>
      <w:shd w:color="auto" w:fill="FFFFCC" w:val="clear"/>
      <w:lang w:val="hr-HR"/>
    </w:rPr>
  </w:style>
  <w:style w:customStyle="1" w:styleId="PozadinaSvijetloCrvena" w:type="character">
    <w:name w:val="Pozadina_SvijetloCrvena"/>
    <w:basedOn w:val="eSPISCCParagraphDefaultFont"/>
    <w:rsid w:val="008809B8"/>
    <w:rPr>
      <w:rFonts w:ascii="Courier New" w:cs="Courier New" w:hAnsi="Courier New"/>
      <w:sz w:val="24"/>
      <w:bdr w:color="auto" w:space="0" w:sz="0" w:val="none"/>
      <w:shd w:color="auto" w:fill="FFCCCC" w:val="clear"/>
      <w:lang w:val="hr-HR"/>
    </w:rPr>
  </w:style>
  <w:style w:customStyle="1" w:styleId="PozadinaSvijetloZelena" w:type="character">
    <w:name w:val="Pozadina_SvijetloZelena"/>
    <w:basedOn w:val="eSPISCCParagraphDefaultFont"/>
    <w:rsid w:val="008809B8"/>
    <w:rPr>
      <w:rFonts w:ascii="Courier New" w:cs="Courier New" w:hAnsi="Courier New"/>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860</properties:Words>
  <properties:Characters>5212</properties:Characters>
  <properties:Lines>117</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2018-11-02T08:29:00Z</dcterms:created>
  <dc:creator>Marija</dc:creator>
  <cp:lastModifiedBy>Valentina Delač</cp:lastModifiedBy>
  <cp:lastPrinted>2018-10-23T09:17:00Z</cp:lastPrinted>
  <dcterms:modified xmlns:xsi="http://www.w3.org/2001/XMLSchema-instance" xsi:type="dcterms:W3CDTF">2018-11-02T08:29:00Z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St-3061/2016-34 / Podnesak - Izvješće stečajnog upravitelja (AGROPROMET -SiM - OBRAZAC 20 -IZVJEŠĆE.docx)</vt:lpwstr>
  </prop:property>
  <prop:property name="CC_coloring" pid="4" fmtid="{D5CDD505-2E9C-101B-9397-08002B2CF9AE}">
    <vt:bool>false</vt:bool>
  </prop:property>
  <prop:property name="BrojStranica" pid="5" fmtid="{D5CDD505-2E9C-101B-9397-08002B2CF9AE}">
    <vt:i4>1</vt:i4>
  </prop:property>
</prop:Properties>
</file>