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d838" w14:paraId="202d838" w:rsidRDefault="000962A0" w:rsidP="00702DB5" w:rsidR="000962A0">
      <w:pPr>
        <w15:collapsed w:val="false"/>
      </w:pPr>
      <w:bookmarkStart w:name="_GoBack" w:id="0"/>
      <w:bookmarkEnd w:id="0"/>
      <w:r>
        <w:tab/>
      </w:r>
    </w:p>
    <w:p w:rsidRDefault="008A10BA" w:rsidP="00702DB5" w:rsidR="000962A0">
      <w:r>
        <w:pict w14:anchorId="349D574A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7pt;height:75.75pt;mso-left-percent:-10001;mso-top-percent:-10001;mso-position-horizontal:absolute;mso-position-horizontal-relative:char;mso-position-vertical:absolute;mso-position-vertical-relative:line;mso-left-percent:-10001;mso-top-percent:-10001" type="#_x0000_t75">
            <v:imagedata r:id="rId7" o:title=""/>
          </v:shape>
        </w:pict>
      </w:r>
    </w:p>
    <w:p w:rsidRDefault="000962A0" w:rsidP="00702DB5" w:rsidR="000962A0">
      <w:r>
        <w:t>REPUBLIKA  HRVATSKA</w:t>
      </w:r>
    </w:p>
    <w:p w:rsidRDefault="000962A0" w:rsidP="00702DB5" w:rsidR="000962A0">
      <w:r>
        <w:t>TRGOVAČKI SUD U ZAGREBU</w:t>
      </w:r>
      <w:r>
        <w:tab/>
      </w:r>
      <w:r>
        <w:tab/>
      </w:r>
      <w:r>
        <w:tab/>
      </w:r>
      <w:r>
        <w:tab/>
      </w:r>
      <w:r>
        <w:tab/>
      </w:r>
    </w:p>
    <w:p w:rsidRDefault="000962A0" w:rsidP="00702DB5" w:rsidR="000962A0">
      <w:r>
        <w:t>Zagreb, Amruševa 2/II</w:t>
      </w:r>
    </w:p>
    <w:p w:rsidRDefault="000962A0" w:rsidP="00702DB5" w:rsidR="000962A0" w:rsidRPr="002A050E">
      <w:pPr>
        <w:rPr>
          <w:i/>
          <w:iCs/>
        </w:rPr>
      </w:pPr>
      <w:r>
        <w:tab/>
      </w:r>
      <w:r>
        <w:tab/>
      </w:r>
      <w:r>
        <w:tab/>
        <w:t xml:space="preserve">                                                                                         18.St-1549/2018</w:t>
      </w:r>
    </w:p>
    <w:p w:rsidRDefault="000962A0" w:rsidP="00702DB5" w:rsidR="000962A0" w:rsidRPr="002A050E">
      <w:pPr>
        <w:rPr>
          <w:i/>
          <w:iCs/>
        </w:rPr>
      </w:pPr>
    </w:p>
    <w:p w:rsidRDefault="002F3F7C" w:rsidP="006D1C1B" w:rsidR="000962A0" w:rsidRPr="00280A14">
      <w:pPr>
        <w:ind w:firstLine="708" w:left="1416"/>
      </w:pPr>
      <w:r>
        <w:t xml:space="preserve">          </w:t>
      </w:r>
      <w:r w:rsidR="000962A0" w:rsidRPr="00280A14">
        <w:t xml:space="preserve">R E P U B L I K </w:t>
      </w:r>
      <w:r>
        <w:t>A</w:t>
      </w:r>
      <w:r w:rsidR="000962A0" w:rsidRPr="00280A14">
        <w:t xml:space="preserve">  H R V A T S K </w:t>
      </w:r>
      <w:r>
        <w:t>A</w:t>
      </w:r>
    </w:p>
    <w:p w:rsidRDefault="000962A0" w:rsidP="00702DB5" w:rsidR="000962A0" w:rsidRPr="00280A14"/>
    <w:p w:rsidRDefault="002F3F7C" w:rsidP="006D1C1B" w:rsidR="000962A0">
      <w:pPr>
        <w:ind w:firstLine="708" w:left="2832"/>
      </w:pPr>
      <w:r>
        <w:t xml:space="preserve">  </w:t>
      </w:r>
      <w:r w:rsidR="000962A0" w:rsidRPr="00280A14">
        <w:t>R J E Š E N J E</w:t>
      </w:r>
    </w:p>
    <w:p w:rsidRDefault="000962A0" w:rsidP="006D1C1B" w:rsidR="000962A0" w:rsidRPr="00280A14">
      <w:pPr>
        <w:ind w:firstLine="708" w:left="2832"/>
      </w:pPr>
    </w:p>
    <w:p w:rsidRDefault="000962A0" w:rsidP="00702DB5" w:rsidR="000962A0"/>
    <w:p w:rsidRDefault="000962A0" w:rsidP="00280A14" w:rsidR="000962A0">
      <w:pPr>
        <w:ind w:firstLine="708"/>
        <w:jc w:val="both"/>
      </w:pPr>
      <w:r>
        <w:t xml:space="preserve">Trgovački sud u Zagrebu, sudac Danijela Uzelac, u stečajnom postupku nad dužnikom Stečajna masa iza </w:t>
      </w:r>
      <w:r w:rsidRPr="002D3106">
        <w:t xml:space="preserve">ŠESTI NEPLAN j.d.o.o. u stečaju, </w:t>
      </w:r>
      <w:r>
        <w:t>OIB18750698517,</w:t>
      </w:r>
      <w:r w:rsidRPr="00940817">
        <w:t xml:space="preserve"> </w:t>
      </w:r>
      <w:r>
        <w:t xml:space="preserve">Velika Gorica, </w:t>
      </w:r>
      <w:r w:rsidRPr="002D3106">
        <w:t>Šibenska 19,</w:t>
      </w:r>
      <w:r>
        <w:t xml:space="preserve"> 27. svibnja 2019. </w:t>
      </w:r>
    </w:p>
    <w:p w:rsidRDefault="000962A0" w:rsidP="006D1C1B" w:rsidR="000962A0" w:rsidRPr="002D3106">
      <w:pPr>
        <w:ind w:firstLine="708"/>
      </w:pPr>
    </w:p>
    <w:p w:rsidRDefault="000962A0" w:rsidP="00702DB5" w:rsidR="000962A0">
      <w:pPr>
        <w:ind w:firstLine="708" w:left="2832"/>
      </w:pPr>
      <w:r>
        <w:t xml:space="preserve">   r i j e š i o  j e </w:t>
      </w:r>
    </w:p>
    <w:p w:rsidRDefault="000962A0" w:rsidP="00702DB5" w:rsidR="000962A0">
      <w:pPr>
        <w:ind w:firstLine="708" w:left="2832"/>
      </w:pPr>
    </w:p>
    <w:p w:rsidRDefault="000962A0" w:rsidP="00702DB5" w:rsidR="000962A0"/>
    <w:p w:rsidRDefault="000962A0" w:rsidP="006D1C1B" w:rsidR="000962A0">
      <w:pPr>
        <w:numPr>
          <w:ilvl w:val="0"/>
          <w:numId w:val="2"/>
        </w:numPr>
        <w:tabs>
          <w:tab w:pos="1428" w:val="clear"/>
          <w:tab w:pos="0" w:val="num"/>
        </w:tabs>
        <w:ind w:firstLine="708" w:left="0"/>
        <w:jc w:val="both"/>
      </w:pPr>
      <w:r>
        <w:t xml:space="preserve">Nastavlja se postupak nad dužnikom Stečajna masa iza </w:t>
      </w:r>
      <w:r w:rsidRPr="00940817">
        <w:t xml:space="preserve">ŠESTI NEPLAN j.d.o.o. u stečaju, </w:t>
      </w:r>
      <w:r>
        <w:t>OIB 18750698517,</w:t>
      </w:r>
      <w:r w:rsidRPr="00940817">
        <w:t xml:space="preserve"> </w:t>
      </w:r>
      <w:r>
        <w:t xml:space="preserve">MBS 0081241690, </w:t>
      </w:r>
      <w:r w:rsidRPr="00940817">
        <w:t>Velika Gorica, Šibenska 19,</w:t>
      </w:r>
      <w:r>
        <w:t xml:space="preserve"> radi naknadne diobe.</w:t>
      </w:r>
    </w:p>
    <w:p w:rsidRDefault="000962A0" w:rsidP="006D1C1B" w:rsidR="000962A0">
      <w:pPr>
        <w:ind w:left="708"/>
        <w:jc w:val="both"/>
      </w:pPr>
    </w:p>
    <w:p w:rsidRDefault="000962A0" w:rsidP="006D1C1B" w:rsidR="000962A0">
      <w:pPr>
        <w:numPr>
          <w:ilvl w:val="0"/>
          <w:numId w:val="2"/>
        </w:numPr>
        <w:tabs>
          <w:tab w:pos="1428" w:val="clear"/>
          <w:tab w:pos="0" w:val="num"/>
        </w:tabs>
        <w:ind w:firstLine="708" w:left="0"/>
        <w:jc w:val="both"/>
      </w:pPr>
      <w:r>
        <w:t xml:space="preserve">Pozivaju se vjerovnici dužnika Stečajna masa iza </w:t>
      </w:r>
      <w:r w:rsidRPr="00940817">
        <w:t>ŠESTI NEPLAN j.d.o.o. u stečaju,  Velika Gorica, Šibenska 19</w:t>
      </w:r>
      <w:r>
        <w:t xml:space="preserve">, u roku 30 dana od isteka osmoga dana od dana objave ovog rješenja na mrežnoj stranici e-Oglasna ploča Trgovačkog suda u Zagrebu prijaviti svoje tražbine stečajnom upravitelju </w:t>
      </w:r>
      <w:r w:rsidRPr="00D94F70">
        <w:t>Zoran</w:t>
      </w:r>
      <w:r>
        <w:t>u</w:t>
      </w:r>
      <w:r w:rsidRPr="00D94F70">
        <w:t xml:space="preserve"> Ostović</w:t>
      </w:r>
      <w:r>
        <w:t>u</w:t>
      </w:r>
      <w:r w:rsidR="00B9766A">
        <w:t xml:space="preserve">, </w:t>
      </w:r>
      <w:r>
        <w:t>na adresu</w:t>
      </w:r>
      <w:r w:rsidRPr="00D94F70">
        <w:t xml:space="preserve"> Velik</w:t>
      </w:r>
      <w:r>
        <w:t>a</w:t>
      </w:r>
      <w:r w:rsidRPr="00D94F70">
        <w:t xml:space="preserve"> Goric</w:t>
      </w:r>
      <w:r>
        <w:t>a</w:t>
      </w:r>
      <w:r w:rsidRPr="00D94F70">
        <w:t xml:space="preserve">, Šibenska 19, </w:t>
      </w:r>
      <w:r>
        <w:t>u skladu s pravilima Stečajnog zakona o prijavi tražbina, na propisanom obrascu, u 2 primjerka, s ispravama iz kojih tražbina proizlazi, odnosno kojima se dokazuje, te priložiti potvrdu o uplaćenoj sudskoj pristojbi.</w:t>
      </w:r>
    </w:p>
    <w:p w:rsidRDefault="000962A0" w:rsidP="006D1C1B" w:rsidR="000962A0">
      <w:pPr>
        <w:jc w:val="both"/>
      </w:pPr>
    </w:p>
    <w:p w:rsidRDefault="000962A0" w:rsidP="006D1C1B" w:rsidR="000962A0">
      <w:pPr>
        <w:numPr>
          <w:ilvl w:val="0"/>
          <w:numId w:val="2"/>
        </w:numPr>
        <w:tabs>
          <w:tab w:pos="1428" w:val="clear"/>
        </w:tabs>
        <w:ind w:firstLine="708" w:left="0"/>
        <w:jc w:val="both"/>
      </w:pPr>
      <w:r>
        <w:t xml:space="preserve">Pozivaju se razlučni i izlučni vjerovnici u roku 30 dana od isteka osmoga dana od dana objave ovog rješenja na mrežnoj stranici e-Oglasna ploča Trgovačkog suda u Zagrebu podneskom obavijestiti stečajnog upravitelja o postojanju svog razlučnog ili izlučnog prava. </w:t>
      </w:r>
    </w:p>
    <w:p w:rsidRDefault="000962A0" w:rsidP="006D1C1B" w:rsidR="000962A0">
      <w:pPr>
        <w:jc w:val="both"/>
      </w:pPr>
    </w:p>
    <w:p w:rsidRDefault="000962A0" w:rsidP="0051655D" w:rsidR="000962A0">
      <w:pPr>
        <w:ind w:firstLine="708"/>
        <w:jc w:val="both"/>
      </w:pPr>
      <w:r>
        <w:t>IV.</w:t>
      </w:r>
      <w:r>
        <w:tab/>
        <w:t>Pozivaju se dužnikovi dužnici svoje obveze bez odgode ispunjavati stečajnom upravitelju za stečajnog dužnika.</w:t>
      </w:r>
    </w:p>
    <w:p w:rsidRDefault="000962A0" w:rsidP="00940817" w:rsidR="000962A0">
      <w:pPr>
        <w:ind w:firstLine="708"/>
        <w:jc w:val="both"/>
      </w:pPr>
    </w:p>
    <w:p w:rsidRDefault="000962A0" w:rsidP="00940817" w:rsidR="000962A0">
      <w:pPr>
        <w:ind w:firstLine="708"/>
        <w:jc w:val="both"/>
      </w:pPr>
      <w:r>
        <w:t>V.</w:t>
      </w:r>
      <w:r>
        <w:tab/>
        <w:t xml:space="preserve">Određuje se ročište vjerovnika na kojem će se ispitati prijavljene tražbine (ispitno ročište) </w:t>
      </w:r>
    </w:p>
    <w:p w:rsidRDefault="000962A0" w:rsidP="006D1C1B" w:rsidR="000962A0" w:rsidRPr="00AB7E4A">
      <w:pPr>
        <w:ind w:firstLine="708"/>
        <w:jc w:val="both"/>
      </w:pPr>
      <w:r w:rsidRPr="00280A14">
        <w:rPr>
          <w:color w:val="FF0000"/>
        </w:rPr>
        <w:t xml:space="preserve">                                      </w:t>
      </w:r>
      <w:r w:rsidR="00B9766A">
        <w:rPr>
          <w:color w:val="FF0000"/>
        </w:rPr>
        <w:t xml:space="preserve"> </w:t>
      </w:r>
      <w:r w:rsidRPr="00280A14">
        <w:rPr>
          <w:color w:val="FF0000"/>
        </w:rPr>
        <w:t xml:space="preserve"> </w:t>
      </w:r>
      <w:r w:rsidR="00AB7E4A" w:rsidRPr="00AB7E4A">
        <w:t>22. kolovoza</w:t>
      </w:r>
      <w:r w:rsidRPr="00AB7E4A">
        <w:t xml:space="preserve"> 2019. u 10,15 sati</w:t>
      </w:r>
    </w:p>
    <w:p w:rsidRDefault="000962A0" w:rsidP="00940817" w:rsidR="000962A0">
      <w:pPr>
        <w:jc w:val="both"/>
      </w:pPr>
      <w:r>
        <w:t>u dvorišnoj zgradi Trgovačkog suda u Zagrebu, Petrinjska 8, soba broj 56/III kat.</w:t>
      </w:r>
    </w:p>
    <w:p w:rsidRDefault="000962A0" w:rsidP="00940817" w:rsidR="000962A0">
      <w:pPr>
        <w:jc w:val="both"/>
      </w:pPr>
    </w:p>
    <w:p w:rsidRDefault="000962A0" w:rsidP="00940817" w:rsidR="000962A0">
      <w:pPr>
        <w:jc w:val="both"/>
      </w:pPr>
      <w:r>
        <w:tab/>
        <w:t>VI.</w:t>
      </w:r>
      <w:r>
        <w:tab/>
        <w:t xml:space="preserve">Određuje se ročište vjerovnika na kojem će se na temelju izvješća stečajnog upravitelja odlučivati o daljnjem tijeku postupka (izvještajno ročište) </w:t>
      </w:r>
    </w:p>
    <w:p w:rsidRDefault="000962A0" w:rsidP="006D1C1B" w:rsidR="000962A0" w:rsidRPr="00AB7E4A">
      <w:pPr>
        <w:ind w:firstLine="708"/>
        <w:jc w:val="both"/>
      </w:pPr>
      <w:r w:rsidRPr="00AB7E4A">
        <w:t xml:space="preserve">                                          </w:t>
      </w:r>
      <w:r w:rsidR="00AB7E4A" w:rsidRPr="00AB7E4A">
        <w:t>22. kol</w:t>
      </w:r>
      <w:r w:rsidR="00AB7E4A">
        <w:t>o</w:t>
      </w:r>
      <w:r w:rsidR="00AB7E4A" w:rsidRPr="00AB7E4A">
        <w:t>voza</w:t>
      </w:r>
      <w:r w:rsidRPr="00AB7E4A">
        <w:t xml:space="preserve"> 2019. u 10,30 sati</w:t>
      </w:r>
    </w:p>
    <w:p w:rsidRDefault="000962A0" w:rsidP="00940817" w:rsidR="000962A0">
      <w:pPr>
        <w:jc w:val="both"/>
      </w:pPr>
      <w:r>
        <w:lastRenderedPageBreak/>
        <w:t>u dvorišnoj zgradi Trgovačkog suda u Zagrebu, Petrinjska 8, soba broj 56/III. kat.</w:t>
      </w:r>
    </w:p>
    <w:p w:rsidRDefault="000962A0" w:rsidP="00940817" w:rsidR="000962A0">
      <w:pPr>
        <w:jc w:val="both"/>
      </w:pPr>
    </w:p>
    <w:p w:rsidRDefault="000962A0" w:rsidP="00702DB5" w:rsidR="000962A0"/>
    <w:p w:rsidRDefault="000962A0" w:rsidP="00702DB5" w:rsidR="000962A0">
      <w:r>
        <w:tab/>
      </w:r>
      <w:r>
        <w:tab/>
      </w:r>
      <w:r>
        <w:tab/>
      </w:r>
      <w:r>
        <w:tab/>
      </w:r>
      <w:r>
        <w:tab/>
      </w:r>
      <w:r w:rsidR="00B9766A">
        <w:t xml:space="preserve">  </w:t>
      </w:r>
      <w:r>
        <w:t>Obrazloženje</w:t>
      </w:r>
    </w:p>
    <w:p w:rsidRDefault="000962A0" w:rsidP="00702DB5" w:rsidR="000962A0"/>
    <w:p w:rsidRDefault="000962A0" w:rsidP="00702DB5" w:rsidR="000962A0"/>
    <w:p w:rsidRDefault="000962A0" w:rsidP="00022EB9" w:rsidR="000962A0">
      <w:pPr>
        <w:jc w:val="both"/>
      </w:pPr>
      <w:r>
        <w:tab/>
        <w:t xml:space="preserve">Pravomoćnim rješenjem Trgovačkog suda u Zagrebu poslovni broj St-1549/2018 od 11. rujna 2018. istovremeno je otvoren i zaključen skraćeni stečajni postupak nad dužnikom </w:t>
      </w:r>
      <w:r w:rsidRPr="00940817">
        <w:t xml:space="preserve">ŠESTI NEPLAN j.d.o.o.,  </w:t>
      </w:r>
      <w:r>
        <w:t>Hrvatska Kostajnica, Ante Starčevića 89, na temelju odredaba članka 431. Stečajnog zakona („Narodne novine“ broj 71/15 i 104/17., dalje: SZ). Istim rješenjem Zoran Ostović iz Velike Gorice, Šibenska 19, koji se nalazi na listi A stečajnih upravitelja, imenovan je stečajnim upraviteljem dužnika.</w:t>
      </w:r>
    </w:p>
    <w:p w:rsidRDefault="000962A0" w:rsidP="00022EB9" w:rsidR="000962A0">
      <w:pPr>
        <w:jc w:val="both"/>
      </w:pPr>
    </w:p>
    <w:p w:rsidRDefault="000962A0" w:rsidP="006D1C1B" w:rsidR="000962A0">
      <w:pPr>
        <w:ind w:firstLine="708"/>
        <w:jc w:val="both"/>
      </w:pPr>
      <w:r>
        <w:t>Po pravomoćnosti tog rješenja, dužnik je 27. travnja 2019. brisan iz sudskog registra rješenjem Trgovačkog suda u Zagrebu poslovni broj Tt-19/12487-1.</w:t>
      </w:r>
    </w:p>
    <w:p w:rsidRDefault="000962A0" w:rsidP="00022EB9" w:rsidR="000962A0">
      <w:pPr>
        <w:jc w:val="both"/>
      </w:pPr>
    </w:p>
    <w:p w:rsidRDefault="000962A0" w:rsidP="00022EB9" w:rsidR="000962A0">
      <w:pPr>
        <w:jc w:val="both"/>
      </w:pPr>
      <w:r>
        <w:tab/>
        <w:t xml:space="preserve">Podneskom od 6. prosinca 2018. vjerovnik SF Motors s.r.o. iz Češke, predložio je nastavak postupka radi naknadne diobe uz obrazloženje kako postoji imovina dužnika koja ulazi u stečajnu masu, i to novčana sredstva u iznosu od 1.001.253,28 kn koja su deponirana na posebnom računu. </w:t>
      </w:r>
    </w:p>
    <w:p w:rsidRDefault="000962A0" w:rsidP="00022EB9" w:rsidR="000962A0">
      <w:pPr>
        <w:jc w:val="both"/>
      </w:pPr>
    </w:p>
    <w:p w:rsidRDefault="000962A0" w:rsidP="00022EB9" w:rsidR="000962A0">
      <w:pPr>
        <w:jc w:val="both"/>
      </w:pPr>
      <w:r>
        <w:tab/>
        <w:t>Stečajni upravitelj je podneskom od 12. ožujka 2019. potvrdio da postoji imovina dužnika koja ulazi u stečajnu masu, i to novčana sredstva u iznosu od 1.001.253,28 kn koja su deponirana na posebnom računu. Naime, rješenjem Županijskog suda u Sisku poslovni broj Kir-t-23/2017 od 23. veljače 2017. privremeno je obustavljeno  izvršenje transakcije  u izn</w:t>
      </w:r>
      <w:r w:rsidR="00875810">
        <w:t>osu od</w:t>
      </w:r>
      <w:r>
        <w:t xml:space="preserve"> 1.001.253,28 kn i navedena sredstva su deponirana na poseban račun. Nadalje, pravomoćnim rješenjem Županijskog suda u Sisku poslovni broj Kir-t-23/2017 od 21. veljače 2019. ukinuta je privremena mjera određena rješenjem poslovni broj Kir-t-23/2017 od 23. veljače 2017. te je stečajnom upravitelju u točki II</w:t>
      </w:r>
      <w:r w:rsidR="0074734B">
        <w:t>.</w:t>
      </w:r>
      <w:r>
        <w:t xml:space="preserve"> izreke rješenja dana mogućnost raspolaganja s novčanim sredstvima deponiranima na posebnom računu po pravomoćnosti rješenja. Uvidom u presliku rješenja broj Kir-t-23/2017 od 21. veljače 2019. utvrđeno je da je navedeno rješenje postalo pravomoćno 5. ožujka 2019. Slijedom navedenog i ste</w:t>
      </w:r>
      <w:r w:rsidR="004C3007">
        <w:t>čajni upravitelj je predložio</w:t>
      </w:r>
      <w:r>
        <w:t xml:space="preserve"> donijeti rješenje o upisu stečajne mase u sudski registar te rješenje o nastavku postupka.</w:t>
      </w:r>
    </w:p>
    <w:p w:rsidRDefault="000962A0" w:rsidP="00022EB9" w:rsidR="000962A0">
      <w:pPr>
        <w:jc w:val="both"/>
      </w:pPr>
    </w:p>
    <w:p w:rsidRDefault="000962A0" w:rsidP="00022EB9" w:rsidR="000962A0">
      <w:pPr>
        <w:ind w:firstLine="708"/>
        <w:jc w:val="both"/>
      </w:pPr>
      <w:r>
        <w:t>S obzirom na to da je pronađena imovina koja ulazi u stečajnu masu – novčana sredstva</w:t>
      </w:r>
      <w:r w:rsidRPr="006D1C1B">
        <w:t xml:space="preserve"> </w:t>
      </w:r>
      <w:r>
        <w:t>u iznosu od 1.001.253,28 kn koja su deponirana na posebnom računu, sud je, uzevši u obzir navedeno, na temelju odredaba članka 133. stavka 1. i 2. u vezi s odredbom članka 431. stavka 2. SZ-a, rješenjem Trgovačkog suda u Zagrebu odre</w:t>
      </w:r>
      <w:r w:rsidR="0074734B">
        <w:t>dio</w:t>
      </w:r>
      <w:r>
        <w:t xml:space="preserve"> upis stečajne mase u sudski registar.</w:t>
      </w:r>
    </w:p>
    <w:p w:rsidRDefault="000962A0" w:rsidP="00022EB9" w:rsidR="000962A0">
      <w:pPr>
        <w:ind w:firstLine="708"/>
        <w:jc w:val="both"/>
      </w:pPr>
    </w:p>
    <w:p w:rsidRDefault="000962A0" w:rsidP="00022EB9" w:rsidR="000962A0">
      <w:pPr>
        <w:ind w:firstLine="708"/>
        <w:jc w:val="both"/>
      </w:pPr>
      <w:r>
        <w:t>Rješenjem ovoga suda poslovni broj Tt-19/18123 od 7. svibnja 2019. upisana je Stečajna masa iza ŠESTI NEPLAN j.d.o.o. u stečaju, u sudski registar ovoga suda (list 46 spisa).</w:t>
      </w:r>
    </w:p>
    <w:p w:rsidRDefault="000962A0" w:rsidP="00022EB9" w:rsidR="000962A0">
      <w:pPr>
        <w:ind w:firstLine="708"/>
        <w:jc w:val="both"/>
      </w:pPr>
    </w:p>
    <w:p w:rsidRDefault="000962A0" w:rsidP="00022EB9" w:rsidR="000962A0">
      <w:pPr>
        <w:jc w:val="both"/>
      </w:pPr>
      <w:r>
        <w:tab/>
        <w:t xml:space="preserve">Prema odredbi članka 133. stavka 5. SZ-a, ako se ispune pretpostavke za nastavljanje postupka radi naknadne diobe iz čl. 289. stavak 1. SZ-a, sud će rješenjem o nastavljanju postupka pozvati stečajne vjerovnike da u roku od 30 dana stečajnom upravitelju prijave svoje tražbine i zakazati ročište na kojem će se ispitati prijavljene tražbine (ispitno ročište). Ako se stečajni postupak nastavlja zbog naknadno pronađene imovine koja ulazi u stečajnu masu </w:t>
      </w:r>
      <w:r>
        <w:lastRenderedPageBreak/>
        <w:t xml:space="preserve">(kao u konkretnom slučaju), sud će navedenim rješenjem istodobno zakazati i izvještajno ročište (čl. 133. st. 6. SZ). </w:t>
      </w:r>
    </w:p>
    <w:p w:rsidRDefault="000962A0" w:rsidP="00022EB9" w:rsidR="000962A0">
      <w:pPr>
        <w:jc w:val="both"/>
      </w:pPr>
    </w:p>
    <w:p w:rsidRDefault="000962A0" w:rsidP="00022EB9" w:rsidR="000962A0">
      <w:pPr>
        <w:jc w:val="both"/>
      </w:pPr>
      <w:r>
        <w:tab/>
        <w:t>S obzirom na to da je u konkretnom slučaju pronađena imovina koja ulazi u stečajnu masu ispunjene su pretpostavke iz članka 289. stavka 1. točke 3. SZ-a u vezi s odredbom članka 133. stavka 5. SZ-a, za nastavljanje postupka radi naknadne diobe. Zbog toga je, na temelju odredbe članka 133. stavka 5. u vezi s odredbom članka 289. stavka 1. točke 3. SZ-a odlučeno kao u točki I. izreke rješenja.</w:t>
      </w:r>
    </w:p>
    <w:p w:rsidRDefault="000962A0" w:rsidP="00022EB9" w:rsidR="000962A0">
      <w:pPr>
        <w:jc w:val="both"/>
      </w:pPr>
    </w:p>
    <w:p w:rsidRDefault="000962A0" w:rsidP="00280A14" w:rsidR="000962A0">
      <w:pPr>
        <w:jc w:val="both"/>
      </w:pPr>
      <w:r>
        <w:tab/>
        <w:t>Budući da u skraćenom stečajnom postupku stečajni vjerovnici nisu prijavili svoje tražbine, to su u skladu s odredbama članka 133. stavka 5. u vezi s odredbama članka 289. SZ-a, stečajni vjerovnici pozvani prijaviti svoje tražbine stečajnom upravitelju (točka II. izreke rješenja).</w:t>
      </w:r>
    </w:p>
    <w:p w:rsidRDefault="000962A0" w:rsidP="00280A14" w:rsidR="000962A0">
      <w:pPr>
        <w:jc w:val="both"/>
      </w:pPr>
    </w:p>
    <w:p w:rsidRDefault="000962A0" w:rsidP="00280A14" w:rsidR="000962A0">
      <w:pPr>
        <w:jc w:val="both"/>
      </w:pPr>
      <w:r>
        <w:tab/>
        <w:t>Razlučni i izlučni vjerovnici pozvani su, u točki III. izreke rješenja, obavijestiti stečajnog upravitelja o svojim razlučnim i izlučnim pravima (članak 129. stavak 1. podstavak 5. u vezi s člankom 133. stavak 5. i člankom 289. SZ).</w:t>
      </w:r>
    </w:p>
    <w:p w:rsidRDefault="000962A0" w:rsidP="00702DB5" w:rsidR="000962A0"/>
    <w:p w:rsidRDefault="000962A0" w:rsidP="00280A14" w:rsidR="000962A0">
      <w:pPr>
        <w:ind w:firstLine="708"/>
        <w:jc w:val="both"/>
      </w:pPr>
      <w: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članka 12. stavka 1. SZ-a o dostavi sudskih pismena pa se rokovi računaju od isteka osmoga dana od dana objave.</w:t>
      </w:r>
    </w:p>
    <w:p w:rsidRDefault="000962A0" w:rsidP="00702DB5" w:rsidR="000962A0"/>
    <w:p w:rsidRDefault="000962A0" w:rsidP="00280A14" w:rsidR="000962A0">
      <w:pPr>
        <w:jc w:val="both"/>
      </w:pPr>
      <w:r>
        <w:tab/>
        <w:t>Odluka iz točke IV. izreke rješenja temelji se na odredbi članka 129. stavka 1. podstavak 6. u vezi s člankom 133. stavkom 5. i člankom 289. SZ-a, odluka iz točke V. izreke rješenja temelji se na odredbi članka 133. stavka 5. u vezi s odredbama članka 130. SZ-a, a odluka iz točke VI. izreke ovog rješenja na odredbi članka 133. stavka 6. u vezi s odredbama članka 130. SZ-a.</w:t>
      </w:r>
    </w:p>
    <w:p w:rsidRDefault="000962A0" w:rsidP="00702DB5" w:rsidR="000962A0"/>
    <w:p w:rsidRDefault="000962A0" w:rsidP="00702DB5" w:rsidR="000962A0">
      <w:r>
        <w:tab/>
      </w:r>
      <w:r>
        <w:tab/>
      </w:r>
      <w:r>
        <w:tab/>
      </w:r>
      <w:r>
        <w:tab/>
        <w:t xml:space="preserve">           U Zagrebu 27. svibnja 2019.</w:t>
      </w:r>
    </w:p>
    <w:p w:rsidRDefault="000962A0" w:rsidP="00702DB5" w:rsidR="000962A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0962A0" w:rsidP="00555CAA" w:rsidR="000962A0">
      <w:pPr>
        <w:ind w:left="6372"/>
      </w:pPr>
      <w:r>
        <w:t xml:space="preserve"> Danijela Uzelac</w:t>
      </w:r>
      <w:r w:rsidR="00555CAA">
        <w:t>, v.r.</w:t>
      </w:r>
    </w:p>
    <w:p w:rsidRDefault="000962A0" w:rsidP="00280A14" w:rsidR="000962A0">
      <w:pPr>
        <w:ind w:firstLine="708" w:left="6372"/>
      </w:pPr>
    </w:p>
    <w:p w:rsidRDefault="000962A0" w:rsidP="00280A14" w:rsidR="000962A0">
      <w:pPr>
        <w:jc w:val="both"/>
      </w:pPr>
      <w:r>
        <w:t>Uputa o pravnom lijeku: Protiv ovog rješenja može se izjaviti žalba Visokom trgovačkom sudu Republike Hrvatske u roku od 8 dana od dostave rješenja, a ulaže se putem ovog suda u 2 primjerka za sud i po 1 za svaku protivnu stranku. Dostava se smatra obavljenom istekom osmoga dana od dana objave pismena na mrežnoj stranici e-Oglasna ploča sudova (članak 12. stavak 2. SZ).</w:t>
      </w:r>
    </w:p>
    <w:p w:rsidRDefault="000962A0" w:rsidP="00702DB5" w:rsidR="000962A0">
      <w:r>
        <w:tab/>
      </w:r>
    </w:p>
    <w:p w:rsidRDefault="00555CAA" w:rsidP="00555CAA" w:rsidR="00555CAA">
      <w:pPr>
        <w:jc w:val="right"/>
      </w:pPr>
      <w:r>
        <w:t>Za točnost otpravka:</w:t>
      </w:r>
    </w:p>
    <w:p w:rsidRDefault="00555CAA" w:rsidP="00555CAA" w:rsidR="00555CAA">
      <w:pPr>
        <w:jc w:val="right"/>
      </w:pPr>
      <w:r>
        <w:t>Katarina Franjić</w:t>
      </w:r>
    </w:p>
    <w:p w:rsidRDefault="00555CAA" w:rsidP="00702DB5" w:rsidR="00555CAA"/>
    <w:p w:rsidRDefault="000962A0" w:rsidP="00702DB5" w:rsidR="000962A0"/>
    <w:p w:rsidRDefault="000962A0" w:rsidP="00702DB5" w:rsidR="000962A0"/>
    <w:p w:rsidRDefault="000962A0" w:rsidR="000962A0"/>
    <w:sectPr w:rsidSect="00C14DA0" w:rsidR="000962A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340D3"/>
    <w:multiLevelType w:val="hybridMultilevel"/>
    <w:tmpl w:val="4B84755C"/>
    <w:lvl w:tplc="B68A463E" w:ilvl="0">
      <w:start w:val="1"/>
      <w:numFmt w:val="upperRoman"/>
      <w:lvlText w:val="%1.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6247159C"/>
    <w:multiLevelType w:val="hybridMultilevel"/>
    <w:tmpl w:val="90C68096"/>
    <w:lvl w:tplc="D9A0597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4759AD"/>
    <w:rsid w:val="00000E39"/>
    <w:rsid w:val="00022EB9"/>
    <w:rsid w:val="000962A0"/>
    <w:rsid w:val="00237190"/>
    <w:rsid w:val="00280A14"/>
    <w:rsid w:val="002A050E"/>
    <w:rsid w:val="002D3106"/>
    <w:rsid w:val="002F3F7C"/>
    <w:rsid w:val="004374C7"/>
    <w:rsid w:val="004759AD"/>
    <w:rsid w:val="004C3007"/>
    <w:rsid w:val="0051655D"/>
    <w:rsid w:val="00555CAA"/>
    <w:rsid w:val="006D1C1B"/>
    <w:rsid w:val="00702DB5"/>
    <w:rsid w:val="0074734B"/>
    <w:rsid w:val="00875810"/>
    <w:rsid w:val="008A10BA"/>
    <w:rsid w:val="00940817"/>
    <w:rsid w:val="00AB7E4A"/>
    <w:rsid w:val="00B9766A"/>
    <w:rsid w:val="00C14DA0"/>
    <w:rsid w:val="00D94F70"/>
    <w:rsid w:val="00DD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4DA0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A10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0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0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0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0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2019.</izvorni_sadrzaj>
    <derivirana_varijabla naziv="DomainObject.Predmet.DatumRjesavanja_1">2.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St-1549/2018</izvorni_sadrzaj>
    <derivirana_varijabla naziv="DomainObject.Predmet.OznakaBroj_1">St-1549/2018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Sanda</izvorni_sadrzaj>
    <derivirana_varijabla naziv="DomainObject.Predmet.PredmetRijesio.Ime_1">Sanda</derivirana_varijabla>
  </DomainObject.Predmet.PredmetRijesio.Ime>
  <DomainObject.Predmet.PredmetRijesio.Oib>
    <izvorni_sadrzaj>92787186404</izvorni_sadrzaj>
    <derivirana_varijabla naziv="DomainObject.Predmet.PredmetRijesio.Oib_1">92787186404</derivirana_varijabla>
  </DomainObject.Predmet.PredmetRijesio.Oib>
  <DomainObject.Predmet.PredmetRijesio.Prezime>
    <izvorni_sadrzaj>Jeromela</izvorni_sadrzaj>
    <derivirana_varijabla naziv="DomainObject.Predmet.PredmetRijesio.Prezime_1">Jeromela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ŠESTI NEPLAN jednostavno društvo s ograničenom odgovornošću za ugostiteljstvo zastupanog po punomoćniku Nenad Stipanović</izvorni_sadrzaj>
    <derivirana_varijabla naziv="DomainObject.Predmet.ProtustrankaFormated_1">  ŠESTI NEPLAN jednostavno društvo s ograničenom odgovornošću za ugostiteljstvo zastupanog po punomoćniku Nenad Stipanović</derivirana_varijabla>
  </DomainObject.Predmet.ProtustrankaFormated>
  <DomainObject.Predmet.ProtustrankaFormatedOIB>
    <izvorni_sadrzaj>  ŠESTI NEPLAN jednostavno društvo s ograničenom odgovornošću za ugostiteljstvo, OIB 91439053695 zastupanog po punomoćniku Nenad Stipanović</izvorni_sadrzaj>
    <derivirana_varijabla naziv="DomainObject.Predmet.ProtustrankaFormatedOIB_1">  ŠESTI NEPLAN jednostavno društvo s ograničenom odgovornošću za ugostiteljstvo, OIB 91439053695 zastupanog po punomoćniku Nenad Stipanović</derivirana_varijabla>
  </DomainObject.Predmet.ProtustrankaFormatedOIB>
  <DomainObject.Predmet.ProtustrankaFormatedWithAdress>
    <izvorni_sadrzaj> ŠESTI NEPLAN jednostavno društvo s ograničenom odgovornošću za ugostiteljstvo, Ante Starčevića 89, 44430 Hrvatska Kostajnica zastupanog po punomoćniku Nenad Stipanović</izvorni_sadrzaj>
    <derivirana_varijabla naziv="DomainObject.Predmet.ProtustrankaFormatedWithAdress_1"> ŠESTI NEPLAN jednostavno društvo s ograničenom odgovornošću za ugostiteljstvo, Ante Starčevića 89, 44430 Hrvatska Kostajnica zastupanog po punomoćniku Nenad Stipanović</derivirana_varijabla>
  </DomainObject.Predmet.ProtustrankaFormatedWithAdress>
  <DomainObject.Predmet.ProtustrankaFormatedWithAdressOIB>
    <izvorni_sadrzaj> ŠESTI NEPLAN jednostavno društvo s ograničenom odgovornošću za ugostiteljstvo, OIB 91439053695, Ante Starčevića 89, 44430 Hrvatska Kostajnica zastupanog po punomoćniku Nenad Stipanović</izvorni_sadrzaj>
    <derivirana_varijabla naziv="DomainObject.Predmet.ProtustrankaFormatedWithAdressOIB_1"> ŠESTI NEPLAN jednostavno društvo s ograničenom odgovornošću za ugostiteljstvo, OIB 91439053695, Ante Starčevića 89, 44430 Hrvatska Kostajnica zastupanog po punomoćniku Nenad Stipanović</derivirana_varijabla>
  </DomainObject.Predmet.ProtustrankaFormatedWithAdressOIB>
  <DomainObject.Predmet.ProtustrankaWithAdress>
    <izvorni_sadrzaj>ŠESTI NEPLAN jednostavno društvo s ograničenom odgovornošću za ugostiteljstvo Ante Starčevića 89, 44430 Hrvatska Kostajnica</izvorni_sadrzaj>
    <derivirana_varijabla naziv="DomainObject.Predmet.ProtustrankaWithAdress_1">ŠESTI NEPLAN jednostavno društvo s ograničenom odgovornošću za ugostiteljstvo Ante Starčevića 89, 44430 Hrvatska Kostajnica</derivirana_varijabla>
  </DomainObject.Predmet.ProtustrankaWithAdress>
  <DomainObject.Predmet.ProtustrankaWithAdressOIB>
    <izvorni_sadrzaj>ŠESTI NEPLAN jednostavno društvo s ograničenom odgovornošću za ugostiteljstvo, OIB 91439053695, Ante Starčevića 89, 44430 Hrvatska Kostajnica</izvorni_sadrzaj>
    <derivirana_varijabla naziv="DomainObject.Predmet.ProtustrankaWithAdressOIB_1">ŠESTI NEPLAN jednostavno društvo s ograničenom odgovornošću za ugostiteljstvo, OIB 91439053695, Ante Starčevića 89, 44430 Hrvatska Kostajnica</derivirana_varijabla>
  </DomainObject.Predmet.ProtustrankaWithAdressOIB>
  <DomainObject.Predmet.ProtustrankaNazivFormated>
    <izvorni_sadrzaj>ŠESTI NEPLAN jednostavno društvo s ograničenom odgovornošću za ugostiteljstvo</izvorni_sadrzaj>
    <derivirana_varijabla naziv="DomainObject.Predmet.ProtustrankaNazivFormated_1">ŠESTI NEPLAN jednostavno društvo s ograničenom odgovornošću za ugostiteljstvo</derivirana_varijabla>
  </DomainObject.Predmet.ProtustrankaNazivFormated>
  <DomainObject.Predmet.ProtustrankaNazivFormatedOIB>
    <izvorni_sadrzaj>ŠESTI NEPLAN jednostavno društvo s ograničenom odgovornošću za ugostiteljstvo, OIB 91439053695</izvorni_sadrzaj>
    <derivirana_varijabla naziv="DomainObject.Predmet.ProtustrankaNazivFormatedOIB_1">ŠESTI NEPLAN jednostavno društvo s ograničenom odgovornošću za ugostiteljstvo, OIB 91439053695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ŠESTI NEPLAN jednostavno društvo s ograničenom odgovornošću za ugostiteljstvo zastupanog po punomoćniku Nenad Stipanović</item>
    </izvorni_sadrzaj>
    <derivirana_varijabla naziv="DomainObject.Predmet.ProtuStrankaListFormated_1">
      <item>ŠESTI NEPLAN jednostavno društvo s ograničenom odgovornošću za ugostiteljstvo zastupanog po punomoćniku Nenad Stipanović</item>
    </derivirana_varijabla>
  </DomainObject.Predmet.ProtuStrankaListFormated>
  <DomainObject.Predmet.ProtuStrankaListFormatedOIB>
    <izvorni_sadrzaj>
      <item>ŠESTI NEPLAN jednostavno društvo s ograničenom odgovornošću za ugostiteljstvo, OIB 91439053695 zastupanog po punomoćniku Nenad Stipanović</item>
    </izvorni_sadrzaj>
    <derivirana_varijabla naziv="DomainObject.Predmet.ProtuStrankaListFormatedOIB_1">
      <item>ŠESTI NEPLAN jednostavno društvo s ograničenom odgovornošću za ugostiteljstvo, OIB 91439053695 zastupanog po punomoćniku Nenad Stipanović</item>
    </derivirana_varijabla>
  </DomainObject.Predmet.ProtuStrankaListFormatedOIB>
  <DomainObject.Predmet.ProtuStrankaListFormatedWithAdress>
    <izvorni_sadrzaj>
      <item>ŠESTI NEPLAN jednostavno društvo s ograničenom odgovornošću za ugostiteljstvo, Ante Starčevića 89, 44430 Hrvatska Kostajnica zastupanog po punomoćniku Nenad Stipanović</item>
    </izvorni_sadrzaj>
    <derivirana_varijabla naziv="DomainObject.Predmet.ProtuStrankaListFormatedWithAdress_1">
      <item>ŠESTI NEPLAN jednostavno društvo s ograničenom odgovornošću za ugostiteljstvo, Ante Starčevića 89, 44430 Hrvatska Kostajnica zastupanog po punomoćniku Nenad Stipanović</item>
    </derivirana_varijabla>
  </DomainObject.Predmet.ProtuStrankaListFormatedWithAdress>
  <DomainObject.Predmet.ProtuStrankaListFormatedWithAdressOIB>
    <izvorni_sadrzaj>
      <item>ŠESTI NEPLAN jednostavno društvo s ograničenom odgovornošću za ugostiteljstvo, OIB 91439053695, Ante Starčevića 89, 44430 Hrvatska Kostajnica zastupanog po punomoćniku Nenad Stipanović</item>
    </izvorni_sadrzaj>
    <derivirana_varijabla naziv="DomainObject.Predmet.ProtuStrankaListFormatedWithAdressOIB_1">
      <item>ŠESTI NEPLAN jednostavno društvo s ograničenom odgovornošću za ugostiteljstvo, OIB 91439053695, Ante Starčevića 89, 44430 Hrvatska Kostajnica zastupanog po punomoćniku Nenad Stipanović</item>
    </derivirana_varijabla>
  </DomainObject.Predmet.ProtuStrankaListFormatedWithAdressOIB>
  <DomainObject.Predmet.ProtuStrankaListNazivFormated>
    <izvorni_sadrzaj>
      <item>ŠESTI NEPLAN jednostavno društvo s ograničenom odgovornošću za ugostiteljstvo</item>
    </izvorni_sadrzaj>
    <derivirana_varijabla naziv="DomainObject.Predmet.ProtuStrankaListNazivFormated_1">
      <item>ŠESTI NEPLAN jednostavno društvo s ograničenom odgovornošću za ugostiteljstvo</item>
    </derivirana_varijabla>
  </DomainObject.Predmet.ProtuStrankaListNazivFormated>
  <DomainObject.Predmet.ProtuStrankaListNazivFormatedOIB>
    <izvorni_sadrzaj>
      <item>ŠESTI NEPLAN jednostavno društvo s ograničenom odgovornošću za ugostiteljstvo, OIB 91439053695</item>
    </izvorni_sadrzaj>
    <derivirana_varijabla naziv="DomainObject.Predmet.ProtuStrankaListNazivFormatedOIB_1">
      <item>ŠESTI NEPLAN jednostavno društvo s ograničenom odgovornošću za ugostiteljstvo, OIB 91439053695</item>
    </derivirana_varijabla>
  </DomainObject.Predmet.ProtuStrankaListNazivFormatedOIB>
  <DomainObject.Predmet.OstaliListFormated>
    <izvorni_sadrzaj>
      <item>Nenad Stipanović punomoćnik sudionika u postupku ŠESTI NEPLAN jednostavno društvo s ograničenom odgovornošću za ugostiteljstvo</item>
    </izvorni_sadrzaj>
    <derivirana_varijabla naziv="DomainObject.Predmet.OstaliListFormated_1">
      <item>Nenad Stipanović punomoćnik sudionika u postupku ŠESTI NEPLAN jednostavno društvo s ograničenom odgovornošću za ugostiteljstvo</item>
    </derivirana_varijabla>
  </DomainObject.Predmet.OstaliListFormated>
  <DomainObject.Predmet.OstaliListFormatedOIB>
    <izvorni_sadrzaj>
      <item>Nenad Stipanović, OIB 34263792947 punomoćnik sudionika u postupku ŠESTI NEPLAN jednostavno društvo s ograničenom odgovornošću za ugostiteljstvo</item>
    </izvorni_sadrzaj>
    <derivirana_varijabla naziv="DomainObject.Predmet.OstaliListFormatedOIB_1">
      <item>Nenad Stipanović, OIB 34263792947 punomoćnik sudionika u postupku ŠESTI NEPLAN jednostavno društvo s ograničenom odgovornošću za ugostiteljstvo</item>
    </derivirana_varijabla>
  </DomainObject.Predmet.OstaliListFormatedOIB>
  <DomainObject.Predmet.OstaliListFormatedWithAdress>
    <izvorni_sadrzaj>
      <item>Nenad Stipanović, Ulica 6.kolovoza 1995. 6, 44430 Hrvatska Kostajnica punomoćnik sudionika u postupku ŠESTI NEPLAN jednostavno društvo s ograničenom odgovornošću za ugostiteljstvo</item>
    </izvorni_sadrzaj>
    <derivirana_varijabla naziv="DomainObject.Predmet.OstaliListFormatedWithAdress_1">
      <item>Nenad Stipanović, Ulica 6.kolovoza 1995. 6, 44430 Hrvatska Kostajnica punomoćnik sudionika u postupku ŠESTI NEPLAN jednostavno društvo s ograničenom odgovornošću za ugostiteljstvo</item>
    </derivirana_varijabla>
  </DomainObject.Predmet.OstaliListFormatedWithAdress>
  <DomainObject.Predmet.OstaliListFormatedWithAdressOIB>
    <izvorni_sadrzaj>
      <item>Nenad Stipanović, OIB 34263792947, Ulica 6.kolovoza 1995. 6, 44430 Hrvatska Kostajnica punomoćnik sudionika u postupku ŠESTI NEPLAN jednostavno društvo s ograničenom odgovornošću za ugostiteljstvo</item>
    </izvorni_sadrzaj>
    <derivirana_varijabla naziv="DomainObject.Predmet.OstaliListFormatedWithAdressOIB_1">
      <item>Nenad Stipanović, OIB 34263792947, Ulica 6.kolovoza 1995. 6, 44430 Hrvatska Kostajnica punomoćnik sudionika u postupku ŠESTI NEPLAN jednostavno društvo s ograničenom odgovornošću za ugostiteljstvo</item>
    </derivirana_varijabla>
  </DomainObject.Predmet.OstaliListFormatedWithAdressOIB>
  <DomainObject.Predmet.OstaliListNazivFormated>
    <izvorni_sadrzaj>
      <item>Nenad Stipanović</item>
    </izvorni_sadrzaj>
    <derivirana_varijabla naziv="DomainObject.Predmet.OstaliListNazivFormated_1">
      <item>Nenad Stipanović</item>
    </derivirana_varijabla>
  </DomainObject.Predmet.OstaliListNazivFormated>
  <DomainObject.Predmet.OstaliListNazivFormatedOIB>
    <izvorni_sadrzaj>
      <item>Nenad Stipanović, OIB 34263792947</item>
    </izvorni_sadrzaj>
    <derivirana_varijabla naziv="DomainObject.Predmet.OstaliListNazivFormatedOIB_1">
      <item>Nenad Stipanović, OIB 34263792947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ŠESTI NEPLAN jednostavno društvo s ograničenom odgovornošću za ugostiteljstvo</izvorni_sadrzaj>
    <derivirana_varijabla naziv="DomainObject.Predmet.ProtustrankaIDrugi_1">ŠESTI NEPLAN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ŠESTI NEPLAN jednostavno društvo s ograničenom odgovornošću za ugostiteljstvo, OIB 91439053695, Ante Starčevića 89, 44430 Hrvatska Kostajnica</izvorni_sadrzaj>
    <derivirana_varijabla naziv="DomainObject.Predmet.ProtustrankaIDrugiAdressOIB_1">ŠESTI NEPLAN jednostavno društvo s ograničenom odgovornošću za ugostiteljstvo, OIB 91439053695,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2018.</izvorni_sadrzaj>
    <derivirana_varijabla naziv="DomainObject.Predmet.OdlukaRjesenje.DatumDonosenjaOdluke_1">11. rujna 2018.</derivirana_varijabla>
  </DomainObject.Predmet.OdlukaRjesenje.DatumDonosenjaOdluke>
  <DomainObject.Predmet.OdlukaRjesenje.DatumPravomocnosti>
    <izvorni_sadrzaj>28. rujna 2018.</izvorni_sadrzaj>
    <derivirana_varijabla naziv="DomainObject.Predmet.OdlukaRjesenje.DatumPravomocnosti_1">28. rujna 2018.</derivirana_varijabla>
  </DomainObject.Predmet.OdlukaRjesenje.DatumPravomocnosti>
  <DomainObject.Predmet.OdlukaRjesenje.Oznaka>
    <izvorni_sadrzaj>St-1549/2018-6</izvorni_sadrzaj>
    <derivirana_varijabla naziv="DomainObject.Predmet.OdlukaRjesenje.Oznaka_1">St-1549/2018-6</derivirana_varijabla>
  </DomainObject.Predmet.OdlukaRjesenje.Oznaka>
  <DomainObject.Predmet.SudioniciListNaziv>
    <izvorni_sadrzaj>
      <item>FINA Regionalni centar Zagreb</item>
      <item>ŠESTI NEPLAN jednostavno društvo s ograničenom odgovornošću za ugostiteljstvo</item>
      <item>Nenad Stipanović</item>
    </izvorni_sadrzaj>
    <derivirana_varijabla naziv="DomainObject.Predmet.SudioniciListNaziv_1">
      <item>FINA Regionalni centar Zagreb</item>
      <item>ŠESTI NEPLAN jednostavno društvo s ograničenom odgovornošću za ugostiteljstvo</item>
      <item>Nenad Stipanović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ŠESTI NEPLAN jednostavno društvo s ograničenom odgovornošću za ugostiteljstvo, OIB 91439053695, Ante Starčevića 89,44430 Hrvatska Kostajnica</item>
      <item>Nenad Stipanović, OIB 34263792947, Ulica 6.kolovoza 1995. 6,44430 Hrvatska Kostajnica</item>
    </izvorni_sadrzaj>
    <derivirana_varijabla naziv="DomainObject.Predmet.SudioniciListAdressOIB_1">
      <item>FINA Regionalni centar Zagreb, OIB 85821130368, Trg svibanjskih žrtava 1995. br. 1,10000 Zagreb</item>
      <item>ŠESTI NEPLAN jednostavno društvo s ograničenom odgovornošću za ugostiteljstvo, OIB 91439053695, Ante Starčevića 89,44430 Hrvatska Kostajnica</item>
      <item>Nenad Stipanović, OIB 34263792947, Ulica 6.kolovoza 1995. 6,44430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91439053695</item>
      <item>, OIB 34263792947</item>
    </izvorni_sadrzaj>
    <derivirana_varijabla naziv="DomainObject.Predmet.SudioniciListNazivOIB_1">
      <item>, OIB 85821130368</item>
      <item>, OIB 91439053695</item>
      <item>, OIB 34263792947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St-1549/2018-15</izvorni_sadrzaj>
    <derivirana_varijabla naziv="DomainObject.PredzadnjaOdlukaIzPredmeta.Oznaka_1">St-1549/2018-15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1148</properties:Words>
  <properties:Characters>6164</properties:Characters>
  <properties:Lines>142</properties:Lines>
  <properties:Paragraphs>37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2019-05-23T12:32:00Z</dcterms:created>
  <dc:creator>Korisnik</dc:creator>
  <dc:description/>
  <cp:keywords/>
  <cp:lastModifiedBy>Katarina Franjić</cp:lastModifiedBy>
  <dcterms:modified xmlns:xsi="http://www.w3.org/2001/XMLSchema-instance" xsi:type="dcterms:W3CDTF">2019-05-27T08:21:00Z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(st-1549-18 5. rješenje naknadna dioba-novčana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