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e205" w14:paraId="f16e205" w:rsidRDefault="00A53415" w:rsidP="005A2A88" w:rsidR="005A2A88">
      <w:pPr>
        <w:jc w:val="right"/>
        <w15:collapsed w:val="false"/>
      </w:pPr>
      <w:bookmarkStart w:name="_GoBack" w:id="0"/>
      <w:bookmarkEnd w:id="0"/>
      <w:r>
        <w:t>13 St-1399/16-23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A53415" w:rsidP="00A53415" w:rsidR="00A53415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Vukovar, za otvaranje  stečajnog postupka nad dužnikom </w:t>
      </w:r>
      <w:r>
        <w:rPr>
          <w:color w:val="000000"/>
        </w:rPr>
        <w:t>ĐIR j.d.o.o. za ugostiteljstvo i usluge Županja, J.J.Strossmayera 23, MBS 030143359, OIB 62447405233</w:t>
      </w:r>
      <w:r>
        <w:rPr>
          <w:bCs/>
        </w:rPr>
        <w:t>, dana 1</w:t>
      </w:r>
      <w:r w:rsidR="001210CC">
        <w:rPr>
          <w:bCs/>
        </w:rPr>
        <w:t xml:space="preserve">3. veljače 2018. </w:t>
      </w:r>
      <w:r>
        <w:rPr>
          <w:bCs/>
        </w:rPr>
        <w:t xml:space="preserve">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1210CC">
        <w:t xml:space="preserve"> </w:t>
      </w:r>
      <w:r w:rsidR="001210CC">
        <w:rPr>
          <w:color w:val="000000"/>
        </w:rPr>
        <w:t>ĐIR j.d.o.o. za ugostiteljstvo i usluge Županja, J.J.Strossmayera 23, MBS 030143359, OIB 62447405233,</w:t>
      </w:r>
      <w:r>
        <w:t xml:space="preserve"> da u roku od 15 dana solidarno uplate na sudski depozit ovog suda broj HR31 2390 0011 3000 0020 0 s pozivom na broj HR05 272-</w:t>
      </w:r>
      <w:r w:rsidR="006D4151">
        <w:t>1399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6D4151">
        <w:t>15</w:t>
      </w:r>
      <w:r w:rsidR="006B7E72">
        <w:t>.000,00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D4151" w:rsidP="006D4151" w:rsidR="006D4151">
      <w:pPr>
        <w:ind w:firstLine="720"/>
        <w:jc w:val="both"/>
        <w:rPr>
          <w:bCs/>
        </w:rPr>
      </w:pPr>
      <w:r>
        <w:t xml:space="preserve">Podneskom zaprimljenim, kod ovog suda dana 24. ožujka 2016 godine, vjerovnik </w:t>
      </w:r>
      <w:r>
        <w:rPr>
          <w:bCs/>
        </w:rPr>
        <w:t xml:space="preserve">RH Ministarstvo financija, Porezna uprava, Područni ured Slavonija i Baranja, Vukovar, zastupana po </w:t>
      </w:r>
      <w:r>
        <w:t xml:space="preserve">Županijskom državnom odvjetništvu u Vukovaru podnijela je prijedlog za otvaranjem stečajnog postupka nad dužnikom </w:t>
      </w:r>
      <w:r>
        <w:rPr>
          <w:color w:val="000000"/>
        </w:rPr>
        <w:t>ĐIR j.d.o.o. za ugostiteljstvo i usluge Županja, J.J.Strossmayera 23, MBS 030143359, OIB 62447405233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1210CC" w:rsidP="00397F65" w:rsidR="001210CC">
      <w:pPr>
        <w:jc w:val="center"/>
      </w:pPr>
    </w:p>
    <w:p w:rsidRDefault="001210CC" w:rsidP="001210CC" w:rsidR="00397F65">
      <w:pPr>
        <w:jc w:val="right"/>
      </w:pPr>
      <w:r w:rsidRPr="001210CC">
        <w:t>13 St-1399/16-23</w:t>
      </w: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>
        <w:t>1</w:t>
      </w:r>
      <w:r w:rsidR="001057CD">
        <w:t xml:space="preserve">3. veljače 2018. </w:t>
      </w:r>
      <w:r w:rsidR="00BF312F">
        <w:t>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6D4151">
        <w:t>15.000,00 kn (troškovi otvaranja stečajnog postupka, troškovi stečajnog upravitelja, troškovi knjigovodstva i arhiviranja građe).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ED63F9">
        <w:t>1</w:t>
      </w:r>
      <w:r w:rsidR="001057CD">
        <w:t xml:space="preserve">3. veljače 2018.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A53415" w:rsidP="00C46A36" w:rsidR="00C46A36">
      <w:pPr>
        <w:numPr>
          <w:ilvl w:val="0"/>
          <w:numId w:val="11"/>
        </w:numPr>
        <w:jc w:val="both"/>
      </w:pPr>
      <w:r>
        <w:t>Predlagatelj- RH MF po ŽDO Vukovar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1210CC">
        <w:t>Dalibor Kobaš, Županja, J.j.Strossmayera 23</w:t>
      </w:r>
    </w:p>
    <w:p w:rsidRDefault="00C46A36" w:rsidP="001210CC" w:rsidR="00067E11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1210CC">
        <w:t>Zlatko Markasović,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1210CC" w:rsidP="008301EE" w:rsidR="008301EE">
      <w:pPr>
        <w:numPr>
          <w:ilvl w:val="0"/>
          <w:numId w:val="11"/>
        </w:numPr>
        <w:jc w:val="both"/>
      </w:pPr>
      <w:r>
        <w:t>kal. 12/3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057CD"/>
    <w:rsid w:val="0011363F"/>
    <w:rsid w:val="001210C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6D4151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3415"/>
    <w:rsid w:val="00A5614E"/>
    <w:rsid w:val="00A57238"/>
    <w:rsid w:val="00A65909"/>
    <w:rsid w:val="00AE015B"/>
    <w:rsid w:val="00B0320C"/>
    <w:rsid w:val="00B05391"/>
    <w:rsid w:val="00B12A5E"/>
    <w:rsid w:val="00B14A73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8101F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0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37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ĐIR jednostavno društvo s ograničenom odgovornošću  za ugostiteljstvo i usluge</izvorni_sadrzaj>
    <derivirana_varijabla naziv="DomainObject.Predmet.ProtustrankaFormated_1">  ĐIR jednostavno društvo s ograničenom odgovornošću  za ugostiteljstvo i usluge</derivirana_varijabla>
  </DomainObject.Predmet.ProtustrankaFormated>
  <DomainObject.Predmet.ProtustrankaFormatedOIB>
    <izvorni_sadrzaj>  ĐIR jednostavno društvo s ograničenom odgovornošću  za ugostiteljstvo i usluge, OIB 62447405233</izvorni_sadrzaj>
    <derivirana_varijabla naziv="DomainObject.Predmet.ProtustrankaFormatedOIB_1">  ĐIR jednostavno društvo s ograničenom odgovornošću  za ugostiteljstvo i usluge, OIB 62447405233</derivirana_varijabla>
  </DomainObject.Predmet.ProtustrankaFormatedOIB>
  <DomainObject.Predmet.ProtustrankaFormatedWithAdress>
    <izvorni_sadrzaj> ĐIR jednostavno društvo s ograničenom odgovornošću  za ugostiteljstvo i usluge, J. J. Strossmayera 23, 32270 Županja</izvorni_sadrzaj>
    <derivirana_varijabla naziv="DomainObject.Predmet.ProtustrankaFormatedWithAdress_1"> ĐIR jednostavno društvo s ograničenom odgovornošću  za ugostiteljstvo i usluge, J. J. Strossmayera 23, 32270 Županja</derivirana_varijabla>
  </DomainObject.Predmet.ProtustrankaFormatedWithAdress>
  <DomainObject.Predmet.ProtustrankaFormatedWithAdressOIB>
    <izvorni_sadrzaj> ĐIR jednostavno društvo s ograničenom odgovornošću  za ugostiteljstvo i usluge, OIB 62447405233, J. J. Strossmayera 23, 32270 Županja</izvorni_sadrzaj>
    <derivirana_varijabla naziv="DomainObject.Predmet.ProtustrankaFormatedWithAdressOIB_1"> ĐIR jednostavno društvo s ograničenom odgovornošću  za ugostiteljstvo i usluge, OIB 62447405233, J. J. Strossmayera 23, 32270 Županja</derivirana_varijabla>
  </DomainObject.Predmet.ProtustrankaFormatedWithAdressOIB>
  <DomainObject.Predmet.ProtustrankaWithAdress>
    <izvorni_sadrzaj>ĐIR jednostavno društvo s ograničenom odgovornošću  za ugostiteljstvo i usluge J. J. Strossmayera 23, 32270 Županja</izvorni_sadrzaj>
    <derivirana_varijabla naziv="DomainObject.Predmet.ProtustrankaWithAdress_1">ĐIR jednostavno društvo s ograničenom odgovornošću  za ugostiteljstvo i usluge J. J. Strossmayera 23, 32270 Županja</derivirana_varijabla>
  </DomainObject.Predmet.ProtustrankaWithAdress>
  <DomainObject.Predmet.ProtustrankaWithAdressOIB>
    <izvorni_sadrzaj>ĐIR jednostavno društvo s ograničenom odgovornošću  za ugostiteljstvo i usluge, OIB 62447405233, J. J. Strossmayera 23, 32270 Županja</izvorni_sadrzaj>
    <derivirana_varijabla naziv="DomainObject.Predmet.ProtustrankaWithAdressOIB_1">ĐIR jednostavno društvo s ograničenom odgovornošću  za ugostiteljstvo i usluge, OIB 62447405233, J. J. Strossmayera 23, 32270 Županja</derivirana_varijabla>
  </DomainObject.Predmet.ProtustrankaWithAdressOIB>
  <DomainObject.Predmet.ProtustrankaNazivFormated>
    <izvorni_sadrzaj>ĐIR jednostavno društvo s ograničenom odgovornošću  za ugostiteljstvo i usluge</izvorni_sadrzaj>
    <derivirana_varijabla naziv="DomainObject.Predmet.ProtustrankaNazivFormated_1">ĐIR jednostavno društvo s ograničenom odgovornošću  za ugostiteljstvo i usluge</derivirana_varijabla>
  </DomainObject.Predmet.ProtustrankaNazivFormated>
  <DomainObject.Predmet.ProtustrankaNazivFormatedOIB>
    <izvorni_sadrzaj>ĐIR jednostavno društvo s ograničenom odgovornošću  za ugostiteljstvo i usluge, OIB 62447405233</izvorni_sadrzaj>
    <derivirana_varijabla naziv="DomainObject.Predmet.ProtustrankaNazivFormatedOIB_1">ĐIR jednostavno društvo s ograničenom odgovornošću  za ugostiteljstvo i usluge, OIB 62447405233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ĐIR jednostavno društvo s ograničenom odgovornošću  za ugostiteljstvo i usluge</item>
    </izvorni_sadrzaj>
    <derivirana_varijabla naziv="DomainObject.Predmet.ProtuStrankaListFormated_1">
      <item>ĐIR jednostavno društvo s ograničenom odgovornošću  za ugostiteljstvo i usluge</item>
    </derivirana_varijabla>
  </DomainObject.Predmet.ProtuStrankaListFormated>
  <DomainObject.Predmet.ProtuStrankaListFormatedOIB>
    <izvorni_sadrzaj>
      <item>ĐIR jednostavno društvo s ograničenom odgovornošću  za ugostiteljstvo i usluge, OIB 62447405233</item>
    </izvorni_sadrzaj>
    <derivirana_varijabla naziv="DomainObject.Predmet.ProtuStrankaListFormatedOIB_1">
      <item>ĐIR jednostavno društvo s ograničenom odgovornošću  za ugostiteljstvo i usluge, OIB 62447405233</item>
    </derivirana_varijabla>
  </DomainObject.Predmet.ProtuStrankaListFormatedOIB>
  <DomainObject.Predmet.ProtuStrankaListFormatedWithAdress>
    <izvorni_sadrzaj>
      <item>ĐIR jednostavno društvo s ograničenom odgovornošću  za ugostiteljstvo i usluge, J. J. Strossmayera 23, 32270 Županja</item>
    </izvorni_sadrzaj>
    <derivirana_varijabla naziv="DomainObject.Predmet.ProtuStrankaListFormatedWithAdress_1">
      <item>ĐIR jednostavno društvo s ograničenom odgovornošću  za ugostiteljstvo i usluge, J. J. Strossmayera 23, 32270 Županja</item>
    </derivirana_varijabla>
  </DomainObject.Predmet.ProtuStrankaListFormatedWithAdress>
  <DomainObject.Predmet.ProtuStrankaListFormatedWithAdressOIB>
    <izvorni_sadrzaj>
      <item>ĐIR jednostavno društvo s ograničenom odgovornošću  za ugostiteljstvo i usluge, OIB 62447405233, J. J. Strossmayera 23, 32270 Županja</item>
    </izvorni_sadrzaj>
    <derivirana_varijabla naziv="DomainObject.Predmet.ProtuStrankaListFormatedWithAdressOIB_1">
      <item>ĐIR jednostavno društvo s ograničenom odgovornošću  za ugostiteljstvo i usluge, OIB 62447405233, J. J. Strossmayera 23, 32270 Županja</item>
    </derivirana_varijabla>
  </DomainObject.Predmet.ProtuStrankaListFormatedWithAdressOIB>
  <DomainObject.Predmet.ProtuStrankaListNazivFormated>
    <izvorni_sadrzaj>
      <item>ĐIR jednostavno društvo s ograničenom odgovornošću  za ugostiteljstvo i usluge</item>
    </izvorni_sadrzaj>
    <derivirana_varijabla naziv="DomainObject.Predmet.ProtuStrankaListNazivFormated_1">
      <item>ĐIR jednostavno društvo s ograničenom odgovornošću  za ugostiteljstvo i usluge</item>
    </derivirana_varijabla>
  </DomainObject.Predmet.ProtuStrankaListNazivFormated>
  <DomainObject.Predmet.ProtuStrankaListNazivFormatedOIB>
    <izvorni_sadrzaj>
      <item>ĐIR jednostavno društvo s ograničenom odgovornošću  za ugostiteljstvo i usluge, OIB 62447405233</item>
    </izvorni_sadrzaj>
    <derivirana_varijabla naziv="DomainObject.Predmet.ProtuStrankaListNazivFormatedOIB_1">
      <item>ĐIR jednostavno društvo s ograničenom odgovornošću  za ugostiteljstvo i usluge, OIB 62447405233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ĐIR jednostavno društvo s ograničenom odgovornošću  za ugostiteljstvo i usluge</izvorni_sadrzaj>
    <derivirana_varijabla naziv="DomainObject.Predmet.ProtustrankaIDrugi_1">ĐIR jednostavno društvo s ograničenom odgovornošću  za ugostiteljstvo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ĐIR jednostavno društvo s ograničenom odgovornošću  za ugostiteljstvo i usluge, OIB 62447405233, J. J. Strossmayera 23, 32270 Županja</izvorni_sadrzaj>
    <derivirana_varijabla naziv="DomainObject.Predmet.ProtustrankaIDrugiAdressOIB_1">ĐIR jednostavno društvo s ograničenom odgovornošću  za ugostiteljstvo i usluge, OIB 62447405233, J. J. Strossmayera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ĐIR jednostavno društvo s ograničenom odgovornošću  za ugostiteljstvo i usluge</item>
      <item>RH MF PU PODRUČNI URED SLAVONIJE I BARANJE POREZNO MJESTO VUKOVAR</item>
    </izvorni_sadrzaj>
    <derivirana_varijabla naziv="DomainObject.Predmet.SudioniciListNaziv_1">
      <item>ĐIR jednostavno društvo s ograničenom odgovornošću  za ugostiteljstvo i usluge</item>
      <item>RH MF PU PODRUČNI URED SLAVONIJE I BARANJE POREZNO MJESTO VUKOVAR</item>
    </derivirana_varijabla>
  </DomainObject.Predmet.SudioniciListNaziv>
  <DomainObject.Predmet.SudioniciListAdressOIB>
    <izvorni_sadrzaj>
      <item>ĐIR jednostavno društvo s ograničenom odgovornošću  za ugostiteljstvo i usluge, OIB 62447405233, J. J. Strossmayera 23,32270 Županja</item>
      <item>RH MF PU PODRUČNI URED SLAVONIJE I BARANJE POREZNO MJESTO VUKOVAR, OIB 18683136487</item>
    </izvorni_sadrzaj>
    <derivirana_varijabla naziv="DomainObject.Predmet.SudioniciListAdressOIB_1">
      <item>ĐIR jednostavno društvo s ograničenom odgovornošću  za ugostiteljstvo i usluge, OIB 62447405233, J. J. Strossmayera 23,32270 Županja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62447405233</item>
      <item>, OIB 18683136487</item>
    </izvorni_sadrzaj>
    <derivirana_varijabla naziv="DomainObject.Predmet.SudioniciListNazivOIB_1">
      <item>, OIB 62447405233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2901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2018-02-13T11:33:00Z</dcterms:created>
  <dc:creator>..</dc:creator>
  <cp:lastModifiedBy>Maja Kocijan</cp:lastModifiedBy>
  <cp:lastPrinted>2018-02-13T11:41:00Z</cp:lastPrinted>
  <dcterms:modified xmlns:xsi="http://www.w3.org/2001/XMLSchema-instance" xsi:type="dcterms:W3CDTF">2018-02-13T11:43:00Z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